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8dde" w14:paraId="80e8dde" w:rsidRDefault="00704CBD" w:rsidP="00704CBD" w:rsidR="00704CBD">
      <w:pPr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KOMICRO d.o.o. u stečaju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Zagreb, Radnička cesta 173L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OIB: 89720022828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Miroslav Borš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24.04.2019.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Trgovački sud u Zagrebu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    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  </w:t>
      </w:r>
      <w:r w:rsidRPr="001111EF">
        <w:rPr>
          <w:rFonts w:cs="Arial" w:hAnsi="Arial" w:ascii="Arial"/>
          <w:sz w:val="20"/>
          <w:szCs w:val="20"/>
          <w:lang w:val="pl-PL"/>
        </w:rPr>
        <w:t xml:space="preserve"> Na broj: 46.St -2899/18-17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7F0132">
      <w:pPr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hanging="851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Predmet: Prijedlog za odbačaj tražbine vjerovnika </w:t>
      </w:r>
    </w:p>
    <w:p w:rsidRDefault="00704CBD" w:rsidP="00704CBD" w:rsidR="00704CBD" w:rsidRPr="007F0132">
      <w:pPr>
        <w:ind w:hanging="143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 u dijelu koji s</w:t>
      </w:r>
      <w:r>
        <w:rPr>
          <w:rFonts w:cs="Arial" w:hAnsi="Arial" w:ascii="Arial"/>
          <w:sz w:val="20"/>
          <w:szCs w:val="20"/>
        </w:rPr>
        <w:t xml:space="preserve">e odnosi na troškove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765C43">
        <w:rPr>
          <w:rFonts w:cs="Arial" w:hAnsi="Arial" w:ascii="Arial"/>
          <w:sz w:val="20"/>
          <w:szCs w:val="20"/>
        </w:rPr>
        <w:t xml:space="preserve">U stečajnom postupku nad dužnikom  KOMICRO d.o.o. u stečaju Zagreb, Radnička cesta 173L, </w:t>
      </w:r>
    </w:p>
    <w:p w:rsidRDefault="00704CBD" w:rsidP="00704CBD" w:rsidR="00704CBD" w:rsidRPr="00765C43">
      <w:pPr>
        <w:rPr>
          <w:rFonts w:cs="Arial" w:hAnsi="Arial" w:ascii="Arial"/>
          <w:sz w:val="20"/>
          <w:szCs w:val="20"/>
        </w:rPr>
      </w:pPr>
      <w:r w:rsidRPr="00765C43">
        <w:rPr>
          <w:rFonts w:cs="Arial" w:hAnsi="Arial" w:ascii="Arial"/>
          <w:sz w:val="20"/>
          <w:szCs w:val="20"/>
        </w:rPr>
        <w:t>OIB: 89720022828  stečajni upravitelj</w:t>
      </w:r>
      <w:r>
        <w:rPr>
          <w:rFonts w:cs="Arial" w:hAnsi="Arial" w:ascii="Arial"/>
          <w:sz w:val="20"/>
          <w:szCs w:val="20"/>
        </w:rPr>
        <w:t xml:space="preserve"> je zaprimio tražbinu </w:t>
      </w:r>
      <w:r w:rsidRPr="00765C43">
        <w:rPr>
          <w:rFonts w:cs="Arial" w:hAnsi="Arial" w:ascii="Arial"/>
          <w:sz w:val="20"/>
          <w:szCs w:val="20"/>
        </w:rPr>
        <w:t xml:space="preserve"> vjerovnik Gašparac Željko,OIB:07796115506,Štefanovečka cesta 26, 10000 Zagreb kojeg zastupa odvjetnik T.Komforta </w:t>
      </w:r>
      <w:r>
        <w:rPr>
          <w:rFonts w:cs="Arial" w:hAnsi="Arial" w:ascii="Arial"/>
          <w:sz w:val="20"/>
          <w:szCs w:val="20"/>
        </w:rPr>
        <w:t xml:space="preserve">iz Zagreba. </w:t>
      </w:r>
      <w:r w:rsidRPr="00765C43">
        <w:rPr>
          <w:rFonts w:cs="Arial" w:hAnsi="Arial" w:ascii="Arial"/>
          <w:sz w:val="20"/>
          <w:szCs w:val="20"/>
        </w:rPr>
        <w:t xml:space="preserve">              </w:t>
      </w:r>
    </w:p>
    <w:p w:rsidRDefault="00704CBD" w:rsidP="00704CBD" w:rsidR="00704CBD" w:rsidRPr="00765C43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vjerovnik je  u prijavi tražbine naveo  troškove nastale u stečajnom postupku i to troškove predlagatelja stečajnog postupka u iznosu od =4.843,75 kn i troškove sastava prijave tražbina u iznosu od =3.125,00 kn.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E0FB3">
      <w:pPr>
        <w:rPr>
          <w:rFonts w:cs="Arial" w:hAnsi="Arial" w:ascii="Arial"/>
          <w:sz w:val="20"/>
          <w:szCs w:val="20"/>
        </w:rPr>
      </w:pPr>
      <w:r w:rsidRPr="001E0FB3">
        <w:rPr>
          <w:rFonts w:cs="Arial" w:hAnsi="Arial" w:ascii="Arial"/>
          <w:sz w:val="20"/>
          <w:szCs w:val="20"/>
        </w:rPr>
        <w:t xml:space="preserve">Kako se na temelju čl. 139. st. 1. t. 2 Stečajnog zakona radi o tražbinama nižih isplatnih redova, a koje se tražbine sukladno odredbi čl. 257. st. 5. Stečajnog zakona prijavljuju samo na poseban poziv suda, a koji poziv u ovom stečajnom postupku sud nije uputio to stečajni upravitelj predlaže </w:t>
      </w:r>
      <w:r>
        <w:rPr>
          <w:rFonts w:cs="Arial" w:hAnsi="Arial" w:ascii="Arial"/>
          <w:sz w:val="20"/>
          <w:szCs w:val="20"/>
        </w:rPr>
        <w:t xml:space="preserve">da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stečajni sudac  tražbinu vjerovnika Gašparac Željko   u ukupnom iznosu od =7.968,75 kn  odbaci u dijelu koji se odnosi na troškove obzirom da se radi o tražbini nižeg isplatnog reda koja se kao takova ne ispituje.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Prijava tražbine 24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jc w:val="both"/>
      </w:pPr>
    </w:p>
    <w:p w:rsidRDefault="00704CBD" w:rsidP="00704CBD" w:rsidR="00704CBD" w:rsidRPr="00B46D1C">
      <w:pPr>
        <w:jc w:val="both"/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46D1C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Miroslav Borš 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974AC1">
      <w:pPr>
        <w:jc w:val="both"/>
      </w:pPr>
    </w:p>
    <w:p w:rsidRDefault="00704CBD" w:rsidP="00704CBD" w:rsidR="00704CBD" w:rsidRPr="00974AC1"/>
    <w:p w:rsidRDefault="00704CBD" w:rsidP="00704CBD" w:rsidR="00704CBD"/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</w:t>
      </w: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lastRenderedPageBreak/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KOMICRO d.o.o. u stečaju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Zagreb, Radnička cesta 173L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OIB: 89720022828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Miroslav Borš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24.04.2019.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Trgovački sud u Zagrebu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    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  </w:t>
      </w:r>
      <w:r w:rsidRPr="001111EF">
        <w:rPr>
          <w:rFonts w:cs="Arial" w:hAnsi="Arial" w:ascii="Arial"/>
          <w:sz w:val="20"/>
          <w:szCs w:val="20"/>
          <w:lang w:val="pl-PL"/>
        </w:rPr>
        <w:t xml:space="preserve"> Na broj: 46.St -2899/18-17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7F0132">
      <w:pPr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hanging="851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Predmet: Prijedlog za odbačaj tražbine vjerovnika </w:t>
      </w:r>
    </w:p>
    <w:p w:rsidRDefault="00704CBD" w:rsidP="00704CBD" w:rsidR="00704CBD" w:rsidRPr="007F0132">
      <w:pPr>
        <w:ind w:hanging="143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 u dijelu koji s</w:t>
      </w:r>
      <w:r>
        <w:rPr>
          <w:rFonts w:cs="Arial" w:hAnsi="Arial" w:ascii="Arial"/>
          <w:sz w:val="20"/>
          <w:szCs w:val="20"/>
        </w:rPr>
        <w:t xml:space="preserve">e odnosi na troškove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0C59D5">
      <w:pPr>
        <w:rPr>
          <w:rFonts w:cs="Arial" w:hAnsi="Arial" w:ascii="Arial"/>
          <w:sz w:val="20"/>
          <w:szCs w:val="20"/>
        </w:rPr>
      </w:pPr>
      <w:r w:rsidRPr="000C59D5">
        <w:rPr>
          <w:rFonts w:cs="Arial" w:hAnsi="Arial" w:ascii="Arial"/>
          <w:sz w:val="20"/>
          <w:szCs w:val="20"/>
        </w:rPr>
        <w:t xml:space="preserve">U stečajnom postupku nad dužnikom  KOMICRO d.o.o. u stečaju Zagreb, Radnička cesta 173L, </w:t>
      </w:r>
    </w:p>
    <w:p w:rsidRDefault="00704CBD" w:rsidP="00704CBD" w:rsidR="00704CBD" w:rsidRPr="000C59D5">
      <w:pPr>
        <w:rPr>
          <w:rFonts w:cs="Arial" w:hAnsi="Arial" w:ascii="Arial"/>
          <w:sz w:val="20"/>
          <w:szCs w:val="20"/>
        </w:rPr>
      </w:pPr>
      <w:r w:rsidRPr="000C59D5">
        <w:rPr>
          <w:rFonts w:cs="Arial" w:hAnsi="Arial" w:ascii="Arial"/>
          <w:sz w:val="20"/>
          <w:szCs w:val="20"/>
        </w:rPr>
        <w:t xml:space="preserve">OIB: 89720022828  stečajni upravitelj je zaprimio tražbinu  vjerovnik Grđan Zvonko,  </w:t>
      </w:r>
    </w:p>
    <w:p w:rsidRDefault="00704CBD" w:rsidP="00704CBD" w:rsidR="00704CBD" w:rsidRPr="00765C43">
      <w:pPr>
        <w:rPr>
          <w:rFonts w:cs="Arial" w:hAnsi="Arial" w:ascii="Arial"/>
          <w:sz w:val="20"/>
          <w:szCs w:val="20"/>
        </w:rPr>
      </w:pPr>
      <w:r w:rsidRPr="000C59D5">
        <w:rPr>
          <w:rFonts w:cs="Arial" w:hAnsi="Arial" w:ascii="Arial"/>
          <w:sz w:val="20"/>
          <w:szCs w:val="20"/>
        </w:rPr>
        <w:t>OIB:39918438102, Remetinečka cesta 9B, 10000 Zagreb</w:t>
      </w:r>
      <w:r>
        <w:rPr>
          <w:rFonts w:cs="Arial" w:hAnsi="Arial" w:ascii="Arial"/>
          <w:sz w:val="20"/>
          <w:szCs w:val="20"/>
        </w:rPr>
        <w:t xml:space="preserve"> </w:t>
      </w:r>
      <w:r w:rsidRPr="00765C43">
        <w:rPr>
          <w:rFonts w:cs="Arial" w:hAnsi="Arial" w:ascii="Arial"/>
          <w:sz w:val="20"/>
          <w:szCs w:val="20"/>
        </w:rPr>
        <w:t xml:space="preserve">kojeg zastupa odvjetnik T.Komforta </w:t>
      </w:r>
      <w:r>
        <w:rPr>
          <w:rFonts w:cs="Arial" w:hAnsi="Arial" w:ascii="Arial"/>
          <w:sz w:val="20"/>
          <w:szCs w:val="20"/>
        </w:rPr>
        <w:t xml:space="preserve">iz Zagreba. </w:t>
      </w:r>
      <w:r w:rsidRPr="00765C43">
        <w:rPr>
          <w:rFonts w:cs="Arial" w:hAnsi="Arial" w:ascii="Arial"/>
          <w:sz w:val="20"/>
          <w:szCs w:val="20"/>
        </w:rPr>
        <w:t xml:space="preserve">              </w:t>
      </w:r>
    </w:p>
    <w:p w:rsidRDefault="00704CBD" w:rsidP="00704CBD" w:rsidR="00704CBD" w:rsidRPr="00765C43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vjerovnik je  u prijavi tražbine naveo troškove nastale u stečajnom postupku i to troškove predlagatelja stečajnog postupka u iznosu od =4.743,75 kn i troškove sastava prijave tražbina u iznosu od =3.125,00 kn.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E0FB3">
      <w:pPr>
        <w:rPr>
          <w:rFonts w:cs="Arial" w:hAnsi="Arial" w:ascii="Arial"/>
          <w:sz w:val="20"/>
          <w:szCs w:val="20"/>
        </w:rPr>
      </w:pPr>
      <w:r w:rsidRPr="001E0FB3">
        <w:rPr>
          <w:rFonts w:cs="Arial" w:hAnsi="Arial" w:ascii="Arial"/>
          <w:sz w:val="20"/>
          <w:szCs w:val="20"/>
        </w:rPr>
        <w:t xml:space="preserve">Kako se na temelju čl. 139. st. 1. t. 2 Stečajnog zakona radi o tražbinama nižih isplatnih redova, a koje se tražbine sukladno odredbi čl. 257. st. 5. Stečajnog zakona prijavljuju samo na poseban poziv suda, a koji poziv u ovom stečajnom postupku sud nije uputio to stečajni upravitelj predlaže </w:t>
      </w:r>
      <w:r>
        <w:rPr>
          <w:rFonts w:cs="Arial" w:hAnsi="Arial" w:ascii="Arial"/>
          <w:sz w:val="20"/>
          <w:szCs w:val="20"/>
        </w:rPr>
        <w:t xml:space="preserve">da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stečajni sudac  tražbinu vjerovnika Grđan Zvonko</w:t>
      </w:r>
      <w:r w:rsidRPr="000C59D5"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>u ukupnom iznosu od =7.868,75 kn  odbaci u dijelu koji se odnosi na troškove obzirom da se radi o tražbini nižeg isplatnog reda koja se kao takova ne ispituje.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Prijava tražbine 25</w:t>
      </w:r>
    </w:p>
    <w:p w:rsidRDefault="00704CBD" w:rsidP="00704CBD" w:rsidR="00704CBD">
      <w:pPr>
        <w:jc w:val="both"/>
      </w:pPr>
    </w:p>
    <w:p w:rsidRDefault="00704CBD" w:rsidP="00704CBD" w:rsidR="00704CBD">
      <w:pPr>
        <w:jc w:val="both"/>
      </w:pPr>
    </w:p>
    <w:p w:rsidRDefault="00704CBD" w:rsidP="00704CBD" w:rsidR="00704CBD">
      <w:pPr>
        <w:jc w:val="both"/>
      </w:pPr>
    </w:p>
    <w:p w:rsidRDefault="00704CBD" w:rsidP="00704CBD" w:rsidR="00704CBD">
      <w:pPr>
        <w:jc w:val="both"/>
      </w:pPr>
    </w:p>
    <w:p w:rsidRDefault="00704CBD" w:rsidP="00704CBD" w:rsidR="00704CBD" w:rsidRPr="00B46D1C">
      <w:pPr>
        <w:jc w:val="both"/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46D1C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Miroslav Borš 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  <w:r w:rsidRPr="007F0132">
        <w:rPr>
          <w:rFonts w:cs="Arial" w:hAnsi="Arial" w:ascii="Arial"/>
          <w:sz w:val="20"/>
          <w:szCs w:val="20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KOMICRO d.o.o. u stečaju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Zagreb, Radnička cesta 173L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OIB: 89720022828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Miroslav Borš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24.04.2019.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Trgovački sud u Zagrebu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    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  </w:t>
      </w:r>
      <w:r w:rsidRPr="001111EF">
        <w:rPr>
          <w:rFonts w:cs="Arial" w:hAnsi="Arial" w:ascii="Arial"/>
          <w:sz w:val="20"/>
          <w:szCs w:val="20"/>
          <w:lang w:val="pl-PL"/>
        </w:rPr>
        <w:t xml:space="preserve"> Na broj: 46.St -2899/18-17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7F0132">
      <w:pPr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hanging="851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Predmet: Prijedlog za odbačaj tražbine vjerovnika </w:t>
      </w:r>
    </w:p>
    <w:p w:rsidRDefault="00704CBD" w:rsidP="00704CBD" w:rsidR="00704CBD" w:rsidRPr="007F0132">
      <w:pPr>
        <w:ind w:hanging="143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 u dijelu koji s</w:t>
      </w:r>
      <w:r>
        <w:rPr>
          <w:rFonts w:cs="Arial" w:hAnsi="Arial" w:ascii="Arial"/>
          <w:sz w:val="20"/>
          <w:szCs w:val="20"/>
        </w:rPr>
        <w:t xml:space="preserve">e odnosi na troškove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  <w:r w:rsidRPr="00010BAC">
        <w:rPr>
          <w:rFonts w:cs="Arial" w:hAnsi="Arial" w:ascii="Arial"/>
          <w:sz w:val="20"/>
          <w:szCs w:val="20"/>
        </w:rPr>
        <w:t xml:space="preserve">U stečajnom postupku nad dužnikom  KOMICRO d.o.o. u stečaju Zagreb, Radnička cesta 173L, </w:t>
      </w: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  <w:r w:rsidRPr="00010BAC">
        <w:rPr>
          <w:rFonts w:cs="Arial" w:hAnsi="Arial" w:ascii="Arial"/>
          <w:sz w:val="20"/>
          <w:szCs w:val="20"/>
        </w:rPr>
        <w:t>OIB: 89720022828  stečajni upravitelj je zaprimio tražbinu  vjerovnik Modrić Božo, OIB: 12942549000, FERENČICA I.55, 10000</w:t>
      </w:r>
      <w:r>
        <w:rPr>
          <w:rFonts w:cs="Arial" w:hAnsi="Arial" w:ascii="Arial"/>
          <w:sz w:val="20"/>
          <w:szCs w:val="20"/>
        </w:rPr>
        <w:t xml:space="preserve"> </w:t>
      </w:r>
      <w:r w:rsidRPr="00010BAC">
        <w:rPr>
          <w:rFonts w:cs="Arial" w:hAnsi="Arial" w:ascii="Arial"/>
          <w:sz w:val="20"/>
          <w:szCs w:val="20"/>
        </w:rPr>
        <w:t xml:space="preserve">Zagreb, kojeg zastupa odvjetnik T.Komforta iz Zagreba.               </w:t>
      </w: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vjerovnik je  u prijavi tražbine naveo  troškove nastale u stečajnom postupku i to troškove predlagatelja stečajnog postupka u iznosu od =4.743,75 kn i troškove sastava prijave tražbina u iznosu od =3.125,00 kn.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E0FB3">
      <w:pPr>
        <w:rPr>
          <w:rFonts w:cs="Arial" w:hAnsi="Arial" w:ascii="Arial"/>
          <w:sz w:val="20"/>
          <w:szCs w:val="20"/>
        </w:rPr>
      </w:pPr>
      <w:r w:rsidRPr="001E0FB3">
        <w:rPr>
          <w:rFonts w:cs="Arial" w:hAnsi="Arial" w:ascii="Arial"/>
          <w:sz w:val="20"/>
          <w:szCs w:val="20"/>
        </w:rPr>
        <w:t xml:space="preserve">Kako se na temelju čl. 139. st. 1. t. 2 Stečajnog zakona radi o tražbinama nižih isplatnih redova, a koje se tražbine sukladno odredbi čl. 257. st. 5. Stečajnog zakona prijavljuju samo na poseban poziv suda, a koji poziv u ovom stečajnom postupku sud nije uputio to stečajni upravitelj predlaže </w:t>
      </w:r>
      <w:r>
        <w:rPr>
          <w:rFonts w:cs="Arial" w:hAnsi="Arial" w:ascii="Arial"/>
          <w:sz w:val="20"/>
          <w:szCs w:val="20"/>
        </w:rPr>
        <w:t xml:space="preserve">da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sudac  tražbinu vjerovnika </w:t>
      </w:r>
      <w:r w:rsidRPr="00F03486">
        <w:rPr>
          <w:rFonts w:cs="Arial" w:hAnsi="Arial" w:ascii="Arial"/>
          <w:sz w:val="20"/>
          <w:szCs w:val="20"/>
        </w:rPr>
        <w:t xml:space="preserve">Modrić Božo </w:t>
      </w:r>
      <w:r>
        <w:rPr>
          <w:rFonts w:cs="Arial" w:hAnsi="Arial" w:ascii="Arial"/>
          <w:sz w:val="20"/>
          <w:szCs w:val="20"/>
        </w:rPr>
        <w:t>u ukupnom iznosu od =7.868,75 kn  odbaci u dijelu koji se odnosi na troškove obzirom da se radi o tražbini nižeg isplatnog reda koja se kao takova ne ispituje.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Prijava tražbine 26</w:t>
      </w:r>
    </w:p>
    <w:p w:rsidRDefault="00704CBD" w:rsidP="00704CBD" w:rsidR="00704CBD">
      <w:pPr>
        <w:jc w:val="both"/>
      </w:pPr>
    </w:p>
    <w:p w:rsidRDefault="00704CBD" w:rsidP="00704CBD" w:rsidR="00704CBD" w:rsidRPr="00B46D1C">
      <w:pPr>
        <w:jc w:val="both"/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46D1C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Miroslav Borš 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974AC1">
      <w:pPr>
        <w:jc w:val="both"/>
      </w:pPr>
    </w:p>
    <w:p w:rsidRDefault="00704CBD" w:rsidP="00704CBD" w:rsidR="00704CBD" w:rsidRPr="00974AC1"/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KOMICRO d.o.o. u stečaju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Zagreb, Radnička cesta 173L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OIB: 89720022828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Miroslav Borš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24.04.2019.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Trgovački sud u Zagrebu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    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  </w:t>
      </w:r>
      <w:r w:rsidRPr="001111EF">
        <w:rPr>
          <w:rFonts w:cs="Arial" w:hAnsi="Arial" w:ascii="Arial"/>
          <w:sz w:val="20"/>
          <w:szCs w:val="20"/>
          <w:lang w:val="pl-PL"/>
        </w:rPr>
        <w:t xml:space="preserve"> Na broj: 46.St -2899/18-17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7F0132">
      <w:pPr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hanging="851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Predmet: Prijedlog za odbačaj tražbine vjerovnika </w:t>
      </w:r>
    </w:p>
    <w:p w:rsidRDefault="00704CBD" w:rsidP="00704CBD" w:rsidR="00704CBD" w:rsidRPr="007F0132">
      <w:pPr>
        <w:ind w:hanging="143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 u dijelu koji s</w:t>
      </w:r>
      <w:r>
        <w:rPr>
          <w:rFonts w:cs="Arial" w:hAnsi="Arial" w:ascii="Arial"/>
          <w:sz w:val="20"/>
          <w:szCs w:val="20"/>
        </w:rPr>
        <w:t xml:space="preserve">e odnosi na troškove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  <w:r w:rsidRPr="00010BAC">
        <w:rPr>
          <w:rFonts w:cs="Arial" w:hAnsi="Arial" w:ascii="Arial"/>
          <w:sz w:val="20"/>
          <w:szCs w:val="20"/>
        </w:rPr>
        <w:t xml:space="preserve">U stečajnom postupku nad dužnikom  KOMICRO d.o.o. u stečaju Zagreb, Radnička cesta 173L, </w:t>
      </w: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  <w:r w:rsidRPr="00010BAC">
        <w:rPr>
          <w:rFonts w:cs="Arial" w:hAnsi="Arial" w:ascii="Arial"/>
          <w:sz w:val="20"/>
          <w:szCs w:val="20"/>
        </w:rPr>
        <w:t xml:space="preserve">OIB: 89720022828  stečajni upravitelj je zaprimio tražbinu  vjerovnik </w:t>
      </w:r>
      <w:r w:rsidRPr="00DD3CFF">
        <w:rPr>
          <w:rFonts w:cs="Arial" w:hAnsi="Arial" w:ascii="Arial"/>
          <w:sz w:val="20"/>
          <w:szCs w:val="20"/>
        </w:rPr>
        <w:t>Novak Nenad, OIB:08743545643</w:t>
      </w:r>
      <w:r>
        <w:rPr>
          <w:rFonts w:cs="Arial" w:hAnsi="Arial" w:ascii="Arial"/>
          <w:sz w:val="20"/>
          <w:szCs w:val="20"/>
        </w:rPr>
        <w:t>,</w:t>
      </w:r>
      <w:r w:rsidRPr="00DD3CFF">
        <w:rPr>
          <w:rFonts w:cs="Arial" w:hAnsi="Arial" w:ascii="Arial"/>
          <w:sz w:val="20"/>
          <w:szCs w:val="20"/>
        </w:rPr>
        <w:t xml:space="preserve">  SITNICE 2, 10000 Zagreb</w:t>
      </w:r>
      <w:r>
        <w:rPr>
          <w:rFonts w:cs="Arial" w:hAnsi="Arial" w:ascii="Arial"/>
          <w:sz w:val="20"/>
          <w:szCs w:val="20"/>
        </w:rPr>
        <w:t xml:space="preserve">, </w:t>
      </w:r>
      <w:r w:rsidRPr="00010BAC">
        <w:rPr>
          <w:rFonts w:cs="Arial" w:hAnsi="Arial" w:ascii="Arial"/>
          <w:sz w:val="20"/>
          <w:szCs w:val="20"/>
        </w:rPr>
        <w:t xml:space="preserve">kojeg zastupa odvjetnik T.Komforta iz Zagreba.               </w:t>
      </w: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vjerovnik je  u prijavi tražbine naveo troškove nastale u stečajnom postupku i to troškove predlagatelja stečajnog postupka u iznosu od =4.743,75 kn i troškove sastava prijave tražbina u iznosu od =3.125,00 kn.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E0FB3">
      <w:pPr>
        <w:rPr>
          <w:rFonts w:cs="Arial" w:hAnsi="Arial" w:ascii="Arial"/>
          <w:sz w:val="20"/>
          <w:szCs w:val="20"/>
        </w:rPr>
      </w:pPr>
      <w:r w:rsidRPr="001E0FB3">
        <w:rPr>
          <w:rFonts w:cs="Arial" w:hAnsi="Arial" w:ascii="Arial"/>
          <w:sz w:val="20"/>
          <w:szCs w:val="20"/>
        </w:rPr>
        <w:t xml:space="preserve">Kako se na temelju čl. 139. st. 1. t. 2 Stečajnog zakona radi o tražbinama nižih isplatnih redova, a koje se tražbine sukladno odredbi čl. 257. st. 5. Stečajnog zakona prijavljuju samo na poseban poziv suda, a koji poziv u ovom stečajnom postupku sud nije uputio to stečajni upravitelj predlaže </w:t>
      </w:r>
      <w:r>
        <w:rPr>
          <w:rFonts w:cs="Arial" w:hAnsi="Arial" w:ascii="Arial"/>
          <w:sz w:val="20"/>
          <w:szCs w:val="20"/>
        </w:rPr>
        <w:t xml:space="preserve">da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sudac  tražbinu vjerovnika </w:t>
      </w:r>
      <w:r w:rsidRPr="00DD3CFF">
        <w:rPr>
          <w:rFonts w:cs="Arial" w:hAnsi="Arial" w:ascii="Arial"/>
          <w:sz w:val="20"/>
          <w:szCs w:val="20"/>
        </w:rPr>
        <w:t xml:space="preserve">Novak Nenad, </w:t>
      </w:r>
      <w:r>
        <w:rPr>
          <w:rFonts w:cs="Arial" w:hAnsi="Arial" w:ascii="Arial"/>
          <w:sz w:val="20"/>
          <w:szCs w:val="20"/>
        </w:rPr>
        <w:t xml:space="preserve"> u ukupnom iznosu od =7.868,75 kn  odbaci u dijelu koji se odnosi na troškove obzirom da se radi o tražbini nižeg isplatnog reda koja se kao takova ne ispituje.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Prijava tražbine 27</w:t>
      </w:r>
    </w:p>
    <w:p w:rsidRDefault="00704CBD" w:rsidP="00704CBD" w:rsidR="00704CBD">
      <w:pPr>
        <w:jc w:val="both"/>
      </w:pPr>
    </w:p>
    <w:p w:rsidRDefault="00704CBD" w:rsidP="00704CBD" w:rsidR="00704CBD" w:rsidRPr="00B46D1C">
      <w:pPr>
        <w:jc w:val="both"/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46D1C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Miroslav Borš 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974AC1">
      <w:pPr>
        <w:jc w:val="both"/>
      </w:pPr>
    </w:p>
    <w:p w:rsidRDefault="00704CBD" w:rsidP="00704CBD" w:rsidR="00704CBD"/>
    <w:p w:rsidRDefault="00704CBD" w:rsidP="00704CBD" w:rsidR="00704CBD"/>
    <w:p w:rsidRDefault="00704CBD" w:rsidP="00704CBD" w:rsidR="00704CBD" w:rsidRPr="00974AC1"/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KOMICRO d.o.o. u stečaju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Zagreb, Radnička cesta 173L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OIB: 89720022828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Miroslav Borš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24.04.2019.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Trgovački sud u Zagrebu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    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  </w:t>
      </w:r>
      <w:r w:rsidRPr="001111EF">
        <w:rPr>
          <w:rFonts w:cs="Arial" w:hAnsi="Arial" w:ascii="Arial"/>
          <w:sz w:val="20"/>
          <w:szCs w:val="20"/>
          <w:lang w:val="pl-PL"/>
        </w:rPr>
        <w:t xml:space="preserve"> Na broj: 46.St -2899/18-17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7F0132">
      <w:pPr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hanging="851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Predmet: Prijedlog za odbačaj tražbine vjerovnika </w:t>
      </w:r>
    </w:p>
    <w:p w:rsidRDefault="00704CBD" w:rsidP="00704CBD" w:rsidR="00704CBD" w:rsidRPr="007F0132">
      <w:pPr>
        <w:ind w:hanging="143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 u dijelu koji s</w:t>
      </w:r>
      <w:r>
        <w:rPr>
          <w:rFonts w:cs="Arial" w:hAnsi="Arial" w:ascii="Arial"/>
          <w:sz w:val="20"/>
          <w:szCs w:val="20"/>
        </w:rPr>
        <w:t xml:space="preserve">e odnosi na troškove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8A4736">
      <w:pPr>
        <w:rPr>
          <w:rFonts w:cs="Arial" w:hAnsi="Arial" w:ascii="Arial"/>
          <w:sz w:val="20"/>
          <w:szCs w:val="20"/>
        </w:rPr>
      </w:pPr>
      <w:r w:rsidRPr="008A4736">
        <w:rPr>
          <w:rFonts w:cs="Arial" w:hAnsi="Arial" w:ascii="Arial"/>
          <w:sz w:val="20"/>
          <w:szCs w:val="20"/>
        </w:rPr>
        <w:t xml:space="preserve">U stečajnom postupku nad dužnikom  KOMICRO d.o.o. u stečaju Zagreb, Radnička cesta 173L, </w:t>
      </w:r>
    </w:p>
    <w:p w:rsidRDefault="00704CBD" w:rsidP="00704CBD" w:rsidR="00704CBD" w:rsidRPr="008A4736">
      <w:pPr>
        <w:rPr>
          <w:rFonts w:cs="Arial" w:hAnsi="Arial" w:ascii="Arial"/>
          <w:sz w:val="20"/>
          <w:szCs w:val="20"/>
        </w:rPr>
      </w:pPr>
      <w:r w:rsidRPr="008A4736">
        <w:rPr>
          <w:rFonts w:cs="Arial" w:hAnsi="Arial" w:ascii="Arial"/>
          <w:sz w:val="20"/>
          <w:szCs w:val="20"/>
        </w:rPr>
        <w:t xml:space="preserve">OIB: 89720022828  stečajni upravitelj je zaprimio tražbinu  vjerovnik Samaržija Krešimir </w:t>
      </w:r>
    </w:p>
    <w:p w:rsidRDefault="00704CBD" w:rsidP="00704CBD" w:rsidR="00704CBD" w:rsidRPr="008A4736">
      <w:pPr>
        <w:rPr>
          <w:rFonts w:cs="Arial" w:hAnsi="Arial" w:ascii="Arial"/>
          <w:sz w:val="20"/>
          <w:szCs w:val="20"/>
        </w:rPr>
      </w:pPr>
      <w:r w:rsidRPr="008A4736">
        <w:rPr>
          <w:rFonts w:cs="Arial" w:hAnsi="Arial" w:ascii="Arial"/>
          <w:sz w:val="20"/>
          <w:szCs w:val="20"/>
        </w:rPr>
        <w:t xml:space="preserve">OIB:95135964675,  </w:t>
      </w:r>
      <w:r w:rsidRPr="00D007F2">
        <w:rPr>
          <w:rFonts w:cs="Arial" w:hAnsi="Arial" w:ascii="Arial"/>
          <w:sz w:val="20"/>
          <w:szCs w:val="20"/>
        </w:rPr>
        <w:t>Ulica Grada Chicaga 24, 10000 Zagreb</w:t>
      </w:r>
      <w:r w:rsidRPr="008A4736">
        <w:rPr>
          <w:rFonts w:cs="Arial" w:hAnsi="Arial" w:ascii="Arial"/>
          <w:sz w:val="20"/>
          <w:szCs w:val="20"/>
        </w:rPr>
        <w:t xml:space="preserve">, kojeg zastupa odvjetnik T.Komforta iz Zagreba.               </w:t>
      </w:r>
    </w:p>
    <w:p w:rsidRDefault="00704CBD" w:rsidP="00704CBD" w:rsidR="00704CBD" w:rsidRPr="00010BAC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vjerovnik je  u prijavi tražbine naveo troškove nastale u stečajnom postupku i to troškove predlagatelja stečajnog postupka u iznosu od =4.743,75 kn i troškove sastava prijave tražbina u iznosu od =3.125,00 kn.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E0FB3">
      <w:pPr>
        <w:rPr>
          <w:rFonts w:cs="Arial" w:hAnsi="Arial" w:ascii="Arial"/>
          <w:sz w:val="20"/>
          <w:szCs w:val="20"/>
        </w:rPr>
      </w:pPr>
      <w:r w:rsidRPr="001E0FB3">
        <w:rPr>
          <w:rFonts w:cs="Arial" w:hAnsi="Arial" w:ascii="Arial"/>
          <w:sz w:val="20"/>
          <w:szCs w:val="20"/>
        </w:rPr>
        <w:t xml:space="preserve">Kako se na temelju čl. 139. st. 1. t. 2 Stečajnog zakona radi o tražbinama nižih isplatnih redova, a koje se tražbine sukladno odredbi čl. 257. st. 5. Stečajnog zakona prijavljuju samo na poseban poziv suda, a koji poziv u ovom stečajnom postupku sud nije uputio to stečajni upravitelj predlaže </w:t>
      </w:r>
      <w:r>
        <w:rPr>
          <w:rFonts w:cs="Arial" w:hAnsi="Arial" w:ascii="Arial"/>
          <w:sz w:val="20"/>
          <w:szCs w:val="20"/>
        </w:rPr>
        <w:t xml:space="preserve">da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sudac  tražbinu vjerovnika </w:t>
      </w:r>
      <w:r w:rsidRPr="006C0718">
        <w:rPr>
          <w:rFonts w:cs="Arial" w:hAnsi="Arial" w:ascii="Arial"/>
          <w:sz w:val="20"/>
          <w:szCs w:val="20"/>
        </w:rPr>
        <w:t xml:space="preserve">Samaržija Krešimir </w:t>
      </w:r>
      <w:r>
        <w:rPr>
          <w:rFonts w:cs="Arial" w:hAnsi="Arial" w:ascii="Arial"/>
          <w:sz w:val="20"/>
          <w:szCs w:val="20"/>
        </w:rPr>
        <w:t>u ukupnom iznosu od =7.868,75 kn  odbaci u dijelu koji se odnosi na troškove obzirom da se radi o tražbini nižeg isplatnog reda koja se kao takova ne ispituje.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Prijava tražbine 28</w:t>
      </w:r>
    </w:p>
    <w:p w:rsidRDefault="00704CBD" w:rsidP="00704CBD" w:rsidR="00704CBD">
      <w:pPr>
        <w:jc w:val="both"/>
      </w:pPr>
    </w:p>
    <w:p w:rsidRDefault="00704CBD" w:rsidP="00704CBD" w:rsidR="00704CBD" w:rsidRPr="00B46D1C">
      <w:pPr>
        <w:jc w:val="both"/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46D1C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Miroslav Borš 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KOMICRO d.o.o. u stečaju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Zagreb, Radnička cesta 173L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OIB: 89720022828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Miroslav Borš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24.04.2019.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</w:t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Trgovački sud u Zagrebu 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 w:rsidRPr="001111EF">
        <w:rPr>
          <w:rFonts w:cs="Arial" w:hAnsi="Arial" w:ascii="Arial"/>
          <w:sz w:val="20"/>
          <w:szCs w:val="20"/>
          <w:lang w:val="pl-PL"/>
        </w:rPr>
        <w:tab/>
        <w:t xml:space="preserve">          </w:t>
      </w:r>
      <w:r w:rsidRPr="001111EF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  </w:t>
      </w:r>
      <w:r w:rsidRPr="001111EF">
        <w:rPr>
          <w:rFonts w:cs="Arial" w:hAnsi="Arial" w:ascii="Arial"/>
          <w:sz w:val="20"/>
          <w:szCs w:val="20"/>
          <w:lang w:val="pl-PL"/>
        </w:rPr>
        <w:t xml:space="preserve"> Na broj: 46.St -2899/18-17</w:t>
      </w:r>
    </w:p>
    <w:p w:rsidRDefault="00704CBD" w:rsidP="00704CBD" w:rsidR="00704CBD" w:rsidRPr="001111EF">
      <w:pPr>
        <w:rPr>
          <w:rFonts w:cs="Arial" w:hAnsi="Arial" w:ascii="Arial"/>
          <w:sz w:val="20"/>
          <w:szCs w:val="20"/>
          <w:lang w:val="pl-PL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jc w:val="both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7F0132">
      <w:pPr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hanging="851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Predmet: Prijedlog za odbačaj tražbine vjerovnika </w:t>
      </w:r>
    </w:p>
    <w:p w:rsidRDefault="00704CBD" w:rsidP="00704CBD" w:rsidR="00704CBD" w:rsidRPr="007F0132">
      <w:pPr>
        <w:ind w:hanging="143" w:left="851"/>
        <w:rPr>
          <w:rFonts w:cs="Arial" w:hAnsi="Arial" w:ascii="Arial"/>
          <w:sz w:val="20"/>
          <w:szCs w:val="20"/>
        </w:rPr>
      </w:pPr>
      <w:r w:rsidRPr="007F0132">
        <w:rPr>
          <w:rFonts w:cs="Arial" w:hAnsi="Arial" w:ascii="Arial"/>
          <w:sz w:val="20"/>
          <w:szCs w:val="20"/>
        </w:rPr>
        <w:t xml:space="preserve"> u dijelu koji s</w:t>
      </w:r>
      <w:r>
        <w:rPr>
          <w:rFonts w:cs="Arial" w:hAnsi="Arial" w:ascii="Arial"/>
          <w:sz w:val="20"/>
          <w:szCs w:val="20"/>
        </w:rPr>
        <w:t xml:space="preserve">e odnosi na troškove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56667">
      <w:pPr>
        <w:rPr>
          <w:rFonts w:cs="Arial" w:hAnsi="Arial" w:ascii="Arial"/>
          <w:sz w:val="20"/>
          <w:szCs w:val="20"/>
        </w:rPr>
      </w:pPr>
      <w:r w:rsidRPr="00156667">
        <w:rPr>
          <w:rFonts w:cs="Arial" w:hAnsi="Arial" w:ascii="Arial"/>
          <w:sz w:val="20"/>
          <w:szCs w:val="20"/>
        </w:rPr>
        <w:t xml:space="preserve">U stečajnom postupku nad dužnikom  KOMICRO d.o.o. u stečaju Zagreb, Radnička cesta 173L, </w:t>
      </w:r>
    </w:p>
    <w:p w:rsidRDefault="00704CBD" w:rsidP="00704CBD" w:rsidR="00704CBD" w:rsidRPr="00156667">
      <w:pPr>
        <w:rPr>
          <w:rFonts w:cs="Arial" w:hAnsi="Arial" w:ascii="Arial"/>
          <w:sz w:val="20"/>
          <w:szCs w:val="20"/>
        </w:rPr>
      </w:pPr>
      <w:r w:rsidRPr="00156667">
        <w:rPr>
          <w:rFonts w:cs="Arial" w:hAnsi="Arial" w:ascii="Arial"/>
          <w:sz w:val="20"/>
          <w:szCs w:val="20"/>
        </w:rPr>
        <w:t>OIB: 89720022828  stečajni upravitelj je zaprimio tražbinu  vjerovnik Stipković Darko,</w:t>
      </w:r>
    </w:p>
    <w:p w:rsidRDefault="00704CBD" w:rsidP="00704CBD" w:rsidR="00704CBD" w:rsidRPr="00156667">
      <w:pPr>
        <w:rPr>
          <w:rFonts w:cs="Arial" w:hAnsi="Arial" w:ascii="Arial"/>
          <w:sz w:val="20"/>
          <w:szCs w:val="20"/>
        </w:rPr>
      </w:pPr>
      <w:r w:rsidRPr="00156667">
        <w:rPr>
          <w:rFonts w:cs="Arial" w:hAnsi="Arial" w:ascii="Arial"/>
          <w:sz w:val="20"/>
          <w:szCs w:val="20"/>
        </w:rPr>
        <w:t>OIB:</w:t>
      </w:r>
      <w:r w:rsidRPr="00156667">
        <w:rPr>
          <w:sz w:val="20"/>
          <w:szCs w:val="20"/>
        </w:rPr>
        <w:t xml:space="preserve"> </w:t>
      </w:r>
      <w:r w:rsidRPr="00156667">
        <w:rPr>
          <w:rFonts w:cs="Arial" w:hAnsi="Arial" w:ascii="Arial"/>
          <w:sz w:val="20"/>
          <w:szCs w:val="20"/>
        </w:rPr>
        <w:t xml:space="preserve">00793824790, Budrovci Draganički 154, Draganići  kojeg zastupa odvjetnik T.Komforta iz Zagreba.               </w:t>
      </w:r>
    </w:p>
    <w:p w:rsidRDefault="00704CBD" w:rsidP="00704CBD" w:rsidR="00704CBD" w:rsidRPr="00156667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vjerovnik je  u prijavi tražbine naveo troškove nastale u stečajnom postupku i to troškove predlagatelja stečajnog postupka u iznosu od =4.743,75 kn i troškove sastava prijave tražbina u iznosu od =3.125,00 kn. 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1E0FB3">
      <w:pPr>
        <w:rPr>
          <w:rFonts w:cs="Arial" w:hAnsi="Arial" w:ascii="Arial"/>
          <w:sz w:val="20"/>
          <w:szCs w:val="20"/>
        </w:rPr>
      </w:pPr>
      <w:r w:rsidRPr="001E0FB3">
        <w:rPr>
          <w:rFonts w:cs="Arial" w:hAnsi="Arial" w:ascii="Arial"/>
          <w:sz w:val="20"/>
          <w:szCs w:val="20"/>
        </w:rPr>
        <w:t xml:space="preserve">Kako se na temelju čl. 139. st. 1. t. 2 Stečajnog zakona radi o tražbinama nižih isplatnih redova, a koje se tražbine sukladno odredbi čl. 257. st. 5. Stečajnog zakona prijavljuju samo na poseban poziv suda, a koji poziv u ovom stečajnom postupku sud nije uputio to stečajni upravitelj predlaže </w:t>
      </w:r>
      <w:r>
        <w:rPr>
          <w:rFonts w:cs="Arial" w:hAnsi="Arial" w:ascii="Arial"/>
          <w:sz w:val="20"/>
          <w:szCs w:val="20"/>
        </w:rPr>
        <w:t xml:space="preserve">da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sudac  tražbinu vjerovnika </w:t>
      </w:r>
      <w:r w:rsidRPr="00156667">
        <w:rPr>
          <w:rFonts w:cs="Arial" w:hAnsi="Arial" w:ascii="Arial"/>
          <w:sz w:val="20"/>
          <w:szCs w:val="20"/>
        </w:rPr>
        <w:t>Stipković Darko</w:t>
      </w:r>
      <w:r>
        <w:rPr>
          <w:rFonts w:cs="Arial" w:hAnsi="Arial" w:ascii="Arial"/>
          <w:sz w:val="20"/>
          <w:szCs w:val="20"/>
        </w:rPr>
        <w:t xml:space="preserve">  u ukupnom iznosu od =7.868,75 kn  odbaci u dijelu koji se odnosi na troškove obzirom da se radi o tražbini nižeg isplatnog reda koja se kao takova ne ispituje.</w:t>
      </w: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7F0132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Prijava tražbine 29</w:t>
      </w:r>
    </w:p>
    <w:p w:rsidRDefault="00704CBD" w:rsidP="00704CBD" w:rsidR="00704CBD">
      <w:pPr>
        <w:jc w:val="both"/>
      </w:pPr>
    </w:p>
    <w:p w:rsidRDefault="00704CBD" w:rsidP="00704CBD" w:rsidR="00704CBD" w:rsidRPr="00B46D1C">
      <w:pPr>
        <w:jc w:val="both"/>
        <w:rPr>
          <w:rFonts w:cs="Arial" w:hAnsi="Arial" w:ascii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46D1C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 w:rsidRPr="00B46D1C">
      <w:pPr>
        <w:ind w:left="4956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Miroslav Borš </w:t>
      </w: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4956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left="6372"/>
        <w:rPr>
          <w:rFonts w:cs="Arial" w:hAnsi="Arial" w:ascii="Arial"/>
          <w:sz w:val="20"/>
          <w:szCs w:val="20"/>
        </w:rPr>
      </w:pPr>
    </w:p>
    <w:p w:rsidRDefault="00704CBD" w:rsidP="00704CBD" w:rsidR="00704CBD" w:rsidRPr="00F10D26">
      <w:pPr>
        <w:jc w:val="right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Na broj: 46.St -289</w:t>
      </w:r>
      <w:r w:rsidRPr="00F10D26">
        <w:rPr>
          <w:rFonts w:cs="Arial" w:hAnsi="Arial" w:ascii="Arial"/>
          <w:sz w:val="20"/>
          <w:szCs w:val="20"/>
        </w:rPr>
        <w:t>9/18-17</w:t>
      </w:r>
    </w:p>
    <w:p w:rsidRDefault="00704CBD" w:rsidP="00704CBD" w:rsidR="00704CBD" w:rsidRPr="00F10D26">
      <w:pPr>
        <w:ind w:firstLine="720"/>
        <w:jc w:val="both"/>
        <w:rPr>
          <w:rFonts w:cs="Arial" w:hAnsi="Arial" w:ascii="Arial"/>
          <w:sz w:val="20"/>
          <w:szCs w:val="20"/>
          <w:lang w:val="pt-BR"/>
        </w:rPr>
      </w:pPr>
      <w:r w:rsidRPr="00F10D26">
        <w:rPr>
          <w:rFonts w:cs="Arial" w:hAnsi="Arial" w:ascii="Arial"/>
          <w:sz w:val="20"/>
          <w:szCs w:val="20"/>
          <w:lang w:val="pt-BR"/>
        </w:rPr>
        <w:t xml:space="preserve">KOMICRO d.o.o. </w:t>
      </w:r>
      <w:r>
        <w:rPr>
          <w:rFonts w:cs="Arial" w:hAnsi="Arial" w:ascii="Arial"/>
          <w:sz w:val="20"/>
          <w:szCs w:val="20"/>
          <w:lang w:val="pt-BR"/>
        </w:rPr>
        <w:t xml:space="preserve">u stečaju </w:t>
      </w:r>
    </w:p>
    <w:p w:rsidRDefault="00704CBD" w:rsidP="00704CBD" w:rsidR="00704CBD" w:rsidRPr="00F10D26">
      <w:pPr>
        <w:ind w:firstLine="720"/>
        <w:jc w:val="both"/>
        <w:rPr>
          <w:rFonts w:cs="Arial" w:hAnsi="Arial" w:ascii="Arial"/>
          <w:sz w:val="20"/>
          <w:szCs w:val="20"/>
          <w:lang w:val="pt-BR"/>
        </w:rPr>
      </w:pPr>
      <w:r>
        <w:rPr>
          <w:rFonts w:cs="Arial" w:hAnsi="Arial" w:ascii="Arial"/>
          <w:sz w:val="20"/>
          <w:szCs w:val="20"/>
          <w:lang w:val="pt-BR"/>
        </w:rPr>
        <w:t>Zagreb, Radnička cesta 173L</w:t>
      </w:r>
      <w:r w:rsidRPr="00F10D26">
        <w:rPr>
          <w:rFonts w:cs="Arial" w:hAnsi="Arial" w:ascii="Arial"/>
          <w:sz w:val="20"/>
          <w:szCs w:val="20"/>
          <w:lang w:val="pt-BR"/>
        </w:rPr>
        <w:t xml:space="preserve"> </w:t>
      </w:r>
    </w:p>
    <w:p w:rsidRDefault="00704CBD" w:rsidP="00704CBD" w:rsidR="00704CBD" w:rsidRPr="00F10D26">
      <w:pPr>
        <w:ind w:firstLine="720"/>
        <w:jc w:val="both"/>
        <w:rPr>
          <w:rFonts w:cs="Arial" w:hAnsi="Arial" w:ascii="Arial"/>
          <w:sz w:val="20"/>
          <w:szCs w:val="20"/>
        </w:rPr>
      </w:pPr>
      <w:r w:rsidRPr="00F10D26">
        <w:rPr>
          <w:rFonts w:cs="Arial" w:hAnsi="Arial" w:ascii="Arial"/>
          <w:sz w:val="20"/>
          <w:szCs w:val="20"/>
          <w:lang w:val="pt-BR"/>
        </w:rPr>
        <w:t>OIB: 89720022828</w:t>
      </w:r>
      <w:r w:rsidRPr="00F10D26">
        <w:rPr>
          <w:rFonts w:cs="Arial" w:hAnsi="Arial" w:ascii="Arial"/>
          <w:sz w:val="20"/>
          <w:szCs w:val="20"/>
        </w:rPr>
        <w:t xml:space="preserve">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 xml:space="preserve">Stečajni upravitelj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  <w:t>Miroslav Borš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ab/>
        <w:t>Zagreb, Plemićeva 2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</w:p>
    <w:p w:rsidRDefault="00704CBD" w:rsidP="00704CBD" w:rsidR="00704CBD" w:rsidRPr="009470D7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9470D7">
      <w:pPr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     Trgovački sud u Zagrebu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ab/>
        <w:t xml:space="preserve">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9470D7">
        <w:rPr>
          <w:rFonts w:cs="Arial" w:hAnsi="Arial" w:ascii="Arial"/>
          <w:sz w:val="20"/>
          <w:szCs w:val="20"/>
        </w:rPr>
        <w:t xml:space="preserve"> Stečajni sudac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825AF1">
      <w:pPr>
        <w:ind w:left="708"/>
        <w:rPr>
          <w:rFonts w:cs="Arial" w:hAnsi="Arial" w:ascii="Arial"/>
          <w:b/>
          <w:sz w:val="20"/>
          <w:szCs w:val="20"/>
        </w:rPr>
      </w:pPr>
      <w:r w:rsidRPr="00825AF1">
        <w:rPr>
          <w:rFonts w:cs="Arial" w:hAnsi="Arial" w:ascii="Arial"/>
          <w:b/>
          <w:sz w:val="20"/>
          <w:szCs w:val="20"/>
        </w:rPr>
        <w:t xml:space="preserve">POPIS VJEROVNIKA članak 222. </w:t>
      </w:r>
      <w:r>
        <w:rPr>
          <w:rFonts w:cs="Arial" w:hAnsi="Arial" w:ascii="Arial"/>
          <w:b/>
          <w:sz w:val="20"/>
          <w:szCs w:val="20"/>
        </w:rPr>
        <w:t xml:space="preserve">st. 2. Stečajnog zakona, a prema prijavljenim tražbinama   vjerovnika </w:t>
      </w: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</w:p>
    <w:p w:rsidRDefault="00704CBD" w:rsidP="00704CBD" w:rsidR="00704CBD" w:rsidRPr="002632E4">
      <w:pPr>
        <w:numPr>
          <w:ilvl w:val="0"/>
          <w:numId w:val="2"/>
        </w:numPr>
        <w:suppressAutoHyphens/>
        <w:autoSpaceDN w:val="false"/>
        <w:ind w:firstLine="0" w:left="0"/>
        <w:rPr>
          <w:rFonts w:cs="Arial" w:hAnsi="Arial" w:ascii="Arial"/>
          <w:b/>
          <w:sz w:val="20"/>
          <w:szCs w:val="20"/>
        </w:rPr>
      </w:pPr>
      <w:r w:rsidRPr="002632E4">
        <w:rPr>
          <w:rFonts w:cs="Arial" w:hAnsi="Arial" w:ascii="Arial"/>
          <w:b/>
          <w:sz w:val="20"/>
          <w:szCs w:val="20"/>
        </w:rPr>
        <w:t xml:space="preserve">Razlučni vjerovnici na nekretninama prema obavijestima vjerovnika </w:t>
      </w: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1.</w:t>
      </w:r>
      <w:r w:rsidRPr="000C78A1">
        <w:t xml:space="preserve"> </w:t>
      </w:r>
      <w:r w:rsidRPr="000C78A1">
        <w:rPr>
          <w:rFonts w:cs="Arial" w:hAnsi="Arial" w:ascii="Arial"/>
          <w:sz w:val="18"/>
          <w:szCs w:val="18"/>
        </w:rPr>
        <w:t>Vladimir Mulyak</w:t>
      </w:r>
      <w:r>
        <w:rPr>
          <w:rFonts w:cs="Arial" w:hAnsi="Arial" w:ascii="Arial"/>
          <w:sz w:val="18"/>
          <w:szCs w:val="18"/>
        </w:rPr>
        <w:t xml:space="preserve"> ,OIB: </w:t>
      </w:r>
      <w:r w:rsidRPr="000C78A1">
        <w:rPr>
          <w:rFonts w:cs="Arial" w:hAnsi="Arial" w:ascii="Arial"/>
          <w:sz w:val="18"/>
          <w:szCs w:val="18"/>
        </w:rPr>
        <w:t>23629209400</w:t>
      </w:r>
      <w:r>
        <w:rPr>
          <w:rFonts w:cs="Arial" w:hAnsi="Arial" w:ascii="Arial"/>
          <w:sz w:val="18"/>
          <w:szCs w:val="18"/>
        </w:rPr>
        <w:t xml:space="preserve">, </w:t>
      </w:r>
      <w:r w:rsidRPr="000C78A1">
        <w:rPr>
          <w:rFonts w:cs="Arial" w:hAnsi="Arial" w:ascii="Arial"/>
          <w:sz w:val="18"/>
          <w:szCs w:val="18"/>
        </w:rPr>
        <w:t>Opatija,Maršala Tita 11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(prijava br 6- obavijest o razlučnom pravu)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606D81">
        <w:rPr>
          <w:rFonts w:cs="Arial" w:hAnsi="Arial" w:ascii="Arial"/>
          <w:b/>
          <w:sz w:val="20"/>
          <w:szCs w:val="20"/>
        </w:rPr>
        <w:t>Pravna osnova prijavljene tražbine</w:t>
      </w:r>
      <w:r w:rsidRPr="00C905E4">
        <w:rPr>
          <w:rFonts w:cs="Arial" w:hAnsi="Arial" w:ascii="Arial"/>
          <w:sz w:val="20"/>
          <w:szCs w:val="20"/>
        </w:rPr>
        <w:t xml:space="preserve">: </w:t>
      </w:r>
      <w:r w:rsidRPr="000C78A1">
        <w:rPr>
          <w:rFonts w:cs="Arial" w:hAnsi="Arial" w:ascii="Arial"/>
          <w:sz w:val="20"/>
          <w:szCs w:val="20"/>
        </w:rPr>
        <w:t>Ugovor o zajmu od 28.10.2014. ; Sporazum o osiguranju novčane tražbine od</w:t>
      </w:r>
      <w:r>
        <w:rPr>
          <w:rFonts w:cs="Arial" w:hAnsi="Arial" w:ascii="Arial"/>
          <w:sz w:val="20"/>
          <w:szCs w:val="20"/>
        </w:rPr>
        <w:t xml:space="preserve"> 15.11.2018. javni bilježnik T.S</w:t>
      </w:r>
      <w:r w:rsidRPr="000C78A1">
        <w:rPr>
          <w:rFonts w:cs="Arial" w:hAnsi="Arial" w:ascii="Arial"/>
          <w:sz w:val="20"/>
          <w:szCs w:val="20"/>
        </w:rPr>
        <w:t>udar OV-12060/2018;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  <w:r w:rsidRPr="000C78A1">
        <w:rPr>
          <w:rFonts w:cs="Arial" w:hAnsi="Arial" w:ascii="Arial"/>
          <w:sz w:val="20"/>
          <w:szCs w:val="20"/>
        </w:rPr>
        <w:t xml:space="preserve">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606D81">
        <w:rPr>
          <w:rFonts w:cs="Arial" w:hAnsi="Arial" w:ascii="Arial"/>
          <w:b/>
          <w:sz w:val="20"/>
          <w:szCs w:val="20"/>
        </w:rPr>
        <w:t>Predmet upisa</w:t>
      </w:r>
      <w:r w:rsidRPr="00C905E4">
        <w:rPr>
          <w:rFonts w:cs="Arial" w:hAnsi="Arial" w:ascii="Arial"/>
          <w:sz w:val="20"/>
          <w:szCs w:val="20"/>
        </w:rPr>
        <w:t xml:space="preserve">: nekretnina upisana  </w:t>
      </w:r>
      <w:r>
        <w:rPr>
          <w:rFonts w:cs="Arial" w:hAnsi="Arial" w:ascii="Arial"/>
          <w:sz w:val="20"/>
          <w:szCs w:val="20"/>
        </w:rPr>
        <w:t xml:space="preserve">Općinski građanski sud u Zagrebu,  zemljišno knjižni odjel Zagreb, zk ul 11007, kč br 6823/12 sedamnaest zgrada, četiri bazena i tvorničko dvorište 12.831 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E24559">
      <w:pPr>
        <w:rPr>
          <w:rFonts w:cs="Arial" w:hAnsi="Arial" w:ascii="Arial"/>
          <w:sz w:val="20"/>
          <w:szCs w:val="20"/>
        </w:rPr>
      </w:pPr>
      <w:r w:rsidRPr="00555A65">
        <w:rPr>
          <w:rFonts w:cs="Arial" w:hAnsi="Arial" w:ascii="Arial"/>
          <w:b/>
          <w:sz w:val="20"/>
          <w:szCs w:val="20"/>
        </w:rPr>
        <w:t>Izno</w:t>
      </w:r>
      <w:r>
        <w:rPr>
          <w:rFonts w:cs="Arial" w:hAnsi="Arial" w:ascii="Arial"/>
          <w:b/>
          <w:sz w:val="20"/>
          <w:szCs w:val="20"/>
        </w:rPr>
        <w:t>s tražbine osigurane razlučnim pravom:  =</w:t>
      </w:r>
      <w:r w:rsidRPr="008529C9">
        <w:rPr>
          <w:rFonts w:cs="Arial" w:hAnsi="Arial" w:ascii="Arial"/>
          <w:b/>
          <w:sz w:val="20"/>
          <w:szCs w:val="20"/>
        </w:rPr>
        <w:t>3.477.524,91</w:t>
      </w:r>
      <w:r>
        <w:rPr>
          <w:rFonts w:cs="Arial" w:hAnsi="Arial" w:ascii="Arial"/>
          <w:b/>
          <w:sz w:val="20"/>
          <w:szCs w:val="20"/>
        </w:rPr>
        <w:t xml:space="preserve"> kn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F7489F">
      <w:pPr>
        <w:numPr>
          <w:ilvl w:val="0"/>
          <w:numId w:val="2"/>
        </w:numPr>
        <w:suppressAutoHyphens/>
        <w:autoSpaceDN w:val="false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Razlučni vjerovnici na pokretninama</w:t>
      </w:r>
    </w:p>
    <w:p w:rsidRDefault="00704CBD" w:rsidP="00704CBD" w:rsidR="00704CBD" w:rsidRPr="00121275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704CBD" w:rsidP="00704CBD" w:rsidR="00704CBD">
      <w:pPr>
        <w:spacing w:lineRule="auto" w:line="276"/>
        <w:rPr>
          <w:rFonts w:cs="Arial" w:hAnsi="Arial" w:ascii="Arial"/>
          <w:bCs/>
          <w:sz w:val="18"/>
          <w:szCs w:val="18"/>
          <w:lang w:eastAsia="hr-HR"/>
        </w:rPr>
      </w:pPr>
      <w:r>
        <w:rPr>
          <w:rFonts w:cs="Arial" w:hAnsi="Arial" w:ascii="Arial"/>
          <w:bCs/>
          <w:sz w:val="18"/>
          <w:szCs w:val="18"/>
          <w:lang w:eastAsia="hr-HR"/>
        </w:rPr>
        <w:t xml:space="preserve">1 </w:t>
      </w:r>
      <w:r w:rsidRPr="00121275">
        <w:rPr>
          <w:rFonts w:cs="Arial" w:hAnsi="Arial" w:ascii="Arial"/>
          <w:bCs/>
          <w:sz w:val="18"/>
          <w:szCs w:val="18"/>
          <w:lang w:eastAsia="hr-HR"/>
        </w:rPr>
        <w:t xml:space="preserve">Republika Hrvatska Ministarstvo financija, Porezna uprava, Područni ured Zagreb , OIB: </w:t>
      </w:r>
      <w:r>
        <w:rPr>
          <w:rFonts w:cs="Arial" w:hAnsi="Arial" w:ascii="Arial"/>
          <w:bCs/>
          <w:sz w:val="18"/>
          <w:szCs w:val="18"/>
          <w:lang w:eastAsia="hr-HR"/>
        </w:rPr>
        <w:t xml:space="preserve">18683136487 </w:t>
      </w:r>
      <w:r w:rsidRPr="00121275">
        <w:rPr>
          <w:rFonts w:cs="Arial" w:hAnsi="Arial" w:ascii="Arial"/>
          <w:bCs/>
          <w:sz w:val="18"/>
          <w:szCs w:val="18"/>
          <w:lang w:eastAsia="hr-HR"/>
        </w:rPr>
        <w:t>zastupa Županijsko državno odvjetništvo u Zagrebu</w:t>
      </w:r>
      <w:r>
        <w:rPr>
          <w:rFonts w:cs="Arial" w:hAnsi="Arial" w:ascii="Arial"/>
          <w:bCs/>
          <w:sz w:val="18"/>
          <w:szCs w:val="18"/>
          <w:lang w:eastAsia="hr-HR"/>
        </w:rPr>
        <w:t>,.</w:t>
      </w:r>
    </w:p>
    <w:p w:rsidRDefault="00704CBD" w:rsidP="00704CBD" w:rsidR="00704CBD">
      <w:pPr>
        <w:spacing w:lineRule="auto" w:line="276"/>
        <w:rPr>
          <w:rFonts w:cs="Arial" w:hAnsi="Arial" w:ascii="Arial"/>
          <w:bCs/>
          <w:sz w:val="18"/>
          <w:szCs w:val="18"/>
          <w:lang w:eastAsia="hr-HR"/>
        </w:rPr>
      </w:pPr>
      <w:r>
        <w:rPr>
          <w:rFonts w:cs="Arial" w:hAnsi="Arial" w:ascii="Arial"/>
          <w:bCs/>
          <w:sz w:val="18"/>
          <w:szCs w:val="18"/>
          <w:lang w:eastAsia="hr-HR"/>
        </w:rPr>
        <w:t>(prijava broj 5)</w:t>
      </w:r>
    </w:p>
    <w:p w:rsidRDefault="00704CBD" w:rsidP="00704CBD" w:rsidR="00704CBD">
      <w:pPr>
        <w:spacing w:lineRule="auto" w:line="276"/>
        <w:rPr>
          <w:rFonts w:cs="Arial" w:hAnsi="Arial" w:ascii="Arial"/>
          <w:bCs/>
          <w:sz w:val="18"/>
          <w:szCs w:val="18"/>
          <w:lang w:eastAsia="hr-HR"/>
        </w:rPr>
      </w:pPr>
    </w:p>
    <w:p w:rsidRDefault="00704CBD" w:rsidP="00704CBD" w:rsidR="00704CBD">
      <w:pPr>
        <w:spacing w:lineRule="auto" w:line="276"/>
        <w:rPr>
          <w:rFonts w:cs="Arial" w:hAnsi="Arial" w:ascii="Arial"/>
          <w:bCs/>
          <w:sz w:val="18"/>
          <w:szCs w:val="18"/>
          <w:lang w:eastAsia="hr-HR"/>
        </w:rPr>
      </w:pPr>
      <w:r w:rsidRPr="00606D81">
        <w:rPr>
          <w:rFonts w:cs="Arial" w:hAnsi="Arial" w:ascii="Arial"/>
          <w:b/>
          <w:sz w:val="20"/>
          <w:szCs w:val="20"/>
        </w:rPr>
        <w:t>Pravna osnova prijavljene tražbine</w:t>
      </w:r>
      <w:r>
        <w:rPr>
          <w:rFonts w:cs="Arial" w:hAnsi="Arial" w:ascii="Arial"/>
          <w:bCs/>
          <w:sz w:val="18"/>
          <w:szCs w:val="18"/>
          <w:lang w:eastAsia="hr-HR"/>
        </w:rPr>
        <w:t xml:space="preserve"> Temeljem rješenja klasa:UP/I-415-02/2018-01/1870 od  17.01.2019. </w:t>
      </w:r>
    </w:p>
    <w:p w:rsidRDefault="00704CBD" w:rsidP="00704CBD" w:rsidR="00704CBD" w:rsidRPr="00121275">
      <w:pPr>
        <w:spacing w:lineRule="auto" w:line="276"/>
        <w:rPr>
          <w:rFonts w:cs="Arial" w:hAnsi="Arial" w:ascii="Arial"/>
          <w:sz w:val="20"/>
          <w:szCs w:val="20"/>
        </w:rPr>
      </w:pPr>
      <w:r w:rsidRPr="0072473E">
        <w:rPr>
          <w:rFonts w:cs="Arial" w:hAnsi="Arial" w:ascii="Arial"/>
          <w:b/>
          <w:bCs/>
          <w:sz w:val="18"/>
          <w:szCs w:val="18"/>
          <w:lang w:eastAsia="hr-HR"/>
        </w:rPr>
        <w:t>Predmet upisa</w:t>
      </w:r>
      <w:r w:rsidRPr="0072473E">
        <w:rPr>
          <w:rFonts w:cs="Arial" w:hAnsi="Arial" w:ascii="Arial"/>
          <w:bCs/>
          <w:sz w:val="18"/>
          <w:szCs w:val="18"/>
          <w:lang w:eastAsia="hr-HR"/>
        </w:rPr>
        <w:t xml:space="preserve">: </w:t>
      </w:r>
      <w:r>
        <w:rPr>
          <w:rFonts w:cs="Arial" w:hAnsi="Arial" w:ascii="Arial"/>
          <w:bCs/>
          <w:sz w:val="18"/>
          <w:szCs w:val="18"/>
          <w:lang w:eastAsia="hr-HR"/>
        </w:rPr>
        <w:t>Osobni automobil marke DACIA LOGAN 1,6 MCV black  line,  godina proizvodnje 2010. ; broj šasije UU1KSD0F543029913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</w:t>
      </w:r>
      <w:r w:rsidRPr="0072473E">
        <w:rPr>
          <w:rFonts w:cs="Arial" w:hAnsi="Arial" w:ascii="Arial"/>
          <w:b/>
          <w:sz w:val="20"/>
          <w:szCs w:val="20"/>
        </w:rPr>
        <w:t>Iznos tražbine osigurane razlučnim pravom</w:t>
      </w:r>
      <w:r w:rsidRPr="0072473E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:243.042,58 kn </w:t>
      </w:r>
      <w:r>
        <w:rPr>
          <w:rFonts w:cs="Arial" w:hAnsi="Arial" w:ascii="Arial"/>
          <w:sz w:val="20"/>
          <w:szCs w:val="20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   2.</w:t>
      </w:r>
      <w:r w:rsidRPr="000C78A1">
        <w:rPr>
          <w:rFonts w:cs="Arial" w:hAnsi="Arial" w:ascii="Arial"/>
          <w:sz w:val="18"/>
          <w:szCs w:val="18"/>
        </w:rPr>
        <w:t>Vladimir Mulyak</w:t>
      </w:r>
      <w:r>
        <w:rPr>
          <w:rFonts w:cs="Arial" w:hAnsi="Arial" w:ascii="Arial"/>
          <w:sz w:val="18"/>
          <w:szCs w:val="18"/>
        </w:rPr>
        <w:t xml:space="preserve"> ,OIB:</w:t>
      </w:r>
      <w:r w:rsidRPr="000C78A1">
        <w:rPr>
          <w:rFonts w:cs="Arial" w:hAnsi="Arial" w:ascii="Arial"/>
          <w:sz w:val="18"/>
          <w:szCs w:val="18"/>
        </w:rPr>
        <w:t>23629209400</w:t>
      </w:r>
      <w:r>
        <w:rPr>
          <w:rFonts w:cs="Arial" w:hAnsi="Arial" w:ascii="Arial"/>
          <w:sz w:val="18"/>
          <w:szCs w:val="18"/>
        </w:rPr>
        <w:t xml:space="preserve">, </w:t>
      </w:r>
      <w:r w:rsidRPr="000C78A1">
        <w:rPr>
          <w:rFonts w:cs="Arial" w:hAnsi="Arial" w:ascii="Arial"/>
          <w:sz w:val="18"/>
          <w:szCs w:val="18"/>
        </w:rPr>
        <w:t>Opatija,</w:t>
      </w:r>
      <w:r>
        <w:rPr>
          <w:rFonts w:cs="Arial" w:hAnsi="Arial" w:ascii="Arial"/>
          <w:sz w:val="18"/>
          <w:szCs w:val="18"/>
        </w:rPr>
        <w:t xml:space="preserve"> </w:t>
      </w:r>
      <w:r w:rsidRPr="000C78A1">
        <w:rPr>
          <w:rFonts w:cs="Arial" w:hAnsi="Arial" w:ascii="Arial"/>
          <w:sz w:val="18"/>
          <w:szCs w:val="18"/>
        </w:rPr>
        <w:t>Maršala Tita 11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(prijava broj 6)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606D81">
        <w:rPr>
          <w:rFonts w:cs="Arial" w:hAnsi="Arial" w:ascii="Arial"/>
          <w:b/>
          <w:sz w:val="20"/>
          <w:szCs w:val="20"/>
        </w:rPr>
        <w:t>Pravna osnova prijavljene tražbine</w:t>
      </w:r>
      <w:r w:rsidRPr="00C905E4">
        <w:rPr>
          <w:rFonts w:cs="Arial" w:hAnsi="Arial" w:ascii="Arial"/>
          <w:sz w:val="20"/>
          <w:szCs w:val="20"/>
        </w:rPr>
        <w:t xml:space="preserve">: </w:t>
      </w:r>
      <w:r w:rsidRPr="000C78A1">
        <w:rPr>
          <w:rFonts w:cs="Arial" w:hAnsi="Arial" w:ascii="Arial"/>
          <w:sz w:val="20"/>
          <w:szCs w:val="20"/>
        </w:rPr>
        <w:t>Ugovor o zajmu od 28.10.2014. Sporazum o osiguranju novčane tražbine od</w:t>
      </w:r>
      <w:r>
        <w:rPr>
          <w:rFonts w:cs="Arial" w:hAnsi="Arial" w:ascii="Arial"/>
          <w:sz w:val="20"/>
          <w:szCs w:val="20"/>
        </w:rPr>
        <w:t xml:space="preserve"> 15.11.2018. javni bilježnik T.S</w:t>
      </w:r>
      <w:r w:rsidRPr="000C78A1">
        <w:rPr>
          <w:rFonts w:cs="Arial" w:hAnsi="Arial" w:ascii="Arial"/>
          <w:sz w:val="20"/>
          <w:szCs w:val="20"/>
        </w:rPr>
        <w:t>udar OV-12060/2018;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  <w:r w:rsidRPr="000C78A1">
        <w:rPr>
          <w:rFonts w:cs="Arial" w:hAnsi="Arial" w:ascii="Arial"/>
          <w:sz w:val="20"/>
          <w:szCs w:val="20"/>
        </w:rPr>
        <w:t xml:space="preserve">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 w:rsidRPr="00606D81">
        <w:rPr>
          <w:rFonts w:cs="Arial" w:hAnsi="Arial" w:ascii="Arial"/>
          <w:b/>
          <w:sz w:val="20"/>
          <w:szCs w:val="20"/>
        </w:rPr>
        <w:t>Predmet upisa</w:t>
      </w:r>
      <w:r w:rsidRPr="00C905E4">
        <w:rPr>
          <w:rFonts w:cs="Arial" w:hAnsi="Arial" w:ascii="Arial"/>
          <w:sz w:val="20"/>
          <w:szCs w:val="20"/>
        </w:rPr>
        <w:t xml:space="preserve">: </w:t>
      </w:r>
      <w:r>
        <w:rPr>
          <w:rFonts w:cs="Arial" w:hAnsi="Arial" w:ascii="Arial"/>
          <w:sz w:val="20"/>
          <w:szCs w:val="20"/>
        </w:rPr>
        <w:t xml:space="preserve"> ukupnost svih pokretnina koje se nalaze na nekretnini upisanoj</w:t>
      </w:r>
      <w:r w:rsidRPr="00C905E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</w:t>
      </w:r>
      <w:r w:rsidRPr="00C905E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Općinskom građanskom  sud u Zagrebu,  zemljišno knjižni odjel Zagreb, zk ul 11007, kč br 6823/12 sedamnaest zgrada, četiri bazena i tvorničko dvorište 12.831m2 , a koje pokretnine predstavljaju sve strojeve potrebne  za rad tvornice, sve radne strojeve, zalihe materijala, uredsku opremu i materijal te ostale pokretnine  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E24559">
      <w:pPr>
        <w:rPr>
          <w:rFonts w:cs="Arial" w:hAnsi="Arial" w:ascii="Arial"/>
          <w:sz w:val="20"/>
          <w:szCs w:val="20"/>
        </w:rPr>
      </w:pPr>
      <w:r w:rsidRPr="00555A65">
        <w:rPr>
          <w:rFonts w:cs="Arial" w:hAnsi="Arial" w:ascii="Arial"/>
          <w:b/>
          <w:sz w:val="20"/>
          <w:szCs w:val="20"/>
        </w:rPr>
        <w:t>Izno</w:t>
      </w:r>
      <w:r>
        <w:rPr>
          <w:rFonts w:cs="Arial" w:hAnsi="Arial" w:ascii="Arial"/>
          <w:b/>
          <w:sz w:val="20"/>
          <w:szCs w:val="20"/>
        </w:rPr>
        <w:t>s tražbine osigurane razlučnim pravom:  =</w:t>
      </w:r>
      <w:r w:rsidRPr="008529C9">
        <w:rPr>
          <w:rFonts w:cs="Arial" w:hAnsi="Arial" w:ascii="Arial"/>
          <w:b/>
          <w:sz w:val="20"/>
          <w:szCs w:val="20"/>
        </w:rPr>
        <w:t>3.477.524,91</w:t>
      </w:r>
      <w:r>
        <w:rPr>
          <w:rFonts w:cs="Arial" w:hAnsi="Arial" w:ascii="Arial"/>
          <w:b/>
          <w:sz w:val="20"/>
          <w:szCs w:val="20"/>
        </w:rPr>
        <w:t xml:space="preserve"> kn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numPr>
          <w:ilvl w:val="0"/>
          <w:numId w:val="2"/>
        </w:numPr>
        <w:suppressAutoHyphens/>
        <w:autoSpaceDN w:val="false"/>
        <w:rPr>
          <w:rFonts w:cs="Arial" w:hAnsi="Arial" w:ascii="Arial"/>
          <w:b/>
          <w:sz w:val="20"/>
          <w:szCs w:val="20"/>
        </w:rPr>
      </w:pPr>
      <w:r w:rsidRPr="006620C1">
        <w:rPr>
          <w:rFonts w:cs="Arial" w:hAnsi="Arial" w:ascii="Arial"/>
          <w:b/>
          <w:sz w:val="20"/>
          <w:szCs w:val="20"/>
        </w:rPr>
        <w:t xml:space="preserve">Vjerovnici I. višeg isplatnog reda </w:t>
      </w: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704CBD" w:rsidP="00704CBD" w:rsidR="00704CBD">
      <w:pPr>
        <w:ind w:left="1020"/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8"/>
        <w:gridCol w:w="567"/>
        <w:gridCol w:w="2268"/>
        <w:gridCol w:w="1276"/>
        <w:gridCol w:w="1417"/>
        <w:gridCol w:w="3119"/>
        <w:gridCol w:w="1417"/>
      </w:tblGrid>
      <w:tr w:rsidTr="00084AED" w:rsidR="00704CBD" w:rsidRPr="002717EA">
        <w:trPr>
          <w:trHeight w:val="61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1561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11561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Broj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084AED" w:rsidR="00704CBD" w:rsidRPr="002717EA">
        <w:trPr>
          <w:trHeight w:val="61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>
            <w:pPr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511C3F">
              <w:rPr>
                <w:rFonts w:cs="Arial" w:hAnsi="Arial" w:ascii="Arial"/>
                <w:sz w:val="18"/>
                <w:szCs w:val="18"/>
              </w:rPr>
              <w:t>Porezi,</w:t>
            </w:r>
            <w:r>
              <w:rPr>
                <w:rFonts w:cs="Arial" w:hAnsi="Arial" w:ascii="Arial"/>
                <w:sz w:val="18"/>
                <w:szCs w:val="18"/>
              </w:rPr>
              <w:t xml:space="preserve">doprinosi iz i na plaću </w:t>
            </w:r>
            <w:r w:rsidRPr="00511C3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Temeljem podneska iznos koji sukladno Općem poreznom zakonu i Zakonu o doprinosima za radnike evidentira i naplaćuje porezna uprava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288.458,82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Gašparac Željko , zastupa odvj T.Komforta iz Zagreba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07796115506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Štefanovečka cesta 26,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u tijeku parnični postupak Općinski radni sud u Zagrebu P-5294/2018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F23AD0">
              <w:rPr>
                <w:rFonts w:cs="Arial" w:hAnsi="Arial" w:ascii="Arial"/>
                <w:bCs/>
                <w:sz w:val="18"/>
                <w:szCs w:val="18"/>
              </w:rPr>
              <w:t>243.606,68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Grđan Zvonko,  </w:t>
            </w:r>
            <w:r w:rsidRPr="005D577C">
              <w:rPr>
                <w:rFonts w:cs="Arial" w:hAnsi="Arial" w:ascii="Arial"/>
                <w:sz w:val="17"/>
                <w:szCs w:val="17"/>
              </w:rPr>
              <w:t>, zastupa odvj T.Komfort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39918438102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Remetinečka cesta 9B,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P-5295/2018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F23AD0">
              <w:rPr>
                <w:rFonts w:cs="Arial" w:hAnsi="Arial" w:ascii="Arial"/>
                <w:bCs/>
                <w:sz w:val="18"/>
                <w:szCs w:val="18"/>
              </w:rPr>
              <w:t>251.092,11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Modrić Božo, </w:t>
            </w:r>
            <w:r w:rsidRPr="005D577C">
              <w:rPr>
                <w:rFonts w:cs="Arial" w:hAnsi="Arial" w:ascii="Arial"/>
                <w:sz w:val="17"/>
                <w:szCs w:val="17"/>
              </w:rPr>
              <w:t>, zastupa odvj T.Komfort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12942549000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FERENČICA I.55, 10000Zagreb 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P-5296/2018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F23AD0">
              <w:rPr>
                <w:rFonts w:cs="Arial" w:hAnsi="Arial" w:ascii="Arial"/>
                <w:bCs/>
                <w:sz w:val="18"/>
                <w:szCs w:val="18"/>
              </w:rPr>
              <w:t>171.187,81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Novak Nenad, 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T.Komfort</w:t>
            </w:r>
            <w:r>
              <w:rPr>
                <w:rFonts w:cs="Arial" w:hAnsi="Arial" w:ascii="Arial"/>
                <w:sz w:val="17"/>
                <w:szCs w:val="17"/>
              </w:rPr>
              <w:t xml:space="preserve">a 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08743545643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SITNICE 2,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P-5297/2018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F23AD0">
              <w:rPr>
                <w:rFonts w:cs="Arial" w:hAnsi="Arial" w:ascii="Arial"/>
                <w:bCs/>
                <w:sz w:val="18"/>
                <w:szCs w:val="18"/>
              </w:rPr>
              <w:t>186.034,43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Samaržija Krešimir , , zastupa odvj T.Komforta iz Zagreba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95135964675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Ulica Grada Chicaga 24,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P-5298/2018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F23AD0">
              <w:rPr>
                <w:rFonts w:cs="Arial" w:hAnsi="Arial" w:ascii="Arial"/>
                <w:bCs/>
                <w:sz w:val="18"/>
                <w:szCs w:val="18"/>
              </w:rPr>
              <w:t>185.409,43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Stipković Darko, 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T.Komfort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812180">
              <w:rPr>
                <w:rFonts w:cs="Arial" w:hAnsi="Arial" w:ascii="Arial"/>
                <w:sz w:val="17"/>
                <w:szCs w:val="17"/>
              </w:rPr>
              <w:t>00793824790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Budrovci Draganički 154, Draganići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P-5299/2018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F23AD0">
              <w:rPr>
                <w:rFonts w:cs="Arial" w:hAnsi="Arial" w:ascii="Arial"/>
                <w:bCs/>
                <w:sz w:val="18"/>
                <w:szCs w:val="18"/>
              </w:rPr>
              <w:t>153.965,05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Drakulić Ana 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08136215009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Prilaz V. Holjevca 6a, 47000 Karlovac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 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  36.377,58    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Kovač Vedran,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33164215800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Svetice 34,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 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    8.443,63    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Jaroslav,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83928327164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ČRET 30,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 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128.031,25    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Sergey 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93594519805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Pustoselina 7 008,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 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318.396,92    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12</w:t>
            </w:r>
          </w:p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Steković Stjepan,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05021737960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Visočička 22, 10360 Sesvete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 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  11.960,00    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Štrak Marija        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2D5C22">
              <w:rPr>
                <w:rFonts w:cs="Arial" w:hAnsi="Arial" w:ascii="Arial"/>
                <w:sz w:val="17"/>
                <w:szCs w:val="17"/>
              </w:rPr>
              <w:t>84326045806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Prosenička 10, 10000 Zagreb </w:t>
            </w: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 , po obračunu stečajnog upravitelja 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23AD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F23AD0">
              <w:rPr>
                <w:rFonts w:cs="Arial" w:hAnsi="Arial" w:ascii="Arial"/>
                <w:sz w:val="18"/>
                <w:szCs w:val="18"/>
              </w:rPr>
              <w:t xml:space="preserve"> 198.297,94    </w:t>
            </w:r>
          </w:p>
        </w:tc>
      </w:tr>
      <w:tr w:rsidTr="00084AED" w:rsidR="00704CBD" w:rsidRPr="002717EA">
        <w:trPr>
          <w:trHeight w:val="586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I.viši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1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77474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774746">
              <w:rPr>
                <w:rFonts w:cs="Arial" w:hAnsi="Arial" w:ascii="Arial"/>
                <w:b/>
                <w:sz w:val="20"/>
                <w:szCs w:val="20"/>
              </w:rPr>
              <w:t>2.181.261,65</w:t>
            </w:r>
          </w:p>
          <w:p w:rsidRDefault="00704CBD" w:rsidP="00084AED" w:rsidR="00704CBD" w:rsidRPr="00774746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p w:rsidRDefault="00704CBD" w:rsidP="00704CBD" w:rsidR="00704CBD">
      <w:pPr>
        <w:numPr>
          <w:ilvl w:val="0"/>
          <w:numId w:val="2"/>
        </w:numPr>
        <w:suppressAutoHyphens/>
        <w:autoSpaceDN w:val="false"/>
        <w:ind w:hanging="1304"/>
        <w:rPr>
          <w:rFonts w:cs="Arial" w:hAnsi="Arial" w:ascii="Arial"/>
          <w:b/>
          <w:sz w:val="20"/>
          <w:szCs w:val="20"/>
        </w:rPr>
      </w:pPr>
      <w:r w:rsidRPr="005D64C9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704CBD" w:rsidP="00704CBD" w:rsidR="00704CBD" w:rsidRPr="005D64C9">
      <w:pPr>
        <w:ind w:left="1020"/>
        <w:rPr>
          <w:rFonts w:cs="Arial" w:hAnsi="Arial" w:ascii="Arial"/>
          <w:b/>
          <w:sz w:val="20"/>
          <w:szCs w:val="20"/>
        </w:rPr>
      </w:pPr>
    </w:p>
    <w:tbl>
      <w:tblPr>
        <w:tblW w:type="dxa" w:w="10632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568"/>
        <w:gridCol w:w="2268"/>
        <w:gridCol w:w="1276"/>
        <w:gridCol w:w="1559"/>
        <w:gridCol w:w="2834"/>
        <w:gridCol w:w="1560"/>
      </w:tblGrid>
      <w:tr w:rsidTr="00084AED" w:rsidR="00704CBD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1561F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</w:pPr>
            <w:r w:rsidRPr="0011561F">
              <w:rPr>
                <w:rFonts w:cs="Arial" w:hAnsi="Arial" w:ascii="Arial"/>
                <w:b/>
                <w:bCs/>
                <w:sz w:val="16"/>
                <w:szCs w:val="16"/>
                <w:lang w:eastAsia="hr-HR"/>
              </w:rPr>
              <w:t>Broj prijave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 w:rsidRPr="0011561F"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</w:tr>
      <w:tr w:rsidTr="00084AED" w:rsidR="00704CBD" w:rsidRPr="002717EA">
        <w:trPr>
          <w:trHeight w:val="56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HEP Toplinarstvo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15907062900</w:t>
            </w:r>
          </w:p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 w:rsidRPr="00120FED"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63165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Izvod otvorenih stavki računi od 30.4.2018. do 08.02.2019.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85.460,84</w:t>
            </w:r>
          </w:p>
        </w:tc>
      </w:tr>
      <w:tr w:rsidTr="00084AED" w:rsidR="00704CB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Zagreb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 w:rsidRPr="00C8114E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5751F">
            <w:pPr>
              <w:rPr>
                <w:rFonts w:cs="Arial" w:hAnsi="Arial" w:ascii="Arial"/>
                <w:sz w:val="18"/>
                <w:szCs w:val="18"/>
              </w:rPr>
            </w:pPr>
            <w:r w:rsidRPr="0065751F">
              <w:rPr>
                <w:rFonts w:cs="Arial" w:hAnsi="Arial" w:ascii="Arial"/>
                <w:sz w:val="18"/>
                <w:szCs w:val="18"/>
              </w:rPr>
              <w:t xml:space="preserve">Komunalna naknada za poslovni prostor na Žitnjaku od 15.2.16. do 15.2.19. ,rješenje klasa: UP/I-363-03/54/5181 od 2.1.2008.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197.499,63</w:t>
            </w:r>
          </w:p>
        </w:tc>
      </w:tr>
      <w:tr w:rsidTr="00084AED" w:rsidR="00704CBD" w:rsidRPr="002717EA">
        <w:trPr>
          <w:trHeight w:val="60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Hrvatske vode, pravna osoba za upravljanje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vodama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28921383001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Vukovarska 220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5751F">
            <w:pPr>
              <w:rPr>
                <w:rFonts w:cs="Arial" w:hAnsi="Arial" w:ascii="Arial"/>
                <w:sz w:val="18"/>
                <w:szCs w:val="18"/>
              </w:rPr>
            </w:pPr>
            <w:r w:rsidRPr="0065751F">
              <w:rPr>
                <w:rFonts w:cs="Arial" w:hAnsi="Arial" w:ascii="Arial"/>
                <w:sz w:val="18"/>
                <w:szCs w:val="18"/>
              </w:rPr>
              <w:t>Naknada za uređenje voda od 15.2.2016. do 15.1.2018.</w:t>
            </w:r>
            <w:r w:rsidRPr="0065751F">
              <w:rPr>
                <w:sz w:val="18"/>
                <w:szCs w:val="18"/>
              </w:rPr>
              <w:t xml:space="preserve"> </w:t>
            </w:r>
            <w:r w:rsidRPr="0065751F">
              <w:rPr>
                <w:rFonts w:cs="Arial" w:hAnsi="Arial" w:ascii="Arial"/>
                <w:sz w:val="18"/>
                <w:szCs w:val="18"/>
              </w:rPr>
              <w:lastRenderedPageBreak/>
              <w:t>rješenje klasa: UP/I-325-08/2011-08/7197 od 3.1.2011.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19.678,33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lastRenderedPageBreak/>
              <w:t>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,Ul. grada Vukovara 37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od 2/2018 do 2/2019.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BA0E4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73.414,42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 doprinosi i druga javna davanja </w:t>
            </w:r>
          </w:p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temeljem rješenja klasa:UP/I-415-02/2018-01/1870 od  17.01.2019.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9.062,22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zajmu od 28.10.2014. ; Sporazum o osiguranju novčane tražbine od 15.11.2018. javni bilježnik T.sudar OV-12060/2018; </w:t>
            </w:r>
            <w:r w:rsidRPr="005D3309">
              <w:rPr>
                <w:rFonts w:cs="Arial" w:hAnsi="Arial" w:ascii="Arial"/>
                <w:b/>
                <w:sz w:val="18"/>
                <w:szCs w:val="18"/>
              </w:rPr>
              <w:t>razlučno pravo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3C5051">
              <w:rPr>
                <w:rFonts w:cs="Arial" w:hAnsi="Arial" w:ascii="Arial"/>
                <w:b/>
                <w:sz w:val="18"/>
                <w:szCs w:val="18"/>
              </w:rPr>
              <w:t>nekretnine i pokretnine po sporazumu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3.477.524,91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VITALY PINCHUK, zastupa odvj.društvo Čohilj  i Rovis d.o.o. Pula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31643622301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Ližnjan, Valtura,Valtura 25A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90099E">
            <w:pPr>
              <w:rPr>
                <w:rFonts w:cs="Arial" w:hAnsi="Arial" w:ascii="Arial"/>
                <w:sz w:val="18"/>
                <w:szCs w:val="18"/>
              </w:rPr>
            </w:pPr>
            <w:r w:rsidRPr="0090099E">
              <w:rPr>
                <w:rFonts w:cs="Arial" w:hAnsi="Arial" w:ascii="Arial"/>
                <w:sz w:val="18"/>
                <w:szCs w:val="18"/>
              </w:rPr>
              <w:t>Ugovor o zajmu od 12.09.2012.</w:t>
            </w:r>
            <w:r>
              <w:rPr>
                <w:rFonts w:cs="Arial" w:hAnsi="Arial" w:ascii="Arial"/>
                <w:sz w:val="18"/>
                <w:szCs w:val="18"/>
              </w:rPr>
              <w:t xml:space="preserve"> – kamata na zakašnjelo plaćanje t</w:t>
            </w:r>
            <w:r w:rsidRPr="0090099E">
              <w:rPr>
                <w:rFonts w:cs="Arial" w:hAnsi="Arial" w:ascii="Arial"/>
                <w:sz w:val="18"/>
                <w:szCs w:val="18"/>
              </w:rPr>
              <w:t xml:space="preserve">užba od 19.12.2018.; </w:t>
            </w:r>
            <w:r>
              <w:rPr>
                <w:rFonts w:cs="Arial" w:hAnsi="Arial" w:ascii="Arial"/>
                <w:sz w:val="18"/>
                <w:szCs w:val="18"/>
              </w:rPr>
              <w:t>Općinski građanski sud u Zagrebu P-6340/2018 od 25.2.2019.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39.020,00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VIOLA SERVIS d.o.o.</w:t>
            </w:r>
            <w: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zastupa odvj.društvo</w:t>
            </w:r>
            <w:r w:rsidRPr="0090099E">
              <w:rPr>
                <w:rFonts w:cs="Arial" w:hAnsi="Arial" w:ascii="Arial"/>
                <w:sz w:val="20"/>
                <w:szCs w:val="20"/>
              </w:rPr>
              <w:t xml:space="preserve"> Čohilj  i Rovis d.o.o. Pula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72686794323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Ližnjan,Valtura25A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 w:rsidRPr="00BA6B25">
              <w:rPr>
                <w:rFonts w:cs="Arial" w:hAnsi="Arial" w:ascii="Arial"/>
                <w:sz w:val="18"/>
                <w:szCs w:val="18"/>
              </w:rPr>
              <w:t>Ugovor o zajmu od 12.09.2012. – kamata na zakašnjelo plaćanje</w:t>
            </w:r>
            <w:r>
              <w:rPr>
                <w:rFonts w:cs="Arial" w:hAnsi="Arial" w:ascii="Arial"/>
                <w:sz w:val="18"/>
                <w:szCs w:val="18"/>
              </w:rPr>
              <w:t xml:space="preserve">; </w:t>
            </w:r>
          </w:p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ovrsi, javni bilježnik Čavajda iz Zagreba, Ovrv-375/2018 od 6.9.2018. ; prigovor dužnika predmet na Općinskom sudu u Sesvetama Povrv-1403/2019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30.020,00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Hrvatski telekom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81793146560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2018.godina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8.971,45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IVERO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8920645960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Planinaska 13, Sesvete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Roba po računu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27.695,00</w:t>
            </w:r>
          </w:p>
        </w:tc>
      </w:tr>
      <w:tr w:rsidTr="00084AED" w:rsidR="00704CBD" w:rsidRPr="002717EA">
        <w:trPr>
          <w:trHeight w:val="52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Zagrebački holding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85584865987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Ulica grada Vukovara 41,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Podružnica Čistoća rn od 31.5.18.do 31.1.19.  ; rješenje o ovrsi javni bilježnik M.Ježek iz Zagreba broj Ovrv-62813/18 od 11.12.2018.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17.268,66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Ministarstvo poljoprivrede, zastupa Županijsko državno odvjetništvo u Zagrebu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76767369197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Ulica grada Vukovara 78,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funkcije šuma 2015-2019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4.110,09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odvj,društvo Madirazza i partneri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Prisavlje 3,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26B89">
            <w:pPr>
              <w:rPr>
                <w:rFonts w:cs="Arial" w:hAnsi="Arial" w:ascii="Arial"/>
                <w:sz w:val="16"/>
                <w:szCs w:val="16"/>
              </w:rPr>
            </w:pPr>
            <w:r w:rsidRPr="00926B89">
              <w:rPr>
                <w:rFonts w:cs="Arial" w:hAnsi="Arial" w:ascii="Arial"/>
                <w:sz w:val="16"/>
                <w:szCs w:val="16"/>
              </w:rPr>
              <w:t>Rtv pristojba; rješenje o ovrsi javni bilježnik J.Rotim iz Zagreba broj Ovrv-14758/2018 od 14.12.18.,  računi 7/18 do 1/19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3.162,02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Arpadis Deutschland Gmbh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51747870252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Nordsternsrasse 65, 45329 Essen 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isporučenu robu, otvorene stavke -ovjereni prijevod sa engleskog jezika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1.003.253,13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AKTON d.o.o. zastupa odvjetnik Hrvoje  Novak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68125341711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Bani 75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pružanju telekomunikacijskih usluga 004-2016 od 21.01.2016. računi od 1/18 do 1/19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18.888,72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TEHNO ZAŠTITA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92730179348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Buzinski prilaz 10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obavljanju sluga na temelju Zakona o zaštiti na radu od 20.11.2015. računi od 3/16 </w:t>
            </w:r>
            <w:r>
              <w:rPr>
                <w:rFonts w:cs="Arial" w:hAnsi="Arial" w:ascii="Arial"/>
                <w:sz w:val="18"/>
                <w:szCs w:val="18"/>
              </w:rPr>
              <w:lastRenderedPageBreak/>
              <w:t>do2/19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>187.537,50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lastRenderedPageBreak/>
              <w:t>17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EOS MATRIX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76674680107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Horvatova 82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Okvirni ugovor o prodaji i otkupu potraživanja F3-20/2017 27.10.2017. računi Hrvatski telekom  d.d.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2.569,50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Vladimir  Bezruk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90554899723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zajmu  02.11.2012 od 2.11.2012.; Ugovor o uređenju imovinsko pravnih odnosa od 14.12.2016.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267.200,36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Jasmin Salo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62767107537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Pustoselina 7/8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zajmu 01-4/2018 od 15.2.2018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106.423,07</w:t>
            </w:r>
          </w:p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</w:p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Jaroslav SALO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83928327164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zajmu 01-11/2011  od 2.11.2011.;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Ugovor o zajmu 01-12/2011  od 15.12</w:t>
            </w:r>
            <w:r w:rsidRPr="005217C0">
              <w:rPr>
                <w:rFonts w:cs="Arial" w:hAnsi="Arial" w:ascii="Arial"/>
                <w:sz w:val="18"/>
                <w:szCs w:val="18"/>
              </w:rPr>
              <w:t>.2011.</w:t>
            </w:r>
            <w:r>
              <w:rPr>
                <w:rFonts w:cs="Arial" w:hAnsi="Arial" w:ascii="Arial"/>
                <w:sz w:val="18"/>
                <w:szCs w:val="18"/>
              </w:rPr>
              <w:t xml:space="preserve"> ;</w:t>
            </w:r>
          </w:p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uređenju imovinsko pravnih odnosa od 16.01.2017.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2.586.295,10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TRAST EXPRESS d.o.o.</w:t>
            </w:r>
          </w:p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odvj. M.Tončić –Bota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86224594347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Vojvodići 11, Novaki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 po Ugovor o prijevozu 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1.735,45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SBERBANK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78427478595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Varšavska 9, Zagreb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kreditu broj 410075 i Anex istome ; Ugovor o vođenju mulitvalutnog transakcijskog računa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196.928,92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obavljanju usluge certificiranja po računima od 4/18 do 2/19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6.602,12</w:t>
            </w:r>
          </w:p>
        </w:tc>
      </w:tr>
      <w:tr w:rsidTr="00084AED" w:rsidR="00704CBD" w:rsidRPr="002717EA">
        <w:trPr>
          <w:trHeight w:val="4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Ukupno II.viši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8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8.370.321,44</w:t>
            </w:r>
          </w:p>
          <w:p w:rsidRDefault="00704CBD" w:rsidP="00084AED" w:rsidR="00704CBD" w:rsidRPr="00993BB3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</w:tbl>
    <w:p w:rsidRDefault="00704CBD" w:rsidP="00704CBD" w:rsidR="00704CBD">
      <w:pPr>
        <w:ind w:firstLine="708" w:left="6372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</w:t>
      </w:r>
    </w:p>
    <w:p w:rsidRDefault="00704CBD" w:rsidP="00704CBD" w:rsidR="00704CBD">
      <w:pPr>
        <w:ind w:firstLine="708"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firstLine="708"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firstLine="708"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firstLine="708"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ind w:firstLine="708" w:left="6372"/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Zagreb, 25.04.2019.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 w:rsidRPr="009470D7">
        <w:rPr>
          <w:rFonts w:cs="Arial" w:hAnsi="Arial" w:ascii="Arial"/>
          <w:sz w:val="20"/>
          <w:szCs w:val="20"/>
        </w:rPr>
        <w:t>Stečajni upravitelj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</w:t>
      </w:r>
      <w:r w:rsidRPr="00F10D26">
        <w:rPr>
          <w:rFonts w:cs="Arial" w:hAnsi="Arial" w:ascii="Arial"/>
          <w:sz w:val="20"/>
          <w:szCs w:val="20"/>
        </w:rPr>
        <w:t>Miroslav</w:t>
      </w:r>
      <w:r>
        <w:rPr>
          <w:rFonts w:cs="Arial" w:hAnsi="Arial" w:ascii="Arial"/>
          <w:sz w:val="20"/>
          <w:szCs w:val="20"/>
        </w:rPr>
        <w:t xml:space="preserve">   </w:t>
      </w:r>
      <w:r w:rsidRPr="00F10D2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Borš </w:t>
      </w:r>
    </w:p>
    <w:p w:rsidRDefault="00704CBD" w:rsidP="00704CBD" w:rsidR="00704CBD">
      <w:pPr>
        <w:jc w:val="center"/>
        <w:rPr>
          <w:b/>
          <w:sz w:val="28"/>
        </w:rPr>
      </w:pPr>
      <w:r>
        <w:rPr>
          <w:b/>
          <w:sz w:val="28"/>
        </w:rPr>
        <w:t>Obrazac 19.</w:t>
      </w:r>
    </w:p>
    <w:p w:rsidRDefault="00704CBD" w:rsidP="00704CBD" w:rsidR="00704CBD">
      <w:pPr>
        <w:jc w:val="center"/>
        <w:rPr>
          <w:b/>
          <w:sz w:val="28"/>
        </w:rPr>
      </w:pPr>
    </w:p>
    <w:p w:rsidRDefault="00704CBD" w:rsidP="00704CBD" w:rsidR="00704CBD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:</w:t>
      </w:r>
      <w:r w:rsidRPr="00AE6E13">
        <w:rPr>
          <w:rFonts w:cs="Arial" w:hAnsi="Arial" w:ascii="Arial"/>
          <w:b/>
        </w:rPr>
        <w:t>Trgovački sud u Zagrebu</w:t>
      </w:r>
    </w:p>
    <w:p w:rsidRDefault="00704CBD" w:rsidP="00704CBD" w:rsidR="00704CBD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>
        <w:rPr>
          <w:rFonts w:cs="Arial" w:hAnsi="Arial" w:ascii="Arial"/>
          <w:b/>
          <w:lang w:val="pl-PL"/>
        </w:rPr>
        <w:t>46.St - 289</w:t>
      </w:r>
      <w:r w:rsidRPr="005711AC">
        <w:rPr>
          <w:rFonts w:cs="Arial" w:hAnsi="Arial" w:ascii="Arial"/>
          <w:b/>
          <w:lang w:val="pl-PL"/>
        </w:rPr>
        <w:t>9/18-17</w:t>
      </w:r>
    </w:p>
    <w:p w:rsidRDefault="00704CBD" w:rsidP="00704CBD" w:rsidR="00704CBD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Pr="00AE6E13">
        <w:rPr>
          <w:rFonts w:cs="Arial" w:hAnsi="Arial" w:ascii="Arial"/>
        </w:rPr>
        <w:t xml:space="preserve"> </w:t>
      </w:r>
    </w:p>
    <w:p w:rsidRDefault="00704CBD" w:rsidP="00704CBD" w:rsidR="00704CBD" w:rsidRPr="005711AC">
      <w:pPr>
        <w:ind w:firstLine="720"/>
        <w:jc w:val="both"/>
        <w:rPr>
          <w:rFonts w:cs="Arial" w:hAnsi="Arial" w:ascii="Arial"/>
          <w:b/>
          <w:sz w:val="20"/>
          <w:szCs w:val="20"/>
        </w:rPr>
      </w:pPr>
      <w:r w:rsidRPr="005711AC">
        <w:rPr>
          <w:rFonts w:cs="Arial" w:hAnsi="Arial" w:ascii="Arial"/>
          <w:b/>
          <w:sz w:val="20"/>
          <w:szCs w:val="20"/>
          <w:lang w:val="pt-BR"/>
        </w:rPr>
        <w:t xml:space="preserve">KOMICRO d.o.o. </w:t>
      </w:r>
      <w:r>
        <w:rPr>
          <w:rFonts w:cs="Arial" w:hAnsi="Arial" w:ascii="Arial"/>
          <w:b/>
          <w:sz w:val="20"/>
          <w:szCs w:val="20"/>
          <w:lang w:val="pt-BR"/>
        </w:rPr>
        <w:t xml:space="preserve"> </w:t>
      </w:r>
      <w:r w:rsidRPr="005711AC">
        <w:rPr>
          <w:rFonts w:cs="Arial" w:hAnsi="Arial" w:ascii="Arial"/>
          <w:b/>
          <w:sz w:val="20"/>
          <w:szCs w:val="20"/>
          <w:lang w:val="pt-BR"/>
        </w:rPr>
        <w:t>Zagreb,</w:t>
      </w:r>
      <w:r>
        <w:rPr>
          <w:rFonts w:cs="Arial" w:hAnsi="Arial" w:ascii="Arial"/>
          <w:b/>
          <w:sz w:val="20"/>
          <w:szCs w:val="20"/>
          <w:lang w:val="pt-BR"/>
        </w:rPr>
        <w:t xml:space="preserve"> </w:t>
      </w:r>
      <w:r w:rsidRPr="005711AC">
        <w:rPr>
          <w:rFonts w:cs="Arial" w:hAnsi="Arial" w:ascii="Arial"/>
          <w:b/>
          <w:sz w:val="20"/>
          <w:szCs w:val="20"/>
          <w:lang w:val="pt-BR"/>
        </w:rPr>
        <w:t>Radnička cesta 173L,</w:t>
      </w:r>
      <w:r>
        <w:rPr>
          <w:rFonts w:cs="Arial" w:hAnsi="Arial" w:ascii="Arial"/>
          <w:b/>
          <w:sz w:val="20"/>
          <w:szCs w:val="20"/>
          <w:lang w:val="pt-BR"/>
        </w:rPr>
        <w:t xml:space="preserve"> </w:t>
      </w:r>
      <w:r w:rsidRPr="005711AC">
        <w:rPr>
          <w:rFonts w:cs="Arial" w:hAnsi="Arial" w:ascii="Arial"/>
          <w:b/>
          <w:sz w:val="20"/>
          <w:szCs w:val="20"/>
          <w:lang w:val="pt-BR"/>
        </w:rPr>
        <w:t>OIB:89720022828</w:t>
      </w:r>
      <w:r w:rsidRPr="005711AC">
        <w:rPr>
          <w:rFonts w:cs="Arial" w:hAnsi="Arial" w:ascii="Arial"/>
          <w:b/>
          <w:sz w:val="20"/>
          <w:szCs w:val="20"/>
        </w:rPr>
        <w:t xml:space="preserve"> </w:t>
      </w:r>
    </w:p>
    <w:p w:rsidRDefault="00704CBD" w:rsidP="00704CBD" w:rsidR="00704CBD" w:rsidRPr="005711AC">
      <w:pPr>
        <w:overflowPunct w:val="false"/>
        <w:autoSpaceDE w:val="false"/>
        <w:adjustRightInd w:val="false"/>
        <w:jc w:val="both"/>
        <w:rPr>
          <w:rFonts w:cs="Arial" w:hAnsi="Arial" w:ascii="Arial"/>
          <w:b/>
          <w:sz w:val="18"/>
          <w:szCs w:val="18"/>
          <w:lang w:eastAsia="hr-HR"/>
        </w:rPr>
      </w:pPr>
      <w:r w:rsidRPr="005711AC">
        <w:rPr>
          <w:rFonts w:cs="Arial" w:hAnsi="Arial" w:ascii="Arial"/>
          <w:b/>
          <w:sz w:val="18"/>
          <w:szCs w:val="18"/>
          <w:lang w:eastAsia="hr-HR"/>
        </w:rPr>
        <w:tab/>
      </w:r>
    </w:p>
    <w:p w:rsidRDefault="00704CBD" w:rsidP="00704CBD" w:rsidR="00704CBD">
      <w:pPr>
        <w:overflowPunct w:val="false"/>
        <w:autoSpaceDE w:val="false"/>
        <w:adjustRightInd w:val="false"/>
        <w:ind w:firstLine="720"/>
        <w:jc w:val="both"/>
        <w:rPr>
          <w:rFonts w:cs="Arial" w:hAnsi="Arial" w:ascii="Arial"/>
          <w:sz w:val="20"/>
          <w:szCs w:val="20"/>
        </w:rPr>
      </w:pPr>
      <w:r w:rsidRPr="00DA3960">
        <w:rPr>
          <w:rFonts w:cs="Arial" w:hAnsi="Arial" w:ascii="Arial"/>
          <w:sz w:val="18"/>
          <w:szCs w:val="18"/>
          <w:lang w:eastAsia="hr-HR"/>
        </w:rPr>
        <w:t xml:space="preserve">  </w:t>
      </w:r>
      <w:r w:rsidRPr="00721D1C">
        <w:rPr>
          <w:rFonts w:cs="Arial" w:hAnsi="Arial" w:ascii="Arial"/>
          <w:b/>
        </w:rPr>
        <w:tab/>
      </w:r>
      <w:r w:rsidRPr="00721D1C">
        <w:rPr>
          <w:rFonts w:cs="Arial" w:hAnsi="Arial" w:ascii="Arial"/>
          <w:b/>
        </w:rPr>
        <w:tab/>
      </w:r>
      <w:r w:rsidRPr="00721D1C">
        <w:rPr>
          <w:rFonts w:cs="Arial" w:hAnsi="Arial" w:ascii="Arial"/>
          <w:b/>
        </w:rPr>
        <w:tab/>
      </w:r>
      <w:r w:rsidRPr="00721D1C">
        <w:rPr>
          <w:rFonts w:cs="Arial" w:hAnsi="Arial" w:ascii="Arial"/>
          <w:b/>
        </w:rPr>
        <w:tab/>
      </w:r>
      <w:r w:rsidRPr="00721D1C">
        <w:rPr>
          <w:rFonts w:cs="Arial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704CBD" w:rsidP="00704CBD" w:rsidR="00704CBD">
      <w:pPr>
        <w:jc w:val="center"/>
        <w:rPr>
          <w:b/>
          <w:lang w:val="pl-PL"/>
        </w:rPr>
      </w:pPr>
      <w:r>
        <w:rPr>
          <w:b/>
          <w:lang w:val="pl-PL"/>
        </w:rPr>
        <w:t>TABLICA PRIJAVLJENIH TRAŽBINA, RAZLUČNIH I IZLUČNIH PRAVA</w:t>
      </w:r>
    </w:p>
    <w:p w:rsidRDefault="00704CBD" w:rsidP="00704CBD" w:rsidR="00704CBD">
      <w:pPr>
        <w:pStyle w:val="Bezproreda"/>
        <w:numPr>
          <w:ilvl w:val="0"/>
          <w:numId w:val="3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4CBD" w:rsidP="00704CBD" w:rsidR="00704CBD">
      <w:pPr>
        <w:rPr>
          <w:rFonts w:cs="Arial" w:hAnsi="Arial" w:ascii="Arial"/>
          <w:sz w:val="18"/>
          <w:szCs w:val="18"/>
        </w:rPr>
      </w:pP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704CBD" w:rsidP="00704CBD" w:rsidR="00704CBD">
      <w:pPr>
        <w:rPr>
          <w:rFonts w:cs="Arial" w:hAnsi="Arial" w:ascii="Arial"/>
          <w:b/>
          <w:sz w:val="20"/>
          <w:szCs w:val="20"/>
        </w:rPr>
      </w:pPr>
    </w:p>
    <w:tbl>
      <w:tblPr>
        <w:tblW w:type="dxa" w:w="15081"/>
        <w:tblInd w:type="dxa" w:w="-230"/>
        <w:tblLayout w:type="fixed"/>
        <w:tblLook w:val="04A0" w:noVBand="1" w:noHBand="0" w:lastColumn="0" w:firstColumn="1" w:lastRow="0" w:firstRow="1"/>
      </w:tblPr>
      <w:tblGrid>
        <w:gridCol w:w="622"/>
        <w:gridCol w:w="850"/>
        <w:gridCol w:w="2552"/>
        <w:gridCol w:w="1559"/>
        <w:gridCol w:w="2268"/>
        <w:gridCol w:w="1701"/>
        <w:gridCol w:w="1276"/>
        <w:gridCol w:w="1417"/>
        <w:gridCol w:w="1418"/>
        <w:gridCol w:w="1418"/>
      </w:tblGrid>
      <w:tr w:rsidTr="00084AED" w:rsidR="00704CBD">
        <w:trPr>
          <w:trHeight w:val="610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704CBD" w:rsidP="00084AED" w:rsidR="00704CBD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neto</w:t>
            </w:r>
            <w:r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04CBD" w:rsidP="00084AED" w:rsidR="00704CBD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 bruto</w:t>
            </w:r>
            <w:r w:rsidRPr="00167A4F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A4221"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 w:rsidRPr="006A5EAC">
              <w:rPr>
                <w:rFonts w:cs="Arial" w:hAnsi="Arial" w:ascii="Arial"/>
                <w:b/>
                <w:sz w:val="20"/>
                <w:szCs w:val="20"/>
              </w:rPr>
              <w:t xml:space="preserve">osporene </w:t>
            </w:r>
            <w:r w:rsidRPr="001A4221">
              <w:rPr>
                <w:rFonts w:cs="Arial" w:hAnsi="Arial" w:ascii="Arial"/>
                <w:sz w:val="20"/>
                <w:szCs w:val="20"/>
              </w:rPr>
              <w:t>tražbine bruto (kn</w:t>
            </w:r>
            <w:r>
              <w:rPr>
                <w:rFonts w:cs="Arial" w:hAnsi="Arial" w:ascii="Arial"/>
                <w:sz w:val="20"/>
                <w:szCs w:val="20"/>
              </w:rPr>
              <w:t>)</w:t>
            </w:r>
          </w:p>
        </w:tc>
      </w:tr>
      <w:tr w:rsidTr="00084AED" w:rsidR="00704CBD">
        <w:trPr>
          <w:trHeight w:val="144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0685A">
              <w:rPr>
                <w:rFonts w:cs="Arial" w:hAnsi="Arial" w:ascii="Arial"/>
                <w:sz w:val="20"/>
                <w:szCs w:val="20"/>
              </w:rPr>
              <w:lastRenderedPageBreak/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704CBD" w:rsidP="00084AED" w:rsidR="00704CBD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OIB: </w:t>
            </w:r>
            <w:r w:rsidRPr="001A4221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1A4221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 Avenija Dubrovnik  32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A4221">
            <w:pPr>
              <w:spacing w:lineRule="auto" w:line="276"/>
              <w:rPr>
                <w:rFonts w:cs="Arial" w:hAnsi="Arial" w:ascii="Arial"/>
                <w:bCs/>
                <w:sz w:val="16"/>
                <w:szCs w:val="16"/>
                <w:lang w:eastAsia="hr-HR"/>
              </w:rPr>
            </w:pPr>
            <w:r w:rsidRPr="001A4221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Porezi,doprinosi iz i na plaću</w:t>
            </w:r>
            <w:r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 xml:space="preserve"> t</w:t>
            </w:r>
            <w:r w:rsidRPr="001A4221">
              <w:rPr>
                <w:rFonts w:cs="Arial" w:hAnsi="Arial" w:ascii="Arial"/>
                <w:bCs/>
                <w:sz w:val="16"/>
                <w:szCs w:val="16"/>
                <w:lang w:eastAsia="hr-HR"/>
              </w:rPr>
              <w:t>emeljem podneska iznos koji sukladno Općem poreznom zakonu i Zakonu o doprinosima za radnike evidentira i naplaćuje porezna uprava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40F8E">
              <w:rPr>
                <w:rFonts w:cs="Arial" w:hAnsi="Arial" w:ascii="Arial"/>
                <w:sz w:val="20"/>
                <w:szCs w:val="20"/>
              </w:rPr>
              <w:t>288.458,82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704CBD" w:rsidP="00084AED" w:rsidR="00704CB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704CBD" w:rsidP="00084AED" w:rsidR="00704CB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704CBD" w:rsidP="00084AED" w:rsidR="00704CB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1A4221">
              <w:rPr>
                <w:rFonts w:cs="Arial" w:hAnsi="Arial" w:ascii="Arial"/>
                <w:sz w:val="20"/>
                <w:szCs w:val="20"/>
              </w:rPr>
              <w:t>288.458,82</w:t>
            </w: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Gašparac Željko ,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OIB:07796115506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zastupa odvj T.Komforta iz Zagreba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Štefanovečka cesta 26,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u tijeku parnični postupak Općinski radni sud u Zagrebu P-5294/2018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FC5741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243.606,68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109.406,43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142.441,40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B34C2">
              <w:rPr>
                <w:rFonts w:cs="Arial" w:hAnsi="Arial" w:ascii="Arial"/>
                <w:sz w:val="20"/>
                <w:szCs w:val="20"/>
              </w:rPr>
              <w:t>101.165,28</w:t>
            </w:r>
          </w:p>
        </w:tc>
      </w:tr>
      <w:tr w:rsidTr="00084AED" w:rsidR="00704CBD" w:rsidRPr="002B34C2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Grđan Zvonko, 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OIB:39918438102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5D577C">
              <w:rPr>
                <w:rFonts w:cs="Arial" w:hAnsi="Arial" w:ascii="Arial"/>
                <w:sz w:val="17"/>
                <w:szCs w:val="17"/>
              </w:rPr>
              <w:t xml:space="preserve"> zastupa odvj T.Komfort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Remetinečka cesta 9B,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Radni odnos, u tijeku parnični postupak Općinski radni sud u Zagrebu P-5295/2018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FC5741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251.092,11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119.773,95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148.439,36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B34C2">
              <w:rPr>
                <w:rFonts w:cs="Arial" w:hAnsi="Arial" w:ascii="Arial"/>
                <w:sz w:val="20"/>
                <w:szCs w:val="20"/>
              </w:rPr>
              <w:t>102.652,75</w:t>
            </w: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Modrić Božo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 12942549000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 w:rsidRPr="005D577C">
              <w:rPr>
                <w:rFonts w:cs="Arial" w:hAnsi="Arial" w:ascii="Arial"/>
                <w:sz w:val="17"/>
                <w:szCs w:val="17"/>
              </w:rPr>
              <w:t xml:space="preserve"> zastupa odvj T.Komfort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FERENČICA I.55, 10000Zagreb 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P-5296/2018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171.187,81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77.741,99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96.462,59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B34C2">
              <w:rPr>
                <w:rFonts w:cs="Arial" w:hAnsi="Arial" w:ascii="Arial"/>
                <w:sz w:val="20"/>
                <w:szCs w:val="20"/>
              </w:rPr>
              <w:t>74.725,22</w:t>
            </w: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Novak Nenad,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OIB:08743545643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T.Komfort</w:t>
            </w:r>
            <w:r>
              <w:rPr>
                <w:rFonts w:cs="Arial" w:hAnsi="Arial" w:ascii="Arial"/>
                <w:sz w:val="17"/>
                <w:szCs w:val="17"/>
              </w:rPr>
              <w:t xml:space="preserve">a 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iz Zagreba     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SITNICE 2,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P-5297/2018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186.034,43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83.241,33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104.446,46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81.587,97</w:t>
            </w: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Samaržija Krešimir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OIB:95135964675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zastupa odvj T.Komforta iz Zagreba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Ulica Grada Chicaga 24,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P-5298/2018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185.409,43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86.226,93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105.494,96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79.914,47</w:t>
            </w: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Stipković Darko,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</w:t>
            </w:r>
            <w:r>
              <w:t xml:space="preserve"> </w:t>
            </w:r>
            <w:r w:rsidRPr="00173AC1">
              <w:rPr>
                <w:rFonts w:cs="Arial" w:hAnsi="Arial" w:ascii="Arial"/>
                <w:sz w:val="17"/>
                <w:szCs w:val="17"/>
              </w:rPr>
              <w:t>00793824790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</w:t>
            </w:r>
            <w:r w:rsidRPr="005D577C">
              <w:rPr>
                <w:rFonts w:cs="Arial" w:hAnsi="Arial" w:ascii="Arial"/>
                <w:sz w:val="17"/>
                <w:szCs w:val="17"/>
              </w:rPr>
              <w:t>zastupa odvj T.Komfort</w:t>
            </w:r>
            <w:r>
              <w:rPr>
                <w:rFonts w:cs="Arial" w:hAnsi="Arial" w:ascii="Arial"/>
                <w:sz w:val="17"/>
                <w:szCs w:val="17"/>
              </w:rPr>
              <w:t>a</w:t>
            </w:r>
            <w:r w:rsidRPr="005D577C">
              <w:rPr>
                <w:rFonts w:cs="Arial" w:hAnsi="Arial" w:ascii="Arial"/>
                <w:sz w:val="17"/>
                <w:szCs w:val="17"/>
              </w:rPr>
              <w:t xml:space="preserve"> iz Zagreba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Budrovci Draganički 154, Draganići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rPr>
                <w:rFonts w:cs="Arial" w:hAnsi="Arial" w:ascii="Arial"/>
                <w:sz w:val="16"/>
                <w:szCs w:val="16"/>
              </w:rPr>
            </w:pPr>
            <w:r w:rsidRPr="008B13DD">
              <w:rPr>
                <w:rFonts w:cs="Arial" w:hAnsi="Arial" w:ascii="Arial"/>
                <w:sz w:val="16"/>
                <w:szCs w:val="16"/>
              </w:rPr>
              <w:t>Radni odnos, u tijeku parnični postupak Općinski radni sud u Zagrebu P-5299/2018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8B13DD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</w:rPr>
              <w:t>153.965,05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70.308,79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83.088,15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70.876,90</w:t>
            </w:r>
          </w:p>
          <w:p w:rsidRDefault="00704CBD" w:rsidP="00084AED" w:rsidR="00704CBD" w:rsidRPr="002B34C2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Drakulić Ana,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 </w:t>
            </w:r>
            <w:r w:rsidRPr="008B13DD">
              <w:rPr>
                <w:rFonts w:cs="Arial" w:hAnsi="Arial" w:ascii="Arial"/>
                <w:sz w:val="17"/>
                <w:szCs w:val="17"/>
              </w:rPr>
              <w:t>08136215009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Prilaz V. Holjevca 6a, 47000 Karlovac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27.642,90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36.377,58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27.642,90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36.377,58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Kovač Vedran,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</w:t>
            </w:r>
            <w:r w:rsidRPr="008B13DD">
              <w:rPr>
                <w:rFonts w:cs="Arial" w:hAnsi="Arial" w:ascii="Arial"/>
                <w:sz w:val="17"/>
                <w:szCs w:val="17"/>
              </w:rPr>
              <w:t>33164215800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Svetice 34,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5.814,29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8.443,63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5.814,29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  8.443,63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Jaroslav, 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</w:t>
            </w:r>
            <w:r w:rsidRPr="008B13DD">
              <w:rPr>
                <w:rFonts w:cs="Arial" w:hAnsi="Arial" w:ascii="Arial"/>
                <w:sz w:val="17"/>
                <w:szCs w:val="17"/>
              </w:rPr>
              <w:t>83928327164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ČRET 30,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98.771,73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128.031,25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98.771,73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128.031,25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Salo Sergey,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</w:t>
            </w:r>
            <w:r>
              <w:t xml:space="preserve"> </w:t>
            </w:r>
            <w:r w:rsidRPr="008B13DD">
              <w:rPr>
                <w:rFonts w:cs="Arial" w:hAnsi="Arial" w:ascii="Arial"/>
                <w:sz w:val="17"/>
                <w:szCs w:val="17"/>
              </w:rPr>
              <w:t>93594519805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Pustoselina 7 008,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190.988,65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318.396,92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190.988,65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318.396,92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Steković Stjepan,  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OIB: </w:t>
            </w:r>
            <w:r w:rsidRPr="008B13DD">
              <w:rPr>
                <w:rFonts w:cs="Arial" w:hAnsi="Arial" w:ascii="Arial"/>
                <w:sz w:val="17"/>
                <w:szCs w:val="17"/>
              </w:rPr>
              <w:t>05021737960</w:t>
            </w:r>
            <w:r>
              <w:rPr>
                <w:rFonts w:cs="Arial" w:hAnsi="Arial" w:ascii="Arial"/>
                <w:sz w:val="17"/>
                <w:szCs w:val="17"/>
              </w:rPr>
              <w:t xml:space="preserve">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Visočička 22, 10360 Sesvete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11.960,00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11.960,00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11.960,00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  11.960,00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Štrak Marija,</w:t>
            </w:r>
          </w:p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>OIB:</w:t>
            </w:r>
            <w:r>
              <w:t xml:space="preserve"> </w:t>
            </w:r>
            <w:r w:rsidRPr="008B13DD">
              <w:rPr>
                <w:rFonts w:cs="Arial" w:hAnsi="Arial" w:ascii="Arial"/>
                <w:sz w:val="17"/>
                <w:szCs w:val="17"/>
              </w:rPr>
              <w:t>84326045806</w:t>
            </w:r>
            <w:r>
              <w:rPr>
                <w:rFonts w:cs="Arial" w:hAnsi="Arial" w:ascii="Arial"/>
                <w:sz w:val="17"/>
                <w:szCs w:val="17"/>
              </w:rPr>
              <w:t xml:space="preserve">        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Prosenička 10, 10000 Zagreb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Radni odnos, po obračunu stečajnog upravitelja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147.777,75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198.297,94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147.777,75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7"/>
                <w:szCs w:val="17"/>
              </w:rPr>
            </w:pPr>
            <w:r>
              <w:rPr>
                <w:rFonts w:cs="Arial" w:hAnsi="Arial" w:ascii="Arial"/>
                <w:sz w:val="17"/>
                <w:szCs w:val="17"/>
              </w:rPr>
              <w:t xml:space="preserve"> 198.297,94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704CBD" w:rsidP="00084AED" w:rsidR="00704CBD" w:rsidRPr="009F243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  <w:tr w:rsidTr="00084AED" w:rsidR="00704CBD">
        <w:trPr>
          <w:trHeight w:val="685"/>
        </w:trPr>
        <w:tc>
          <w:tcPr>
            <w:tcW w:type="dxa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1D4BF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D51E2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51E25">
              <w:rPr>
                <w:rFonts w:cs="Arial" w:hAnsi="Arial" w:ascii="Arial"/>
                <w:sz w:val="18"/>
                <w:szCs w:val="18"/>
              </w:rPr>
              <w:t>482.955,32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D51E2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D51E25">
              <w:rPr>
                <w:rFonts w:cs="Arial" w:hAnsi="Arial" w:ascii="Arial"/>
                <w:b/>
                <w:sz w:val="18"/>
                <w:szCs w:val="18"/>
              </w:rPr>
              <w:t>2.181.261,65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D51E2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51E25">
              <w:rPr>
                <w:rFonts w:cs="Arial" w:hAnsi="Arial" w:ascii="Arial"/>
                <w:sz w:val="18"/>
                <w:szCs w:val="18"/>
              </w:rPr>
              <w:t>1.029.654,74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D51E2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D51E25">
              <w:rPr>
                <w:rFonts w:cs="Arial" w:hAnsi="Arial" w:ascii="Arial"/>
                <w:b/>
                <w:sz w:val="18"/>
                <w:szCs w:val="18"/>
              </w:rPr>
              <w:t>1.381.880,24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 w:rsidRPr="00D51E2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D51E25">
              <w:rPr>
                <w:rFonts w:cs="Arial" w:hAnsi="Arial" w:ascii="Arial"/>
                <w:b/>
                <w:sz w:val="18"/>
                <w:szCs w:val="18"/>
              </w:rPr>
              <w:t>799.381,41</w:t>
            </w:r>
          </w:p>
        </w:tc>
      </w:tr>
    </w:tbl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Napomena: Rb 1, prijava tražbine broj 5, vjerovnik Republika Hrvatska, Ministarstvo financija, Porezna uprava, Područni ured Zagreb, zastupana po Županijskom državnom odvjetništvu  u Zagrebu od ukupno prijavljenog iznosa tražbine =297.520,94 kn u I.viši isplatni red svrstan je  iznos od = 288.458,82  kn s osnova poreza i doprinosa koje sukladno Općem poreznom zakonu i Zakonu o doprinosima za radnike evidentira i naplaćuje Porezna uprava,a sve prema podnesku koji je dostavljen uz prijavu tražbine. </w:t>
      </w: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Stečajni upravitelj je osporio navedeni iznos u cijelosti obzirom da su doprinosi iz i na plaču, porez i prirez obračunati i priznati u bruto iznosima prijava tražbina radnika  svrstanih  u I. viši isplatni red u ukupnom iznosu od =352.225,51 kn. 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lastRenderedPageBreak/>
        <w:t xml:space="preserve"> 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  <w:r w:rsidRPr="00DE225A">
        <w:rPr>
          <w:rFonts w:cs="Arial" w:hAnsi="Arial" w:ascii="Arial"/>
          <w:sz w:val="20"/>
          <w:szCs w:val="20"/>
          <w:lang w:eastAsia="hr-HR"/>
        </w:rPr>
        <w:t xml:space="preserve">                 Rb 2 do rb 7 prijava tražbine za radnike koje zastupa </w:t>
      </w:r>
      <w:r w:rsidRPr="00DE225A">
        <w:rPr>
          <w:rFonts w:cs="Arial" w:hAnsi="Arial" w:ascii="Arial"/>
          <w:sz w:val="20"/>
          <w:szCs w:val="20"/>
        </w:rPr>
        <w:t>odvj T.Komfort</w:t>
      </w:r>
      <w:r>
        <w:rPr>
          <w:rFonts w:cs="Arial" w:hAnsi="Arial" w:ascii="Arial"/>
          <w:sz w:val="20"/>
          <w:szCs w:val="20"/>
        </w:rPr>
        <w:t>a</w:t>
      </w:r>
      <w:r w:rsidRPr="00DE225A">
        <w:rPr>
          <w:rFonts w:cs="Arial" w:hAnsi="Arial" w:ascii="Arial"/>
          <w:sz w:val="20"/>
          <w:szCs w:val="20"/>
        </w:rPr>
        <w:t xml:space="preserve"> iz Zagreb, </w:t>
      </w:r>
      <w:r>
        <w:rPr>
          <w:rFonts w:cs="Arial" w:hAnsi="Arial" w:ascii="Arial"/>
          <w:sz w:val="20"/>
          <w:szCs w:val="20"/>
        </w:rPr>
        <w:t xml:space="preserve">i za koje se vode pred općinskim radnim sudom u Zagrebu sporovi </w:t>
      </w:r>
      <w:r w:rsidRPr="00DE225A">
        <w:rPr>
          <w:rFonts w:cs="Arial" w:hAnsi="Arial" w:ascii="Arial"/>
          <w:sz w:val="20"/>
          <w:szCs w:val="20"/>
        </w:rPr>
        <w:t>za svakog pojedinačnog radnika prij</w:t>
      </w:r>
      <w:r>
        <w:rPr>
          <w:rFonts w:cs="Arial" w:hAnsi="Arial" w:ascii="Arial"/>
          <w:sz w:val="20"/>
          <w:szCs w:val="20"/>
        </w:rPr>
        <w:t>a</w:t>
      </w:r>
      <w:r w:rsidRPr="00DE225A">
        <w:rPr>
          <w:rFonts w:cs="Arial" w:hAnsi="Arial" w:ascii="Arial"/>
          <w:sz w:val="20"/>
          <w:szCs w:val="20"/>
        </w:rPr>
        <w:t>vljeni</w:t>
      </w:r>
      <w:r>
        <w:rPr>
          <w:rFonts w:cs="Arial" w:hAnsi="Arial" w:ascii="Arial"/>
          <w:sz w:val="20"/>
          <w:szCs w:val="20"/>
        </w:rPr>
        <w:t xml:space="preserve"> iznos tražbine umanje je za iznos </w:t>
      </w:r>
      <w:r w:rsidRPr="004F1A9A">
        <w:rPr>
          <w:rFonts w:cs="Arial" w:hAnsi="Arial" w:ascii="Arial"/>
          <w:b/>
          <w:sz w:val="20"/>
          <w:szCs w:val="20"/>
        </w:rPr>
        <w:t>prijavljenih t</w:t>
      </w:r>
      <w:r w:rsidRPr="00ED717A">
        <w:rPr>
          <w:rFonts w:cs="Arial" w:hAnsi="Arial" w:ascii="Arial"/>
          <w:b/>
          <w:sz w:val="20"/>
          <w:szCs w:val="20"/>
        </w:rPr>
        <w:t>roškova</w:t>
      </w:r>
      <w:r>
        <w:rPr>
          <w:rFonts w:cs="Arial" w:hAnsi="Arial" w:ascii="Arial"/>
          <w:b/>
          <w:sz w:val="20"/>
          <w:szCs w:val="20"/>
        </w:rPr>
        <w:t xml:space="preserve"> odvjetnika </w:t>
      </w:r>
      <w:r w:rsidRPr="00ED717A">
        <w:rPr>
          <w:rFonts w:cs="Arial" w:hAnsi="Arial" w:ascii="Arial"/>
          <w:b/>
          <w:sz w:val="20"/>
          <w:szCs w:val="20"/>
        </w:rPr>
        <w:t xml:space="preserve"> nastalih u stečajnom postupku</w:t>
      </w:r>
      <w:r>
        <w:rPr>
          <w:rFonts w:cs="Arial" w:hAnsi="Arial" w:ascii="Arial"/>
          <w:sz w:val="20"/>
          <w:szCs w:val="20"/>
        </w:rPr>
        <w:t xml:space="preserve"> obzirom da se radi o tražbini </w:t>
      </w:r>
      <w:r w:rsidRPr="00ED717A">
        <w:rPr>
          <w:rFonts w:cs="Arial" w:hAnsi="Arial" w:ascii="Arial"/>
          <w:b/>
          <w:sz w:val="20"/>
          <w:szCs w:val="20"/>
        </w:rPr>
        <w:t>nižeg isplatnog reda</w:t>
      </w:r>
      <w:r>
        <w:rPr>
          <w:rFonts w:cs="Arial" w:hAnsi="Arial" w:ascii="Arial"/>
          <w:sz w:val="20"/>
          <w:szCs w:val="20"/>
        </w:rPr>
        <w:t xml:space="preserve"> koja se ne ispituje na ispitnom ročištu. Nadalje, radnicima  za koje je prijave tražbina dostavi odvjetnik Komforta, osporene su za  iznose  kako slijedi: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6F2280">
      <w:pPr>
        <w:numPr>
          <w:ilvl w:val="0"/>
          <w:numId w:val="4"/>
        </w:numPr>
        <w:suppressAutoHyphens/>
        <w:autoSpaceDN w:val="false"/>
        <w:spacing w:after="8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p</w:t>
      </w:r>
      <w:r w:rsidRPr="006F2280">
        <w:rPr>
          <w:rFonts w:cs="Arial" w:hAnsi="Arial" w:ascii="Arial"/>
          <w:sz w:val="20"/>
          <w:szCs w:val="20"/>
        </w:rPr>
        <w:t>rijava tražbine 24, vjerovnik Gašparac Željko,OIB:07796115506</w:t>
      </w:r>
      <w:r>
        <w:rPr>
          <w:rFonts w:cs="Arial" w:hAnsi="Arial" w:ascii="Arial"/>
          <w:sz w:val="20"/>
          <w:szCs w:val="20"/>
        </w:rPr>
        <w:t>, iznos od =101.165,28 kn, obzirom da iz raspoložive dokumentacije dužnika kao i evidencije Ministarstva financija nema zaduženja za dio potraživanja iz spora koji je u tijeku na Općinskom radnom sudu u Zagrebu broj P-5294/18.</w:t>
      </w: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</w:t>
      </w:r>
    </w:p>
    <w:p w:rsidRDefault="00704CBD" w:rsidP="00704CBD" w:rsidR="00704CBD" w:rsidRPr="00D26796">
      <w:pPr>
        <w:numPr>
          <w:ilvl w:val="0"/>
          <w:numId w:val="4"/>
        </w:numPr>
        <w:suppressAutoHyphens/>
        <w:autoSpaceDN w:val="false"/>
        <w:spacing w:after="80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</w:rPr>
        <w:t>prijava tražbine 25, vjerovnik  Grđan Zvonko, OIB:39918438102</w:t>
      </w:r>
      <w:r>
        <w:rPr>
          <w:rFonts w:cs="Arial" w:hAnsi="Arial" w:ascii="Arial"/>
          <w:sz w:val="20"/>
          <w:szCs w:val="20"/>
        </w:rPr>
        <w:t xml:space="preserve"> iznos od =102.652,75 kn</w:t>
      </w:r>
      <w:r w:rsidRPr="00D26796">
        <w:t xml:space="preserve"> </w:t>
      </w:r>
      <w:r w:rsidRPr="00D26796">
        <w:rPr>
          <w:rFonts w:cs="Arial" w:hAnsi="Arial" w:ascii="Arial"/>
          <w:sz w:val="20"/>
          <w:szCs w:val="20"/>
        </w:rPr>
        <w:t>obzirom da iz raspoložive dokumentacije dužnika kao i evidencije Ministarstva financija nema zaduženja za dio potraži</w:t>
      </w:r>
      <w:r>
        <w:rPr>
          <w:rFonts w:cs="Arial" w:hAnsi="Arial" w:ascii="Arial"/>
          <w:sz w:val="20"/>
          <w:szCs w:val="20"/>
        </w:rPr>
        <w:t>vanja iz spora koji je u tijeku na Općinskom radnom sudu u Zagrebu broj P-5295/18.</w:t>
      </w:r>
      <w:r w:rsidRPr="00D26796">
        <w:rPr>
          <w:rFonts w:cs="Arial" w:hAnsi="Arial" w:ascii="Arial"/>
          <w:sz w:val="20"/>
          <w:szCs w:val="20"/>
        </w:rPr>
        <w:t xml:space="preserve"> </w:t>
      </w:r>
    </w:p>
    <w:p w:rsidRDefault="00704CBD" w:rsidP="00704CBD" w:rsidR="00704CBD" w:rsidRPr="006F2280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D26796">
      <w:pPr>
        <w:numPr>
          <w:ilvl w:val="0"/>
          <w:numId w:val="4"/>
        </w:numPr>
        <w:suppressAutoHyphens/>
        <w:autoSpaceDN w:val="false"/>
        <w:spacing w:after="80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</w:rPr>
        <w:t>prijava tražbine 26, vjerovnik Modrić Božo, OIB:12942549000</w:t>
      </w:r>
      <w:r w:rsidRPr="00605BCD">
        <w:t xml:space="preserve"> </w:t>
      </w:r>
      <w:r w:rsidRPr="00605BCD">
        <w:rPr>
          <w:rFonts w:cs="Arial" w:hAnsi="Arial" w:ascii="Arial"/>
          <w:sz w:val="20"/>
          <w:szCs w:val="20"/>
        </w:rPr>
        <w:t>iznos od</w:t>
      </w:r>
      <w:r>
        <w:rPr>
          <w:rFonts w:cs="Arial" w:hAnsi="Arial" w:ascii="Arial"/>
          <w:sz w:val="20"/>
          <w:szCs w:val="20"/>
        </w:rPr>
        <w:t xml:space="preserve">=74.725,22 kn </w:t>
      </w:r>
      <w:r w:rsidRPr="00D26796">
        <w:rPr>
          <w:rFonts w:cs="Arial" w:hAnsi="Arial" w:ascii="Arial"/>
          <w:sz w:val="20"/>
          <w:szCs w:val="20"/>
        </w:rPr>
        <w:t>obzirom da iz raspoložive dokumentacije dužnika kao i evidencije Ministarstva financija nema zaduženja za dio potraži</w:t>
      </w:r>
      <w:r>
        <w:rPr>
          <w:rFonts w:cs="Arial" w:hAnsi="Arial" w:ascii="Arial"/>
          <w:sz w:val="20"/>
          <w:szCs w:val="20"/>
        </w:rPr>
        <w:t>vanja iz spora koji je u tijeku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 Općinskom radnom sudu u Zagrebu broj P-5296/18.</w:t>
      </w: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  <w:r w:rsidRPr="006F2280">
        <w:rPr>
          <w:rFonts w:cs="Arial" w:hAnsi="Arial" w:ascii="Arial"/>
          <w:sz w:val="20"/>
          <w:szCs w:val="20"/>
          <w:lang w:eastAsia="hr-HR"/>
        </w:rPr>
        <w:t xml:space="preserve">         </w:t>
      </w:r>
    </w:p>
    <w:p w:rsidRDefault="00704CBD" w:rsidP="00704CBD" w:rsidR="00704CBD" w:rsidRPr="006F2280">
      <w:pPr>
        <w:overflowPunct w:val="false"/>
        <w:autoSpaceDE w:val="false"/>
        <w:adjustRightInd w:val="false"/>
        <w:ind w:left="360"/>
        <w:jc w:val="both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  <w:lang w:eastAsia="hr-HR"/>
        </w:rPr>
        <w:t xml:space="preserve"> -</w:t>
      </w:r>
      <w:r w:rsidRPr="006F2280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</w:t>
      </w:r>
      <w:r w:rsidRPr="006F2280">
        <w:rPr>
          <w:rFonts w:cs="Arial" w:hAnsi="Arial" w:ascii="Arial"/>
          <w:sz w:val="20"/>
          <w:szCs w:val="20"/>
        </w:rPr>
        <w:t>prijava tražbine 27, vjerovnik Novak Nenad,</w:t>
      </w:r>
      <w:r>
        <w:rPr>
          <w:rFonts w:cs="Arial" w:hAnsi="Arial" w:ascii="Arial"/>
          <w:sz w:val="20"/>
          <w:szCs w:val="20"/>
        </w:rPr>
        <w:t xml:space="preserve"> </w:t>
      </w:r>
      <w:r w:rsidRPr="006F2280">
        <w:rPr>
          <w:rFonts w:cs="Arial" w:hAnsi="Arial" w:ascii="Arial"/>
          <w:sz w:val="20"/>
          <w:szCs w:val="20"/>
        </w:rPr>
        <w:t>OIB:08743545643</w:t>
      </w:r>
      <w:r w:rsidRPr="00605BCD">
        <w:t xml:space="preserve"> </w:t>
      </w:r>
      <w:r w:rsidRPr="00605BCD">
        <w:rPr>
          <w:rFonts w:cs="Arial" w:hAnsi="Arial" w:ascii="Arial"/>
          <w:sz w:val="20"/>
          <w:szCs w:val="20"/>
        </w:rPr>
        <w:t>iznos od</w:t>
      </w:r>
      <w:r>
        <w:rPr>
          <w:rFonts w:cs="Arial" w:hAnsi="Arial" w:ascii="Arial"/>
          <w:sz w:val="20"/>
          <w:szCs w:val="20"/>
        </w:rPr>
        <w:t xml:space="preserve">=81.587,97 kn </w:t>
      </w:r>
      <w:r w:rsidRPr="00D26796">
        <w:rPr>
          <w:rFonts w:cs="Arial" w:hAnsi="Arial" w:ascii="Arial"/>
          <w:sz w:val="20"/>
          <w:szCs w:val="20"/>
        </w:rPr>
        <w:t>obzirom da iz raspoložive dokumentacije dužnika kao i evidencije Ministarstva financija nema zaduženja za dio potraži</w:t>
      </w:r>
      <w:r>
        <w:rPr>
          <w:rFonts w:cs="Arial" w:hAnsi="Arial" w:ascii="Arial"/>
          <w:sz w:val="20"/>
          <w:szCs w:val="20"/>
        </w:rPr>
        <w:t>vanja iz spora koji je u tijeku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 Općinskom radnom sudu u Zagrebu broj P-5297/18.</w:t>
      </w:r>
    </w:p>
    <w:p w:rsidRDefault="00704CBD" w:rsidP="00704CBD" w:rsidR="00704CBD" w:rsidRPr="006F2280">
      <w:pPr>
        <w:overflowPunct w:val="false"/>
        <w:autoSpaceDE w:val="false"/>
        <w:adjustRightInd w:val="false"/>
        <w:ind w:left="720"/>
        <w:jc w:val="both"/>
        <w:rPr>
          <w:rFonts w:cs="Arial" w:hAnsi="Arial" w:ascii="Arial"/>
          <w:sz w:val="20"/>
          <w:szCs w:val="20"/>
        </w:rPr>
      </w:pPr>
    </w:p>
    <w:p w:rsidRDefault="00704CBD" w:rsidP="00704CBD" w:rsidR="00704CBD" w:rsidRPr="006F2280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  <w:r w:rsidRPr="006F2280">
        <w:rPr>
          <w:rFonts w:cs="Arial" w:hAnsi="Arial" w:ascii="Arial"/>
          <w:sz w:val="20"/>
          <w:szCs w:val="20"/>
        </w:rPr>
        <w:t>prijava tražbine 28,</w:t>
      </w:r>
      <w:r w:rsidRPr="006F2280">
        <w:rPr>
          <w:sz w:val="20"/>
          <w:szCs w:val="20"/>
        </w:rPr>
        <w:t xml:space="preserve"> </w:t>
      </w:r>
      <w:r w:rsidRPr="006F2280">
        <w:rPr>
          <w:rFonts w:cs="Arial" w:hAnsi="Arial" w:ascii="Arial"/>
          <w:sz w:val="20"/>
          <w:szCs w:val="20"/>
        </w:rPr>
        <w:t>vjerovnik Samaržija Krešimir</w:t>
      </w:r>
      <w:r>
        <w:rPr>
          <w:rFonts w:cs="Arial" w:hAnsi="Arial" w:ascii="Arial"/>
          <w:sz w:val="20"/>
          <w:szCs w:val="20"/>
        </w:rPr>
        <w:t xml:space="preserve">, </w:t>
      </w:r>
      <w:r w:rsidRPr="006F2280">
        <w:rPr>
          <w:rFonts w:cs="Arial" w:hAnsi="Arial" w:ascii="Arial"/>
          <w:sz w:val="20"/>
          <w:szCs w:val="20"/>
        </w:rPr>
        <w:t xml:space="preserve">OIB:95135964675 </w:t>
      </w:r>
      <w:r w:rsidRPr="00605BCD">
        <w:rPr>
          <w:rFonts w:cs="Arial" w:hAnsi="Arial" w:ascii="Arial"/>
          <w:sz w:val="20"/>
          <w:szCs w:val="20"/>
        </w:rPr>
        <w:t>iznos od</w:t>
      </w:r>
      <w:r>
        <w:rPr>
          <w:rFonts w:cs="Arial" w:hAnsi="Arial" w:ascii="Arial"/>
          <w:sz w:val="20"/>
          <w:szCs w:val="20"/>
        </w:rPr>
        <w:t xml:space="preserve"> =79.914,47 kn </w:t>
      </w:r>
      <w:r w:rsidRPr="00D26796">
        <w:rPr>
          <w:rFonts w:cs="Arial" w:hAnsi="Arial" w:ascii="Arial"/>
          <w:sz w:val="20"/>
          <w:szCs w:val="20"/>
        </w:rPr>
        <w:t>obzirom da iz raspoložive dokumentacije dužnika kao i evidencije Ministarstva financija nema zaduženja za dio potraži</w:t>
      </w:r>
      <w:r>
        <w:rPr>
          <w:rFonts w:cs="Arial" w:hAnsi="Arial" w:ascii="Arial"/>
          <w:sz w:val="20"/>
          <w:szCs w:val="20"/>
        </w:rPr>
        <w:t>vanja iz spora koji je u tijeku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 Općinskom radnom sudu u Zagrebu broj P-5298/18.</w:t>
      </w: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704CBD" w:rsidP="00704CBD" w:rsidR="00704CBD" w:rsidRPr="006F2280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rPr>
          <w:rFonts w:cs="Arial" w:hAnsi="Arial" w:ascii="Arial"/>
          <w:sz w:val="20"/>
          <w:szCs w:val="20"/>
        </w:rPr>
      </w:pPr>
      <w:r w:rsidRPr="006F2280">
        <w:rPr>
          <w:rFonts w:cs="Arial" w:hAnsi="Arial" w:ascii="Arial"/>
          <w:sz w:val="20"/>
          <w:szCs w:val="20"/>
        </w:rPr>
        <w:t>prijava tražbine 29 vjerovnik Stipković Darko,OIB:00793824790</w:t>
      </w:r>
      <w:r w:rsidRPr="00605BCD">
        <w:t xml:space="preserve"> </w:t>
      </w:r>
      <w:r w:rsidRPr="00605BCD">
        <w:rPr>
          <w:rFonts w:cs="Arial" w:hAnsi="Arial" w:ascii="Arial"/>
          <w:sz w:val="20"/>
          <w:szCs w:val="20"/>
        </w:rPr>
        <w:t>iznos od</w:t>
      </w:r>
      <w:r>
        <w:rPr>
          <w:rFonts w:cs="Arial" w:hAnsi="Arial" w:ascii="Arial"/>
          <w:sz w:val="20"/>
          <w:szCs w:val="20"/>
        </w:rPr>
        <w:t xml:space="preserve"> =70.876,90 kn </w:t>
      </w:r>
      <w:r w:rsidRPr="00D26796">
        <w:rPr>
          <w:rFonts w:cs="Arial" w:hAnsi="Arial" w:ascii="Arial"/>
          <w:sz w:val="20"/>
          <w:szCs w:val="20"/>
        </w:rPr>
        <w:t>obzirom da iz raspoložive dokumentacije dužnika kao i evidencije Ministarstva financija nema zaduženja za dio potraži</w:t>
      </w:r>
      <w:r>
        <w:rPr>
          <w:rFonts w:cs="Arial" w:hAnsi="Arial" w:ascii="Arial"/>
          <w:sz w:val="20"/>
          <w:szCs w:val="20"/>
        </w:rPr>
        <w:t>vanja iz spora koji je u tijeku</w:t>
      </w:r>
      <w:r w:rsidRPr="00D26796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na Općinskom radnom sudu u Zagrebu broj P-5299/18.</w:t>
      </w: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704CBD" w:rsidP="00704CBD" w:rsidR="00704CBD" w:rsidRPr="006F2280">
      <w:pPr>
        <w:overflowPunct w:val="false"/>
        <w:autoSpaceDE w:val="false"/>
        <w:adjustRightInd w:val="false"/>
        <w:jc w:val="both"/>
        <w:rPr>
          <w:rFonts w:cs="Arial" w:hAnsi="Arial" w:ascii="Arial"/>
          <w:sz w:val="20"/>
          <w:szCs w:val="20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ind w:left="-567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           KOMICRO d.o.o. </w:t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  <w:t>broj: 46. St - 289</w:t>
      </w:r>
      <w:r w:rsidRPr="00940F8E">
        <w:rPr>
          <w:rFonts w:cs="Arial" w:hAnsi="Arial" w:ascii="Arial"/>
          <w:sz w:val="18"/>
          <w:szCs w:val="18"/>
          <w:lang w:eastAsia="hr-HR"/>
        </w:rPr>
        <w:t>9/18-17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Zagreb, </w:t>
      </w:r>
      <w:r w:rsidRPr="00940F8E">
        <w:rPr>
          <w:rFonts w:cs="Arial" w:hAnsi="Arial" w:ascii="Arial"/>
          <w:sz w:val="18"/>
          <w:szCs w:val="18"/>
          <w:lang w:eastAsia="hr-HR"/>
        </w:rPr>
        <w:t>Radnička cesta 173L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 w:rsidRPr="00940F8E">
        <w:rPr>
          <w:rFonts w:cs="Arial" w:hAnsi="Arial" w:ascii="Arial"/>
          <w:sz w:val="18"/>
          <w:szCs w:val="18"/>
          <w:lang w:eastAsia="hr-HR"/>
        </w:rPr>
        <w:t>OIB:89720022828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 w:rsidRPr="00DA3960">
      <w:pPr>
        <w:rPr>
          <w:rFonts w:cs="Arial" w:hAnsi="Arial" w:ascii="Arial"/>
          <w:sz w:val="18"/>
          <w:szCs w:val="18"/>
        </w:rPr>
      </w:pPr>
    </w:p>
    <w:p w:rsidRDefault="00704CBD" w:rsidP="00704CBD" w:rsidR="00704CBD" w:rsidRPr="006B7798">
      <w:pPr>
        <w:ind w:firstLine="708" w:left="4248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704CBD" w:rsidP="00704CBD" w:rsidR="00704CBD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885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126"/>
        <w:gridCol w:w="1276"/>
        <w:gridCol w:w="1842"/>
        <w:gridCol w:w="3261"/>
        <w:gridCol w:w="1701"/>
        <w:gridCol w:w="1559"/>
        <w:gridCol w:w="1701"/>
      </w:tblGrid>
      <w:tr w:rsidTr="00084AED" w:rsidR="00704CBD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084AED" w:rsidR="00704CBD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HEP Toplinarstvo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15907062900</w:t>
            </w:r>
          </w:p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 w:rsidRPr="00120FED"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631658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Izvod otvorenih stavki računi od 30.4.2018. do 08.02.2019.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85.460,84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17624">
              <w:rPr>
                <w:rFonts w:cs="Arial" w:hAnsi="Arial" w:ascii="Arial"/>
                <w:sz w:val="20"/>
                <w:szCs w:val="20"/>
              </w:rPr>
              <w:t>85.460,84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Grad Zagreb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61817894937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 w:rsidRPr="00C8114E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5751F">
            <w:pPr>
              <w:rPr>
                <w:rFonts w:cs="Arial" w:hAnsi="Arial" w:ascii="Arial"/>
                <w:sz w:val="18"/>
                <w:szCs w:val="18"/>
              </w:rPr>
            </w:pPr>
            <w:r w:rsidRPr="0065751F">
              <w:rPr>
                <w:rFonts w:cs="Arial" w:hAnsi="Arial" w:ascii="Arial"/>
                <w:sz w:val="18"/>
                <w:szCs w:val="18"/>
              </w:rPr>
              <w:t xml:space="preserve">Komunalna naknada za poslovni prostor na Žitnjaku od 15.2.16. do 15.2.19. ,rješenje klasa: UP/I-363-03/54/5181 od 2.1.2008.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197.499,63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C67E4">
              <w:rPr>
                <w:rFonts w:cs="Arial" w:hAnsi="Arial" w:ascii="Arial"/>
                <w:sz w:val="20"/>
                <w:szCs w:val="20"/>
              </w:rPr>
              <w:t>197.499,63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28921383001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Vukovarska 220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5751F">
            <w:pPr>
              <w:rPr>
                <w:rFonts w:cs="Arial" w:hAnsi="Arial" w:ascii="Arial"/>
                <w:sz w:val="18"/>
                <w:szCs w:val="18"/>
              </w:rPr>
            </w:pPr>
            <w:r w:rsidRPr="0065751F">
              <w:rPr>
                <w:rFonts w:cs="Arial" w:hAnsi="Arial" w:ascii="Arial"/>
                <w:sz w:val="18"/>
                <w:szCs w:val="18"/>
              </w:rPr>
              <w:t>Naknada za uređenje voda od 15.2.2016. do 15.1.2018.</w:t>
            </w:r>
            <w:r w:rsidRPr="0065751F">
              <w:rPr>
                <w:sz w:val="18"/>
                <w:szCs w:val="18"/>
              </w:rPr>
              <w:t xml:space="preserve"> </w:t>
            </w:r>
            <w:r w:rsidRPr="0065751F">
              <w:rPr>
                <w:rFonts w:cs="Arial" w:hAnsi="Arial" w:ascii="Arial"/>
                <w:sz w:val="18"/>
                <w:szCs w:val="18"/>
              </w:rPr>
              <w:t>rješenje klasa: UP/I-325-08/2011-08/7197 od 3.1.2011.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19.678,33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87565">
              <w:rPr>
                <w:rFonts w:cs="Arial" w:hAnsi="Arial" w:ascii="Arial"/>
                <w:sz w:val="20"/>
                <w:szCs w:val="20"/>
              </w:rPr>
              <w:t>19.678,33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43965974818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 ,Ul. grada Vukovara 37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od 2/2018 do 2/2019.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BA0E4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73.414,42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27509">
              <w:rPr>
                <w:rFonts w:cs="Arial" w:hAnsi="Arial" w:ascii="Arial"/>
                <w:sz w:val="20"/>
                <w:szCs w:val="20"/>
              </w:rPr>
              <w:t>73.414,42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511C3F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11C3F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</w:t>
            </w: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Pr="00511C3F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Avenija Dubrovnik  32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Porezi doprinosi i druga javna davanja </w:t>
            </w:r>
          </w:p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temeljem rješenja klasa:UP/I-415-02/2018-01/1870 od  17.01.2019.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9.062,22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27509">
              <w:rPr>
                <w:rFonts w:cs="Arial" w:hAnsi="Arial" w:ascii="Arial"/>
                <w:sz w:val="20"/>
                <w:szCs w:val="20"/>
              </w:rPr>
              <w:t>9.062,22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BA0E4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zajmu od 28.10.2014. ; Sporazum o osiguranju novčane tražbine od 15.11.2018. javni bilježnik T.Sudar OV-12060/2018; </w:t>
            </w:r>
            <w:r w:rsidRPr="00A41288">
              <w:rPr>
                <w:rFonts w:cs="Arial" w:hAnsi="Arial" w:ascii="Arial"/>
                <w:sz w:val="18"/>
                <w:szCs w:val="18"/>
              </w:rPr>
              <w:t>razlučno pravo nekretnine i pokretnine po sporazumu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3.477.524,91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3595C">
              <w:rPr>
                <w:rFonts w:cs="Arial" w:hAnsi="Arial" w:ascii="Arial"/>
                <w:sz w:val="20"/>
                <w:szCs w:val="20"/>
              </w:rPr>
              <w:t>3.477.524,91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VITALY PINCHUK, zastupa odvj.društvo Čohilj  i Rovis d.o.o. Pula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31643622301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Ližnjan, Valtura,Valtura 25A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90099E">
            <w:pPr>
              <w:rPr>
                <w:rFonts w:cs="Arial" w:hAnsi="Arial" w:ascii="Arial"/>
                <w:sz w:val="18"/>
                <w:szCs w:val="18"/>
              </w:rPr>
            </w:pPr>
            <w:r w:rsidRPr="0090099E">
              <w:rPr>
                <w:rFonts w:cs="Arial" w:hAnsi="Arial" w:ascii="Arial"/>
                <w:sz w:val="18"/>
                <w:szCs w:val="18"/>
              </w:rPr>
              <w:t>Ugovor o zajmu od 12.09.2012.</w:t>
            </w:r>
            <w:r>
              <w:rPr>
                <w:rFonts w:cs="Arial" w:hAnsi="Arial" w:ascii="Arial"/>
                <w:sz w:val="18"/>
                <w:szCs w:val="18"/>
              </w:rPr>
              <w:t xml:space="preserve"> – </w:t>
            </w:r>
            <w:r w:rsidRPr="00483383">
              <w:rPr>
                <w:rFonts w:cs="Arial" w:hAnsi="Arial" w:ascii="Arial"/>
                <w:color w:val="FF0000"/>
                <w:sz w:val="18"/>
                <w:szCs w:val="18"/>
              </w:rPr>
              <w:t>kamata na zakašnjelo plaćanje</w:t>
            </w:r>
            <w:r>
              <w:rPr>
                <w:rFonts w:cs="Arial" w:hAnsi="Arial" w:ascii="Arial"/>
                <w:sz w:val="18"/>
                <w:szCs w:val="18"/>
              </w:rPr>
              <w:t xml:space="preserve"> t</w:t>
            </w:r>
            <w:r w:rsidRPr="0090099E">
              <w:rPr>
                <w:rFonts w:cs="Arial" w:hAnsi="Arial" w:ascii="Arial"/>
                <w:sz w:val="18"/>
                <w:szCs w:val="18"/>
              </w:rPr>
              <w:t xml:space="preserve">užba od 19.12.2018.; </w:t>
            </w:r>
            <w:r>
              <w:rPr>
                <w:rFonts w:cs="Arial" w:hAnsi="Arial" w:ascii="Arial"/>
                <w:sz w:val="18"/>
                <w:szCs w:val="18"/>
              </w:rPr>
              <w:t xml:space="preserve">Općinski građanski sud u Zagrebu P-6340/2018  od 25.2.2019.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39.020,00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F7900">
              <w:rPr>
                <w:rFonts w:cs="Arial" w:hAnsi="Arial" w:ascii="Arial"/>
                <w:sz w:val="20"/>
                <w:szCs w:val="20"/>
              </w:rPr>
              <w:t>39.020,00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VIOLA SERVIS d.o.o.</w:t>
            </w:r>
            <w: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zastupa odvj.društvo</w:t>
            </w:r>
            <w:r w:rsidRPr="0090099E">
              <w:rPr>
                <w:rFonts w:cs="Arial" w:hAnsi="Arial" w:ascii="Arial"/>
                <w:sz w:val="20"/>
                <w:szCs w:val="20"/>
              </w:rPr>
              <w:t xml:space="preserve"> Čohilj  i Rovis d.o.o. Pula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72686794323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Ližnjan,Valtura25A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 w:rsidRPr="00BA6B25">
              <w:rPr>
                <w:rFonts w:cs="Arial" w:hAnsi="Arial" w:ascii="Arial"/>
                <w:sz w:val="18"/>
                <w:szCs w:val="18"/>
              </w:rPr>
              <w:t>Ugovor o zajmu od 12.09.2012. – kamata na zakašnjelo plaćanje</w:t>
            </w:r>
            <w:r>
              <w:rPr>
                <w:rFonts w:cs="Arial" w:hAnsi="Arial" w:ascii="Arial"/>
                <w:sz w:val="18"/>
                <w:szCs w:val="18"/>
              </w:rPr>
              <w:t xml:space="preserve">; </w:t>
            </w:r>
          </w:p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ovrsi, javni bilježnik Čavajda iz Zagreba, Ovrv-375/2018 od 6.9.2018. ; prigovor dužnika predmet na Općinskom sudu u Sesvetama Povrv-1403/2019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482FC5">
              <w:rPr>
                <w:rFonts w:cs="Arial" w:hAnsi="Arial" w:ascii="Arial"/>
                <w:sz w:val="20"/>
                <w:szCs w:val="20"/>
              </w:rPr>
              <w:t>30.020,00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F7900">
              <w:rPr>
                <w:rFonts w:cs="Arial" w:hAnsi="Arial" w:ascii="Arial"/>
                <w:sz w:val="20"/>
                <w:szCs w:val="20"/>
              </w:rPr>
              <w:t>30.020,00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Hrvatski telekom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81793146560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Usluga po računima 2018.godina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8.971,45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D5201">
              <w:rPr>
                <w:rFonts w:cs="Arial" w:hAnsi="Arial" w:ascii="Arial"/>
                <w:sz w:val="20"/>
                <w:szCs w:val="20"/>
              </w:rPr>
              <w:t>8.971,45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IVERO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8920645960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Planinaska 13, Sesvete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Roba po računima  7 i 8/2018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27.695,00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1F1C52">
              <w:rPr>
                <w:rFonts w:cs="Arial" w:hAnsi="Arial" w:ascii="Arial"/>
                <w:sz w:val="20"/>
                <w:szCs w:val="20"/>
              </w:rPr>
              <w:t>27.695,00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Zagrebački holding d.o.o.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FC2B3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85584865987 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Ulica grada Vukovara 41, Zagreb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673C7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Podružnica Čistoća rn od 31.5.18.do 31.1.19.  ; rješenje o ovrsi javni bilježnik M.Ježek iz Zagreba broj Ovrv-62813/18 od 11.12.2018.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C2B3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17.268,66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2259D">
              <w:rPr>
                <w:rFonts w:cs="Arial" w:hAnsi="Arial" w:ascii="Arial"/>
                <w:sz w:val="20"/>
                <w:szCs w:val="20"/>
              </w:rPr>
              <w:t>17.268,66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Ministarstvo poljoprivrede, zastupa Županijsko državno odvjetništvo u Zagrebu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76767369197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Ulica grada Vukovara 78, Zagreb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funkcije šuma 2015-2019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4.110,09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F66C5">
              <w:rPr>
                <w:rFonts w:cs="Arial" w:hAnsi="Arial" w:ascii="Arial"/>
                <w:sz w:val="20"/>
                <w:szCs w:val="20"/>
              </w:rPr>
              <w:t>4.110,09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odvj,društvo Madirazza i partneri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68419124305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Prisavlje 3, Zagreb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Rtv pristojba; rješenje o ovrsi javni bilježnik J.Rotim iz Zagreba broj Ovrv-14758/2018 od 14.12.18.,  računi 7/18 do 1/19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3.162,02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E744C">
              <w:rPr>
                <w:rFonts w:cs="Arial" w:hAnsi="Arial" w:ascii="Arial"/>
                <w:sz w:val="20"/>
                <w:szCs w:val="20"/>
              </w:rPr>
              <w:t>3.162,02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Arpadis Deutschland Gmbh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51747870252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Nordsternsrasse 65, 45329 Essen 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Računi za isporučenu robu, otvorene stavke -ovjereni prijevod sa engleskog jezika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1.003.253,13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131E5">
              <w:rPr>
                <w:rFonts w:cs="Arial" w:hAnsi="Arial" w:ascii="Arial"/>
                <w:sz w:val="20"/>
                <w:szCs w:val="20"/>
              </w:rPr>
              <w:t>1.003.253,13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AKTON d.o.o. zastupa odvjetnik Hrvoje  Novak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68125341711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Bani 75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pružanju telekomunikacijskih usluga 004-2016 od 21.01.2016. računi od 1/18 do 1/19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18.888,72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F283F">
              <w:rPr>
                <w:rFonts w:cs="Arial" w:hAnsi="Arial" w:ascii="Arial"/>
                <w:sz w:val="20"/>
                <w:szCs w:val="20"/>
              </w:rPr>
              <w:t>18.888,72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lastRenderedPageBreak/>
              <w:t>16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TEHNO ZAŠTITA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92730179348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Buzinski prilaz 10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obavljanju sluga na temelju Zakona o zaštiti na radu od 20.11.2015. računi od 3/16 do2/19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187.537,50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F283F">
              <w:rPr>
                <w:rFonts w:cs="Arial" w:hAnsi="Arial" w:ascii="Arial"/>
                <w:sz w:val="20"/>
                <w:szCs w:val="20"/>
              </w:rPr>
              <w:t>187.537,50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EOS MATRIX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76674680107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Horvatova 82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Okvirni ugovor o prodaji i otkupu potraživanja F3-20/2017 27.10.2017. računi Hrvatski telekom  d.d.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2.569,50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85DA0">
              <w:rPr>
                <w:rFonts w:cs="Arial" w:hAnsi="Arial" w:ascii="Arial"/>
                <w:sz w:val="20"/>
                <w:szCs w:val="20"/>
              </w:rPr>
              <w:t>2.569,50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Vladimir  Bezruk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90554899723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 xml:space="preserve">Ugovor o zajmu  02.11.2012 od 2.11.2012.; Ugovor o uređenju imovinsko pravnih odnosa od 14.12.2016.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267.200,36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267.200,36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Jasmin Salo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62767107537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Pustoselina 7/8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zajmu 01-4/2018 od 15.2.2018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106.423,07</w:t>
            </w:r>
          </w:p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106.423,07</w:t>
            </w:r>
          </w:p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20</w:t>
            </w:r>
          </w:p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Jaroslav SALO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83928327164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Čret 30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zajmu 01-11/2011  od 2.11.2011.;</w:t>
            </w:r>
            <w:r w:rsidRPr="004816E6">
              <w:rPr>
                <w:sz w:val="16"/>
                <w:szCs w:val="16"/>
              </w:rPr>
              <w:t xml:space="preserve"> </w:t>
            </w:r>
            <w:r w:rsidRPr="004816E6">
              <w:rPr>
                <w:rFonts w:cs="Arial" w:hAnsi="Arial" w:ascii="Arial"/>
                <w:sz w:val="16"/>
                <w:szCs w:val="16"/>
              </w:rPr>
              <w:t>Ugovor o zajmu 01-12/2011  od 15.12.2011. ;</w:t>
            </w:r>
          </w:p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 xml:space="preserve">Ugovor o uređenju imovinsko pravnih odnosa od 16.01.2017.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2.586.295,10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2.586.295,10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TRAST EXPRESS d.o.o.zastupa odvj. M.Tončić –Bota iz Zagreba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86224594347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Vojvodići 11, Novaki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 xml:space="preserve">Račun po Ugovor o prijevozu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1.735,45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6200F">
              <w:rPr>
                <w:rFonts w:cs="Arial" w:hAnsi="Arial" w:ascii="Arial"/>
                <w:sz w:val="20"/>
                <w:szCs w:val="20"/>
              </w:rPr>
              <w:t>1.735,45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SBERBANK d.d.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78427478595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Varšavska 9, Zagreb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kreditu broj 410075 i Anex istome ; Ugovor o vođenju mulitvalutnog transakcijskog računa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196.928,92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6200F">
              <w:rPr>
                <w:rFonts w:cs="Arial" w:hAnsi="Arial" w:ascii="Arial"/>
                <w:sz w:val="20"/>
                <w:szCs w:val="20"/>
              </w:rPr>
              <w:t>196.928,92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FA4B94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Financijska agencija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85821130368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32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4816E6">
            <w:pPr>
              <w:rPr>
                <w:rFonts w:cs="Arial" w:hAnsi="Arial" w:ascii="Arial"/>
                <w:sz w:val="16"/>
                <w:szCs w:val="16"/>
              </w:rPr>
            </w:pPr>
            <w:r w:rsidRPr="004816E6">
              <w:rPr>
                <w:rFonts w:cs="Arial" w:hAnsi="Arial" w:ascii="Arial"/>
                <w:sz w:val="16"/>
                <w:szCs w:val="16"/>
              </w:rPr>
              <w:t>Ugovor o obavljanju usluge certificiranja po računima od 4/18 do 2/19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6.602,12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6200F">
              <w:rPr>
                <w:rFonts w:cs="Arial" w:hAnsi="Arial" w:ascii="Arial"/>
                <w:sz w:val="20"/>
                <w:szCs w:val="20"/>
              </w:rPr>
              <w:t>6.602,12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F71E4">
            <w:pPr>
              <w:spacing w:lineRule="auto" w:line="276"/>
              <w:jc w:val="center"/>
              <w:rPr>
                <w:rFonts w:cs="Arial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F71E4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F71E4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5F71E4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5103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6927C3">
            <w:pPr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 w:rsidRPr="006927C3">
              <w:rPr>
                <w:rFonts w:cs="Arial" w:hAnsi="Arial" w:ascii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D3BA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D3BAC">
              <w:rPr>
                <w:rFonts w:cs="Arial" w:hAnsi="Arial" w:ascii="Arial"/>
                <w:b/>
                <w:color w:val="000000"/>
                <w:sz w:val="20"/>
                <w:szCs w:val="20"/>
              </w:rPr>
              <w:t>8.370.321,44</w:t>
            </w:r>
          </w:p>
          <w:p w:rsidRDefault="00704CBD" w:rsidP="00084AED" w:rsidR="00704CBD" w:rsidRPr="00AD3BAC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D3BA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D3BAC">
              <w:rPr>
                <w:rFonts w:cs="Arial" w:hAnsi="Arial" w:ascii="Arial"/>
                <w:b/>
                <w:color w:val="000000"/>
                <w:sz w:val="20"/>
                <w:szCs w:val="20"/>
              </w:rPr>
              <w:t>8.370.321,44</w:t>
            </w:r>
          </w:p>
          <w:p w:rsidRDefault="00704CBD" w:rsidP="00084AED" w:rsidR="00704CBD" w:rsidRPr="00AD3BAC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</w:p>
        </w:tc>
      </w:tr>
    </w:tbl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KOMICRO d.o.o. </w:t>
      </w:r>
      <w:r>
        <w:rPr>
          <w:rFonts w:cs="Arial" w:hAnsi="Arial" w:ascii="Arial"/>
          <w:sz w:val="18"/>
          <w:szCs w:val="18"/>
          <w:lang w:eastAsia="hr-HR"/>
        </w:rPr>
        <w:tab/>
        <w:t xml:space="preserve">u stečaju </w:t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  <w:t>broj: 46. St - 289</w:t>
      </w:r>
      <w:r w:rsidRPr="00940F8E">
        <w:rPr>
          <w:rFonts w:cs="Arial" w:hAnsi="Arial" w:ascii="Arial"/>
          <w:sz w:val="18"/>
          <w:szCs w:val="18"/>
          <w:lang w:eastAsia="hr-HR"/>
        </w:rPr>
        <w:t>9/18-17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 Zagreb, </w:t>
      </w:r>
      <w:r w:rsidRPr="00940F8E">
        <w:rPr>
          <w:rFonts w:cs="Arial" w:hAnsi="Arial" w:ascii="Arial"/>
          <w:sz w:val="18"/>
          <w:szCs w:val="18"/>
          <w:lang w:eastAsia="hr-HR"/>
        </w:rPr>
        <w:t>Radnička cesta 173L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 w:rsidRPr="00940F8E">
        <w:rPr>
          <w:rFonts w:cs="Arial" w:hAnsi="Arial" w:ascii="Arial"/>
          <w:sz w:val="18"/>
          <w:szCs w:val="18"/>
          <w:lang w:eastAsia="hr-HR"/>
        </w:rPr>
        <w:t>OIB:89720022828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A56F63">
      <w:pPr>
        <w:rPr>
          <w:rFonts w:cs="Arial" w:hAnsi="Arial" w:ascii="Arial"/>
          <w:sz w:val="20"/>
          <w:szCs w:val="20"/>
        </w:rPr>
      </w:pPr>
      <w:r w:rsidRPr="00D50479">
        <w:rPr>
          <w:rFonts w:cs="Arial" w:hAnsi="Arial" w:ascii="Arial"/>
          <w:sz w:val="20"/>
          <w:szCs w:val="20"/>
        </w:rPr>
        <w:tab/>
      </w:r>
    </w:p>
    <w:p w:rsidRDefault="00704CBD" w:rsidP="00704CBD" w:rsidR="00704CBD" w:rsidRPr="00A56F63">
      <w:pPr>
        <w:rPr>
          <w:rFonts w:cs="Arial" w:hAnsi="Arial" w:ascii="Arial"/>
          <w:b/>
          <w:sz w:val="20"/>
          <w:szCs w:val="20"/>
        </w:rPr>
      </w:pP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  <w:t xml:space="preserve">                           Rekapitulacija </w:t>
      </w:r>
    </w:p>
    <w:p w:rsidRDefault="00704CBD" w:rsidP="00704CBD" w:rsidR="00704CBD" w:rsidRPr="00A56F63">
      <w:pPr>
        <w:rPr>
          <w:rFonts w:cs="Arial" w:hAnsi="Arial" w:ascii="Arial"/>
          <w:sz w:val="20"/>
          <w:szCs w:val="20"/>
        </w:rPr>
      </w:pPr>
    </w:p>
    <w:p w:rsidRDefault="00704CBD" w:rsidP="00704CBD" w:rsidR="00704CBD" w:rsidRPr="00A56F63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084AED" w:rsidR="00704CBD" w:rsidRPr="00A56F63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704CBD" w:rsidP="00084AED" w:rsidR="00704CBD" w:rsidRPr="00A56F63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56F63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56F63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56F63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084AED" w:rsidR="00704CBD" w:rsidRPr="002B5E3D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B5E3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C32BCA">
              <w:rPr>
                <w:rFonts w:cs="Arial" w:hAnsi="Arial" w:ascii="Arial"/>
                <w:sz w:val="20"/>
                <w:szCs w:val="20"/>
              </w:rPr>
              <w:t>2.181.261,65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32BCA">
              <w:rPr>
                <w:rFonts w:cs="Arial" w:hAnsi="Arial" w:ascii="Arial"/>
                <w:sz w:val="18"/>
                <w:szCs w:val="18"/>
              </w:rPr>
              <w:t>1.381.880,24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32BCA">
              <w:rPr>
                <w:rFonts w:cs="Arial" w:hAnsi="Arial" w:ascii="Arial"/>
                <w:sz w:val="18"/>
                <w:szCs w:val="18"/>
              </w:rPr>
              <w:t>799.381,41</w:t>
            </w:r>
          </w:p>
        </w:tc>
      </w:tr>
      <w:tr w:rsidTr="00084AED" w:rsidR="00704CBD" w:rsidRPr="002B5E3D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B5E3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B5E3D">
              <w:rPr>
                <w:rFonts w:cs="Arial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32BCA">
              <w:rPr>
                <w:rFonts w:cs="Arial" w:hAnsi="Arial" w:ascii="Arial"/>
                <w:color w:val="000000"/>
                <w:sz w:val="20"/>
                <w:szCs w:val="20"/>
              </w:rPr>
              <w:t>8.370.321,44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32BCA">
              <w:rPr>
                <w:rFonts w:cs="Arial" w:hAnsi="Arial" w:ascii="Arial"/>
                <w:color w:val="000000"/>
                <w:sz w:val="20"/>
                <w:szCs w:val="20"/>
              </w:rPr>
              <w:t>8.370.321,44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084AED" w:rsidR="00704CBD" w:rsidRPr="002B5E3D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2B5E3D">
            <w:pPr>
              <w:spacing w:lineRule="auto" w:line="276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B5E3D">
              <w:rPr>
                <w:rFonts w:cs="Arial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32BCA">
              <w:rPr>
                <w:rFonts w:cs="Arial" w:hAnsi="Arial" w:ascii="Arial"/>
                <w:sz w:val="20"/>
                <w:szCs w:val="20"/>
              </w:rPr>
              <w:t>10.551.583,09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32BCA">
              <w:rPr>
                <w:rFonts w:cs="Arial" w:hAnsi="Arial" w:ascii="Arial"/>
                <w:sz w:val="20"/>
                <w:szCs w:val="20"/>
              </w:rPr>
              <w:t>9.752.201,68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04CBD" w:rsidP="00084AED" w:rsidR="00704CBD" w:rsidRPr="00C32BC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32BCA">
              <w:rPr>
                <w:rFonts w:cs="Arial" w:hAnsi="Arial" w:ascii="Arial"/>
                <w:sz w:val="20"/>
                <w:szCs w:val="20"/>
              </w:rPr>
              <w:t>799.381,41</w:t>
            </w:r>
          </w:p>
        </w:tc>
      </w:tr>
    </w:tbl>
    <w:p w:rsidRDefault="00704CBD" w:rsidP="00704CBD" w:rsidR="00704CBD" w:rsidRPr="002B5E3D">
      <w:pPr>
        <w:ind w:left="870"/>
        <w:rPr>
          <w:rFonts w:cs="Arial" w:hAnsi="Arial" w:ascii="Arial"/>
          <w:b/>
          <w:sz w:val="20"/>
          <w:szCs w:val="20"/>
        </w:rPr>
      </w:pPr>
    </w:p>
    <w:p w:rsidRDefault="00704CBD" w:rsidP="00704CBD" w:rsidR="00704CBD" w:rsidRPr="00A56F63">
      <w:pPr>
        <w:rPr>
          <w:rFonts w:cs="Arial" w:hAnsi="Arial" w:ascii="Arial"/>
          <w:sz w:val="20"/>
          <w:szCs w:val="20"/>
        </w:rPr>
      </w:pPr>
    </w:p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/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KOMICRO d.o.o. </w:t>
      </w:r>
      <w:r>
        <w:rPr>
          <w:rFonts w:cs="Arial" w:hAnsi="Arial" w:ascii="Arial"/>
          <w:sz w:val="18"/>
          <w:szCs w:val="18"/>
          <w:lang w:eastAsia="hr-HR"/>
        </w:rPr>
        <w:tab/>
        <w:t xml:space="preserve">u stečaju </w:t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  <w:t xml:space="preserve">broj: </w:t>
      </w:r>
      <w:r w:rsidRPr="00940F8E">
        <w:rPr>
          <w:rFonts w:cs="Arial" w:hAnsi="Arial" w:ascii="Arial"/>
          <w:sz w:val="18"/>
          <w:szCs w:val="18"/>
          <w:lang w:eastAsia="hr-HR"/>
        </w:rPr>
        <w:t>46. St - 28</w:t>
      </w:r>
      <w:r>
        <w:rPr>
          <w:rFonts w:cs="Arial" w:hAnsi="Arial" w:ascii="Arial"/>
          <w:sz w:val="18"/>
          <w:szCs w:val="18"/>
          <w:lang w:eastAsia="hr-HR"/>
        </w:rPr>
        <w:t>9</w:t>
      </w:r>
      <w:r w:rsidRPr="00940F8E">
        <w:rPr>
          <w:rFonts w:cs="Arial" w:hAnsi="Arial" w:ascii="Arial"/>
          <w:sz w:val="18"/>
          <w:szCs w:val="18"/>
          <w:lang w:eastAsia="hr-HR"/>
        </w:rPr>
        <w:t>9/18-17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>
        <w:rPr>
          <w:rFonts w:cs="Arial" w:hAnsi="Arial" w:ascii="Arial"/>
          <w:sz w:val="18"/>
          <w:szCs w:val="18"/>
          <w:lang w:eastAsia="hr-HR"/>
        </w:rPr>
        <w:t xml:space="preserve"> Zagreb, </w:t>
      </w:r>
      <w:r w:rsidRPr="00940F8E">
        <w:rPr>
          <w:rFonts w:cs="Arial" w:hAnsi="Arial" w:ascii="Arial"/>
          <w:sz w:val="18"/>
          <w:szCs w:val="18"/>
          <w:lang w:eastAsia="hr-HR"/>
        </w:rPr>
        <w:t>Radnička cesta 173L</w:t>
      </w:r>
    </w:p>
    <w:p w:rsidRDefault="00704CBD" w:rsidP="00704CBD" w:rsidR="00704CBD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 w:rsidRPr="00940F8E">
        <w:rPr>
          <w:rFonts w:cs="Arial" w:hAnsi="Arial" w:ascii="Arial"/>
          <w:sz w:val="18"/>
          <w:szCs w:val="18"/>
          <w:lang w:eastAsia="hr-HR"/>
        </w:rPr>
        <w:t>OIB:89720022828</w:t>
      </w:r>
    </w:p>
    <w:p w:rsidRDefault="00704CBD" w:rsidP="00704CBD" w:rsidR="00704CBD" w:rsidRPr="00347CCB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6B6F7A">
        <w:rPr>
          <w:rFonts w:cs="Arial" w:hAnsi="Arial" w:ascii="Arial"/>
          <w:sz w:val="16"/>
          <w:szCs w:val="16"/>
        </w:rPr>
        <w:t xml:space="preserve">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704CBD" w:rsidP="00704CBD" w:rsidR="00704CBD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po</w:t>
      </w:r>
      <w:r w:rsidRPr="00347CCB">
        <w:rPr>
          <w:rFonts w:cs="Arial" w:hAnsi="Arial" w:ascii="Arial"/>
          <w:sz w:val="20"/>
          <w:szCs w:val="20"/>
        </w:rPr>
        <w:t xml:space="preserve">kretninama </w:t>
      </w:r>
    </w:p>
    <w:p w:rsidRDefault="00704CBD" w:rsidP="00704CBD" w:rsidR="00704CBD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843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95"/>
        <w:gridCol w:w="1229"/>
        <w:gridCol w:w="988"/>
        <w:gridCol w:w="1025"/>
        <w:gridCol w:w="1069"/>
        <w:gridCol w:w="1117"/>
        <w:gridCol w:w="1315"/>
        <w:gridCol w:w="1658"/>
      </w:tblGrid>
      <w:tr w:rsidTr="00084AED" w:rsidR="00704CBD" w:rsidRPr="00347CCB">
        <w:trPr>
          <w:trHeight w:val="1048"/>
          <w:jc w:val="center"/>
        </w:trPr>
        <w:tc>
          <w:tcPr>
            <w:tcW w:type="dxa" w:w="8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6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084AED" w:rsidR="00704CBD" w:rsidRPr="00182E9D">
        <w:trPr>
          <w:trHeight w:val="931"/>
          <w:jc w:val="center"/>
        </w:trPr>
        <w:tc>
          <w:tcPr>
            <w:tcW w:type="dxa" w:w="8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1/5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 xml:space="preserve">Republika Hrvatska Ministarstvo financija, Porezna uprava, Područni ured Zagreb </w:t>
            </w:r>
          </w:p>
          <w:p w:rsidRDefault="00704CBD" w:rsidP="00084AED" w:rsidR="00704CBD" w:rsidRPr="00182E9D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OIB: zastupa Županijsko državno odvjetništvo u Zagrebu</w:t>
            </w:r>
          </w:p>
        </w:tc>
        <w:tc>
          <w:tcPr>
            <w:tcW w:type="dxa" w:w="1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spacing w:lineRule="auto" w:line="276"/>
              <w:jc w:val="center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spacing w:lineRule="auto" w:line="276"/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182E9D">
              <w:rPr>
                <w:rFonts w:cs="Arial" w:hAnsi="Arial" w:ascii="Arial"/>
                <w:bCs/>
                <w:sz w:val="18"/>
                <w:szCs w:val="18"/>
                <w:lang w:eastAsia="hr-HR"/>
              </w:rPr>
              <w:t>Zagreb, Avenija Dubrovnik  32</w:t>
            </w:r>
          </w:p>
        </w:tc>
        <w:tc>
          <w:tcPr>
            <w:tcW w:type="dxa" w:w="1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243.042,58 kn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Temeljem rješenja klasa:UP/I-415-02/2018-01/1870 od  17.01.2019.</w:t>
            </w:r>
          </w:p>
        </w:tc>
        <w:tc>
          <w:tcPr>
            <w:tcW w:type="dxa" w:w="26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rPr>
                <w:rFonts w:cs="Arial" w:hAnsi="Arial" w:ascii="Arial"/>
                <w:sz w:val="18"/>
                <w:szCs w:val="18"/>
              </w:rPr>
            </w:pPr>
            <w:r w:rsidRPr="00182E9D">
              <w:rPr>
                <w:rFonts w:cs="Arial" w:hAnsi="Arial" w:ascii="Arial"/>
                <w:sz w:val="18"/>
                <w:szCs w:val="18"/>
              </w:rPr>
              <w:t>Osobni automobil marke DACIA LOGAN 1,6 MCV black  line,  godina proizvodnje 2010. ; broj šasije UU1KSD0F543029913</w:t>
            </w:r>
          </w:p>
        </w:tc>
      </w:tr>
      <w:tr w:rsidTr="00084AED" w:rsidR="00704CBD" w:rsidRPr="00182E9D">
        <w:trPr>
          <w:trHeight w:val="931"/>
          <w:jc w:val="center"/>
        </w:trPr>
        <w:tc>
          <w:tcPr>
            <w:tcW w:type="dxa" w:w="8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2717EA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8"/>
                <w:szCs w:val="18"/>
                <w:lang w:eastAsia="hr-HR"/>
              </w:rPr>
              <w:t>2/6</w:t>
            </w:r>
          </w:p>
        </w:tc>
        <w:tc>
          <w:tcPr>
            <w:tcW w:type="dxa" w:w="18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4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90787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162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182E9D">
            <w:pPr>
              <w:rPr>
                <w:rFonts w:cs="Arial" w:hAnsi="Arial" w:ascii="Arial"/>
                <w:sz w:val="18"/>
                <w:szCs w:val="18"/>
              </w:rPr>
            </w:pPr>
            <w:r w:rsidRPr="00A41288">
              <w:rPr>
                <w:rFonts w:cs="Arial" w:hAnsi="Arial" w:ascii="Arial"/>
                <w:sz w:val="18"/>
                <w:szCs w:val="18"/>
              </w:rPr>
              <w:t>Ugovor o zajmu od 28.10.2014. ; Sporazum o osiguranju novčane tražbine od 15.11.2018. javni bilježnik T.sudar OV-12060/2018;</w:t>
            </w:r>
          </w:p>
        </w:tc>
        <w:tc>
          <w:tcPr>
            <w:tcW w:type="dxa" w:w="26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6F3FD6">
            <w:pPr>
              <w:rPr>
                <w:rFonts w:cs="Arial" w:hAnsi="Arial" w:ascii="Arial"/>
                <w:sz w:val="18"/>
                <w:szCs w:val="18"/>
              </w:rPr>
            </w:pPr>
            <w:r w:rsidRPr="006F3FD6">
              <w:rPr>
                <w:rFonts w:cs="Arial" w:hAnsi="Arial" w:ascii="Arial"/>
                <w:sz w:val="18"/>
                <w:szCs w:val="18"/>
              </w:rPr>
              <w:t xml:space="preserve">ukupnost svih pokretnina koje se nalaze na nekretnini upisanoj na Općinskom građanskom  sud u Zagrebu,  zemljišno knjižni odjel Zagreb, zk ul 11007, kč br 6823/12 sedamnaest zgrada, četiri bazena i tvorničko dvorište 12.831m2 , a koje pokretnine predstavljaju sve strojeve potrebne  za rad tvornice, sve radne strojeve, zalihe </w:t>
            </w:r>
            <w:r w:rsidRPr="006F3FD6">
              <w:rPr>
                <w:rFonts w:cs="Arial" w:hAnsi="Arial" w:ascii="Arial"/>
                <w:sz w:val="18"/>
                <w:szCs w:val="18"/>
              </w:rPr>
              <w:lastRenderedPageBreak/>
              <w:t xml:space="preserve">materijala, uredsku opremu i materijal te ostale pokretnine  </w:t>
            </w:r>
          </w:p>
        </w:tc>
      </w:tr>
    </w:tbl>
    <w:p w:rsidRDefault="00704CBD" w:rsidP="00704CBD" w:rsidR="00704CBD"/>
    <w:p w:rsidRDefault="00704CBD" w:rsidP="00704CBD" w:rsidR="00704CBD"/>
    <w:p w:rsidRDefault="00704CBD" w:rsidP="00704CBD" w:rsidR="00704CBD" w:rsidRPr="00A85FD2">
      <w:pPr>
        <w:rPr>
          <w:sz w:val="18"/>
          <w:szCs w:val="18"/>
        </w:rPr>
      </w:pPr>
    </w:p>
    <w:p w:rsidRDefault="00704CBD" w:rsidP="00704CBD" w:rsidR="00704CBD" w:rsidRPr="00A85FD2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 w:rsidRPr="00A85FD2">
        <w:rPr>
          <w:rFonts w:cs="Arial" w:hAnsi="Arial" w:ascii="Arial"/>
          <w:sz w:val="18"/>
          <w:szCs w:val="18"/>
          <w:lang w:eastAsia="hr-HR"/>
        </w:rPr>
        <w:t xml:space="preserve">KOMICRO d.o.o. </w:t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</w:r>
      <w:r>
        <w:rPr>
          <w:rFonts w:cs="Arial" w:hAnsi="Arial" w:ascii="Arial"/>
          <w:sz w:val="18"/>
          <w:szCs w:val="18"/>
          <w:lang w:eastAsia="hr-HR"/>
        </w:rPr>
        <w:tab/>
        <w:t>broj: 46. St - 289</w:t>
      </w:r>
      <w:r w:rsidRPr="00A85FD2">
        <w:rPr>
          <w:rFonts w:cs="Arial" w:hAnsi="Arial" w:ascii="Arial"/>
          <w:sz w:val="18"/>
          <w:szCs w:val="18"/>
          <w:lang w:eastAsia="hr-HR"/>
        </w:rPr>
        <w:t>9/18-17</w:t>
      </w:r>
    </w:p>
    <w:p w:rsidRDefault="00704CBD" w:rsidP="00704CBD" w:rsidR="00704CBD" w:rsidRPr="00A85FD2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 w:rsidRPr="00A85FD2">
        <w:rPr>
          <w:rFonts w:cs="Arial" w:hAnsi="Arial" w:ascii="Arial"/>
          <w:sz w:val="18"/>
          <w:szCs w:val="18"/>
          <w:lang w:eastAsia="hr-HR"/>
        </w:rPr>
        <w:t xml:space="preserve"> Zagreb, Radnička cesta 173L</w:t>
      </w:r>
    </w:p>
    <w:p w:rsidRDefault="00704CBD" w:rsidP="00704CBD" w:rsidR="00704CBD" w:rsidRPr="00A85FD2">
      <w:pPr>
        <w:overflowPunct w:val="false"/>
        <w:autoSpaceDE w:val="false"/>
        <w:adjustRightInd w:val="false"/>
        <w:jc w:val="both"/>
        <w:rPr>
          <w:rFonts w:cs="Arial" w:hAnsi="Arial" w:ascii="Arial"/>
          <w:sz w:val="18"/>
          <w:szCs w:val="18"/>
          <w:lang w:eastAsia="hr-HR"/>
        </w:rPr>
      </w:pPr>
      <w:r w:rsidRPr="00A85FD2">
        <w:rPr>
          <w:rFonts w:cs="Arial" w:hAnsi="Arial" w:ascii="Arial"/>
          <w:sz w:val="18"/>
          <w:szCs w:val="18"/>
          <w:lang w:eastAsia="hr-HR"/>
        </w:rPr>
        <w:t>OIB:89720022828</w:t>
      </w:r>
    </w:p>
    <w:p w:rsidRDefault="00704CBD" w:rsidP="00704CBD" w:rsidR="00704CBD" w:rsidRPr="00A85FD2">
      <w:pPr>
        <w:rPr>
          <w:rFonts w:cs="Arial" w:hAnsi="Arial" w:ascii="Arial"/>
          <w:b/>
          <w:sz w:val="18"/>
          <w:szCs w:val="18"/>
        </w:rPr>
      </w:pPr>
      <w:r w:rsidRPr="00A85FD2">
        <w:rPr>
          <w:rFonts w:cs="Arial" w:hAnsi="Arial" w:ascii="Arial"/>
          <w:sz w:val="18"/>
          <w:szCs w:val="18"/>
        </w:rPr>
        <w:t xml:space="preserve">                                  </w:t>
      </w:r>
      <w:r w:rsidRPr="00A85FD2">
        <w:rPr>
          <w:rFonts w:cs="Arial" w:hAnsi="Arial" w:ascii="Arial"/>
          <w:sz w:val="18"/>
          <w:szCs w:val="18"/>
        </w:rPr>
        <w:tab/>
      </w:r>
      <w:r w:rsidRPr="00A85FD2">
        <w:rPr>
          <w:rFonts w:cs="Arial" w:hAnsi="Arial" w:ascii="Arial"/>
          <w:sz w:val="18"/>
          <w:szCs w:val="18"/>
        </w:rPr>
        <w:tab/>
      </w:r>
      <w:r w:rsidRPr="00A85FD2">
        <w:rPr>
          <w:rFonts w:cs="Arial" w:hAnsi="Arial" w:ascii="Arial"/>
          <w:sz w:val="18"/>
          <w:szCs w:val="18"/>
        </w:rPr>
        <w:tab/>
        <w:t xml:space="preserve">                                     </w:t>
      </w:r>
      <w:r w:rsidRPr="00A85FD2">
        <w:rPr>
          <w:rFonts w:cs="Arial" w:hAnsi="Arial" w:ascii="Arial"/>
          <w:b/>
          <w:sz w:val="18"/>
          <w:szCs w:val="18"/>
        </w:rPr>
        <w:t>II. TABLICA RAZLUČNIH PRAVA</w:t>
      </w:r>
    </w:p>
    <w:p w:rsidRDefault="00704CBD" w:rsidP="00704CBD" w:rsidR="00704CBD" w:rsidRPr="00A85FD2">
      <w:pPr>
        <w:jc w:val="center"/>
        <w:rPr>
          <w:rFonts w:cs="Arial" w:hAnsi="Arial" w:ascii="Arial"/>
          <w:sz w:val="18"/>
          <w:szCs w:val="18"/>
        </w:rPr>
      </w:pPr>
      <w:r w:rsidRPr="00A85FD2">
        <w:rPr>
          <w:rFonts w:cs="Arial" w:hAnsi="Arial" w:ascii="Arial"/>
          <w:sz w:val="18"/>
          <w:szCs w:val="18"/>
        </w:rPr>
        <w:t xml:space="preserve">Na nekretninama </w:t>
      </w:r>
    </w:p>
    <w:p w:rsidRDefault="00704CBD" w:rsidP="00704CBD" w:rsidR="00704CBD" w:rsidRPr="00A85FD2">
      <w:pPr>
        <w:jc w:val="center"/>
        <w:rPr>
          <w:rFonts w:cs="Arial" w:hAnsi="Arial" w:ascii="Arial"/>
          <w:sz w:val="18"/>
          <w:szCs w:val="18"/>
        </w:rPr>
      </w:pPr>
    </w:p>
    <w:p w:rsidRDefault="00704CBD" w:rsidP="00704CBD" w:rsidR="00704CBD" w:rsidRPr="00A85FD2">
      <w:pPr>
        <w:jc w:val="center"/>
        <w:rPr>
          <w:rFonts w:cs="Arial" w:hAnsi="Arial" w:ascii="Arial"/>
          <w:sz w:val="18"/>
          <w:szCs w:val="18"/>
        </w:rPr>
      </w:pPr>
    </w:p>
    <w:p w:rsidRDefault="00704CBD" w:rsidP="00704CBD" w:rsidR="00704CBD" w:rsidRPr="00A85FD2">
      <w:pPr>
        <w:jc w:val="center"/>
        <w:rPr>
          <w:rFonts w:cs="Arial" w:hAnsi="Arial" w:ascii="Arial"/>
          <w:sz w:val="18"/>
          <w:szCs w:val="18"/>
        </w:rPr>
      </w:pPr>
      <w:r w:rsidRPr="00A85FD2">
        <w:rPr>
          <w:rFonts w:cs="Arial" w:hAnsi="Arial" w:ascii="Arial"/>
          <w:sz w:val="18"/>
          <w:szCs w:val="18"/>
        </w:rPr>
        <w:tab/>
        <w:t xml:space="preserve">                                                                        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92"/>
        <w:gridCol w:w="1310"/>
        <w:gridCol w:w="938"/>
        <w:gridCol w:w="923"/>
        <w:gridCol w:w="1176"/>
        <w:gridCol w:w="1028"/>
        <w:gridCol w:w="1468"/>
        <w:gridCol w:w="1823"/>
      </w:tblGrid>
      <w:tr w:rsidTr="00084AED" w:rsidR="00704CBD" w:rsidRPr="00A85FD2">
        <w:trPr>
          <w:trHeight w:val="499"/>
          <w:jc w:val="center"/>
        </w:trPr>
        <w:tc>
          <w:tcPr>
            <w:tcW w:type="dxa" w:w="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Rb / Broj prijave</w:t>
            </w:r>
          </w:p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4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3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22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2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Dio imovine na koji se odnosi razlučno pravo</w:t>
            </w:r>
          </w:p>
        </w:tc>
      </w:tr>
      <w:tr w:rsidTr="00084AED" w:rsidR="00704CBD" w:rsidRPr="00A85FD2">
        <w:trPr>
          <w:trHeight w:val="500"/>
          <w:jc w:val="center"/>
        </w:trPr>
        <w:tc>
          <w:tcPr>
            <w:tcW w:type="dxa" w:w="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1/6</w:t>
            </w:r>
          </w:p>
        </w:tc>
        <w:tc>
          <w:tcPr>
            <w:tcW w:type="dxa" w:w="20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 xml:space="preserve">Vladimir Mulyak, zastupa odvjetnik Damir Pokupec iz Zagreba </w:t>
            </w:r>
          </w:p>
        </w:tc>
        <w:tc>
          <w:tcPr>
            <w:tcW w:type="dxa" w:w="14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23629209400</w:t>
            </w:r>
          </w:p>
        </w:tc>
        <w:tc>
          <w:tcPr>
            <w:tcW w:type="dxa" w:w="13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  <w:r w:rsidRPr="00A85FD2">
              <w:rPr>
                <w:rFonts w:cs="Arial" w:hAnsi="Arial" w:ascii="Arial"/>
                <w:sz w:val="18"/>
                <w:szCs w:val="18"/>
              </w:rPr>
              <w:t>Opatija,Maršala Tita 11</w:t>
            </w:r>
          </w:p>
        </w:tc>
        <w:tc>
          <w:tcPr>
            <w:tcW w:type="dxa" w:w="1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 w:rsidRPr="00957F20">
              <w:rPr>
                <w:rFonts w:cs="Arial" w:hAnsi="Arial" w:ascii="Arial"/>
                <w:sz w:val="18"/>
                <w:szCs w:val="18"/>
              </w:rPr>
              <w:t>Općinski građanski sud u Zagrebu</w:t>
            </w:r>
            <w:r>
              <w:rPr>
                <w:rFonts w:cs="Arial" w:hAnsi="Arial" w:ascii="Arial"/>
                <w:sz w:val="18"/>
                <w:szCs w:val="18"/>
              </w:rPr>
              <w:t xml:space="preserve"> zemljišno knjižni odjel Zagreb </w:t>
            </w:r>
          </w:p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Z-69182/2018 od 19.12.2018.</w:t>
            </w:r>
          </w:p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( glavnica 3.015.025,12 + kamata 462.499,79 kn9</w:t>
            </w: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3.447.524,91 kn</w:t>
            </w:r>
          </w:p>
        </w:tc>
        <w:tc>
          <w:tcPr>
            <w:tcW w:type="dxa" w:w="22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04CBD" w:rsidP="00084AED" w:rsidR="00704CBD" w:rsidRPr="00A85FD2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  <w:r w:rsidRPr="00A41288">
              <w:rPr>
                <w:rFonts w:cs="Arial" w:hAnsi="Arial" w:ascii="Arial"/>
                <w:sz w:val="18"/>
                <w:szCs w:val="18"/>
              </w:rPr>
              <w:t>Ugovor o zajmu od 28.10.2014. ; Sporazum o osiguranju novčane tražbine od</w:t>
            </w:r>
            <w:r>
              <w:rPr>
                <w:rFonts w:cs="Arial" w:hAnsi="Arial" w:ascii="Arial"/>
                <w:sz w:val="18"/>
                <w:szCs w:val="18"/>
              </w:rPr>
              <w:t xml:space="preserve"> 15.11.2018. javni bilježnik T.S</w:t>
            </w:r>
            <w:r w:rsidRPr="00A41288">
              <w:rPr>
                <w:rFonts w:cs="Arial" w:hAnsi="Arial" w:ascii="Arial"/>
                <w:sz w:val="18"/>
                <w:szCs w:val="18"/>
              </w:rPr>
              <w:t>udar OV-12060/2018;</w:t>
            </w:r>
          </w:p>
        </w:tc>
        <w:tc>
          <w:tcPr>
            <w:tcW w:type="dxa" w:w="2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704CBD" w:rsidP="00084AED" w:rsidR="00704CBD" w:rsidRPr="00957F20">
            <w:pPr>
              <w:rPr>
                <w:rFonts w:cs="Arial" w:hAnsi="Arial" w:ascii="Arial"/>
                <w:sz w:val="18"/>
                <w:szCs w:val="18"/>
              </w:rPr>
            </w:pPr>
            <w:r w:rsidRPr="00957F20">
              <w:rPr>
                <w:rFonts w:cs="Arial" w:hAnsi="Arial" w:ascii="Arial"/>
                <w:sz w:val="18"/>
                <w:szCs w:val="18"/>
              </w:rPr>
              <w:t xml:space="preserve">zk ul 11007, kč br 6823/12 sedamnaest zgrada, četiri bazena i tvorničko dvorište 12.831 </w:t>
            </w:r>
          </w:p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84AED" w:rsidR="00704CBD" w:rsidRPr="00A85FD2">
        <w:trPr>
          <w:trHeight w:val="500"/>
          <w:jc w:val="center"/>
        </w:trPr>
        <w:tc>
          <w:tcPr>
            <w:tcW w:type="dxa" w:w="8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3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4CBD" w:rsidP="00084AED" w:rsidR="00704CBD" w:rsidRPr="00A85FD2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704CBD" w:rsidP="00704CBD" w:rsidR="00704CBD">
      <w:pPr>
        <w:rPr>
          <w:sz w:val="18"/>
          <w:szCs w:val="18"/>
        </w:rPr>
      </w:pPr>
    </w:p>
    <w:p w:rsidRDefault="00704CBD" w:rsidP="00704CBD" w:rsidR="00704CBD">
      <w:pPr>
        <w:rPr>
          <w:sz w:val="18"/>
          <w:szCs w:val="18"/>
        </w:rPr>
      </w:pPr>
    </w:p>
    <w:p w:rsidRDefault="00704CBD" w:rsidP="00704CBD" w:rsidR="00704CBD">
      <w:pPr>
        <w:rPr>
          <w:sz w:val="18"/>
          <w:szCs w:val="18"/>
        </w:rPr>
      </w:pPr>
    </w:p>
    <w:p w:rsidRDefault="00704CBD" w:rsidP="00704CBD" w:rsidR="00704CBD">
      <w:pPr>
        <w:rPr>
          <w:sz w:val="18"/>
          <w:szCs w:val="18"/>
        </w:rPr>
      </w:pPr>
    </w:p>
    <w:p w:rsidRDefault="00704CBD" w:rsidP="00704CBD" w:rsidR="00704CBD" w:rsidRPr="006C28BC">
      <w:pPr>
        <w:rPr>
          <w:rFonts w:cs="Arial" w:hAnsi="Arial" w:ascii="Arial"/>
          <w:sz w:val="20"/>
          <w:szCs w:val="20"/>
        </w:rPr>
      </w:pPr>
      <w:r w:rsidRPr="006C28BC">
        <w:rPr>
          <w:rFonts w:cs="Arial" w:hAnsi="Arial" w:ascii="Arial"/>
          <w:sz w:val="20"/>
          <w:szCs w:val="20"/>
        </w:rPr>
        <w:t xml:space="preserve">Zagreb, 24.04.2019. </w:t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  <w:t xml:space="preserve">Stečajni upravitelj </w:t>
      </w:r>
    </w:p>
    <w:p w:rsidRDefault="00704CBD" w:rsidP="00704CBD" w:rsidR="00704CBD" w:rsidRPr="006C28BC">
      <w:pPr>
        <w:rPr>
          <w:rFonts w:cs="Arial" w:hAnsi="Arial" w:ascii="Arial"/>
          <w:sz w:val="20"/>
          <w:szCs w:val="20"/>
        </w:rPr>
      </w:pP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 w:rsidRPr="006C28BC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</w:t>
      </w:r>
      <w:r w:rsidRPr="006C28BC">
        <w:rPr>
          <w:rFonts w:cs="Arial" w:hAnsi="Arial" w:ascii="Arial"/>
          <w:sz w:val="20"/>
          <w:szCs w:val="20"/>
        </w:rPr>
        <w:t xml:space="preserve">Miroslav Borš </w:t>
      </w:r>
    </w:p>
    <w:p w:rsidRDefault="00F867E4" w:rsidR="00F867E4"/>
    <w:sectPr w:rsidR="00F867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136FA"/>
    <w:multiLevelType w:val="hybridMultilevel"/>
    <w:tmpl w:val="C766418C"/>
    <w:lvl w:tplc="35F44336" w:ilvl="0">
      <w:start w:val="1"/>
      <w:numFmt w:val="upperRoman"/>
      <w:lvlText w:val="%1."/>
      <w:lvlJc w:val="left"/>
      <w:pPr>
        <w:ind w:hanging="720" w:left="10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96A6F"/>
    <w:multiLevelType w:val="hybridMultilevel"/>
    <w:tmpl w:val="184A364C"/>
    <w:lvl w:tplc="85A22976" w:ilvl="0">
      <w:start w:val="15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013DD4"/>
    <w:multiLevelType w:val="hybridMultilevel"/>
    <w:tmpl w:val="34D8AE76"/>
    <w:lvl w:tplc="900CAED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CBD"/>
    <w:rsid w:val="00704CBD"/>
    <w:rsid w:val="00844A74"/>
    <w:rsid w:val="008B2D79"/>
    <w:rsid w:val="00D8622D"/>
    <w:rsid w:val="00E60B90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CBD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4CBD"/>
    <w:pPr>
      <w:suppressAutoHyphens/>
      <w:autoSpaceDN w:val="false"/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60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B9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B90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B90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B90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CBD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4CBD"/>
    <w:pPr>
      <w:suppressAutoHyphens/>
      <w:autoSpaceDN w:val="0"/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60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B9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B90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B90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B90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4405</properties:Words>
  <properties:Characters>26577</properties:Characters>
  <properties:Lines>1887</properties:Lines>
  <properties:Paragraphs>869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2019-04-26T05:34:00Z</dcterms:created>
  <dc:creator>Nikolina Krunić</dc:creator>
  <cp:lastModifiedBy>Nikolina Krunić</cp:lastModifiedBy>
  <dcterms:modified xmlns:xsi="http://www.w3.org/2001/XMLSchema-instance" xsi:type="dcterms:W3CDTF">2019-04-26T05:36:00Z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St-2889/2018-27 / Podnesak - Izvješće stečajnog upravitelja (KOMICRO 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