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a6e2" w14:paraId="4f9a6e2" w:rsidRDefault="00642174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St-411/12-</w:t>
      </w:r>
      <w:r w:rsidR="007D4FB9">
        <w:rPr>
          <w:b w:val="false"/>
        </w:rPr>
        <w:t>96</w:t>
      </w:r>
    </w:p>
    <w:p w:rsidRDefault="00750D0F" w:rsidP="00A45868" w:rsidR="00A458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868" w:rsidP="00A45868" w:rsidR="00A45868" w:rsidRPr="00D21A2C"/>
    <w:p w:rsidRDefault="00A45868" w:rsidP="00A45868" w:rsidR="00A458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45868" w:rsidP="00A45868" w:rsidR="00A458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5868" w:rsidP="00A45868" w:rsidR="00C037AB" w:rsidRPr="00A4586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4AC2" w:rsidP="00C037AB" w:rsidR="00E54AC2"/>
    <w:p w:rsidRDefault="00F8611A" w:rsidP="00C037AB" w:rsidR="00C037AB" w:rsidRPr="00A45868">
      <w:pPr>
        <w:pStyle w:val="Naslov1"/>
        <w:rPr>
          <w:b w:val="false"/>
        </w:rPr>
      </w:pPr>
      <w:r w:rsidRPr="00A45868">
        <w:rPr>
          <w:b w:val="false"/>
        </w:rPr>
        <w:t>Z A K L J U Č A K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48, MBS 030085175, OIB 55303512502</w:t>
      </w:r>
      <w:r w:rsidR="000465B9">
        <w:rPr>
          <w:b/>
        </w:rPr>
        <w:t xml:space="preserve">, </w:t>
      </w:r>
      <w:r w:rsidR="000465B9">
        <w:t xml:space="preserve">dana </w:t>
      </w:r>
      <w:r w:rsidR="007D4FB9">
        <w:t>22. rujna</w:t>
      </w:r>
      <w:r w:rsidR="00642174">
        <w:t xml:space="preserve"> 2016.</w:t>
      </w:r>
      <w:r w:rsidR="00092237">
        <w:t xml:space="preserve"> </w:t>
      </w:r>
      <w:r w:rsidR="000465B9">
        <w:t xml:space="preserve"> godine,</w:t>
      </w:r>
    </w:p>
    <w:p w:rsidRDefault="00E54AC2" w:rsidP="00904741" w:rsidR="00E54AC2">
      <w:pPr>
        <w:jc w:val="both"/>
      </w:pPr>
    </w:p>
    <w:p w:rsidRDefault="00F27DF9" w:rsidP="00904741" w:rsidR="00F27DF9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2B16F3" w:rsidP="002B16F3" w:rsidR="002B16F3">
      <w:pPr>
        <w:pStyle w:val="Tijeloteksta"/>
        <w:ind w:left="705"/>
        <w:rPr>
          <w:bCs/>
        </w:rPr>
      </w:pPr>
    </w:p>
    <w:p w:rsidRDefault="00E54AC2" w:rsidP="00E54AC2" w:rsidR="00E54AC2">
      <w:pPr>
        <w:pStyle w:val="Tijeloteksta"/>
        <w:ind w:left="705"/>
        <w:rPr>
          <w:bCs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1032 k.o. Cerić i to kčbr. 666/2 u naravi oranica  u Ulici Ante Starčevića,  površine 1691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655 k.o. Cerić i to kčbr. 665  u naravi oranica u Ulici Ante Starčevića, površine 1253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- upisanih u zk.ul. 496 k.o. Cerić i to kčbr. 664 u naravi oranica Livade, površine 897 m2.</w:t>
      </w:r>
    </w:p>
    <w:p w:rsidRDefault="00E54AC2" w:rsidP="00A45868" w:rsidR="00E54AC2" w:rsidRPr="00A45868">
      <w:pPr>
        <w:ind w:left="1065"/>
        <w:jc w:val="both"/>
        <w:rPr>
          <w:color w:val="000000"/>
        </w:rPr>
      </w:pPr>
      <w:r>
        <w:rPr>
          <w:color w:val="000000"/>
        </w:rPr>
        <w:t>Na navedenoj nekretni</w:t>
      </w:r>
      <w:r w:rsidR="00A45868">
        <w:rPr>
          <w:color w:val="000000"/>
        </w:rPr>
        <w:t>ni nije upisano razlučno pravo.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1.</w:t>
      </w:r>
      <w:r>
        <w:t>)</w:t>
      </w:r>
      <w:r w:rsidR="00111055">
        <w:t xml:space="preserve"> </w:t>
      </w:r>
      <w:r w:rsidR="00E54AC2">
        <w:t xml:space="preserve">    </w:t>
      </w:r>
      <w:r w:rsidR="007D4FB9">
        <w:t xml:space="preserve">22.287,61 </w:t>
      </w:r>
      <w:r w:rsidR="00F969D1">
        <w:t xml:space="preserve"> </w:t>
      </w:r>
      <w:r w:rsidR="00642174">
        <w:t xml:space="preserve"> </w:t>
      </w:r>
      <w:r w:rsidR="000465B9">
        <w:t>kn.</w:t>
      </w:r>
    </w:p>
    <w:p w:rsidRDefault="0014294C" w:rsidP="000465B9" w:rsidR="006B79DB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2.</w:t>
      </w:r>
      <w:r w:rsidR="009B0CD9">
        <w:t>)</w:t>
      </w:r>
      <w:r w:rsidR="00E54AC2">
        <w:t xml:space="preserve"> </w:t>
      </w:r>
      <w:r w:rsidR="00F969D1">
        <w:t xml:space="preserve">   </w:t>
      </w:r>
      <w:r w:rsidR="00642174">
        <w:t xml:space="preserve"> </w:t>
      </w:r>
      <w:r w:rsidR="007D4FB9">
        <w:t>298.720,82</w:t>
      </w:r>
      <w:r w:rsidR="00F969D1">
        <w:t xml:space="preserve"> </w:t>
      </w:r>
      <w:r w:rsidR="00A45868">
        <w:t xml:space="preserve"> kn.</w:t>
      </w:r>
    </w:p>
    <w:p w:rsidRDefault="00E54AC2" w:rsidP="000465B9" w:rsidR="00E54AC2">
      <w:pPr>
        <w:numPr>
          <w:ilvl w:val="0"/>
          <w:numId w:val="14"/>
        </w:numPr>
        <w:jc w:val="both"/>
      </w:pPr>
      <w:r>
        <w:t xml:space="preserve">I  3.)      </w:t>
      </w:r>
      <w:r w:rsidR="007D4FB9">
        <w:t>19.405,20</w:t>
      </w:r>
      <w:r w:rsidR="00A45868">
        <w:t xml:space="preserve"> </w:t>
      </w:r>
      <w:r>
        <w:t xml:space="preserve"> </w:t>
      </w:r>
      <w:r w:rsidR="00642174">
        <w:t xml:space="preserve"> </w:t>
      </w:r>
      <w:r>
        <w:t>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8D0D7B">
        <w:t>deveta</w:t>
      </w:r>
      <w:r w:rsidR="00642174">
        <w:t xml:space="preserve"> 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465B9">
        <w:t xml:space="preserve"> </w:t>
      </w:r>
      <w:r w:rsidR="008D0D7B">
        <w:t>19. listopada</w:t>
      </w:r>
      <w:r w:rsidR="00642174">
        <w:t xml:space="preserve"> 2016. </w:t>
      </w:r>
      <w:r w:rsidR="00364EF5">
        <w:t xml:space="preserve"> godine u </w:t>
      </w:r>
      <w:r w:rsidR="00642174">
        <w:t>09,00</w:t>
      </w:r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96816">
      <w:pPr>
        <w:jc w:val="center"/>
      </w:pPr>
      <w:r>
        <w:lastRenderedPageBreak/>
        <w:t>2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7D4FB9">
        <w:rPr>
          <w:b w:val="false"/>
        </w:rPr>
        <w:t>96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pojedinačno </w:t>
      </w:r>
      <w:r w:rsidR="00202502">
        <w:t xml:space="preserve">na </w:t>
      </w:r>
      <w:r w:rsidR="008D0D7B">
        <w:t>devetom</w:t>
      </w:r>
      <w:r w:rsidR="006A435E">
        <w:t xml:space="preserve"> r</w:t>
      </w:r>
      <w:r w:rsidR="00111055">
        <w:t>očištu</w:t>
      </w:r>
      <w:r w:rsidR="00C44250">
        <w:t xml:space="preserve"> </w:t>
      </w:r>
      <w:r>
        <w:t>za dražbu po početnim cijenama koje su jednake 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DC7F70">
        <w:t>ih cijena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F27DF9" w:rsidP="00F27DF9" w:rsidR="00F27DF9">
      <w:pPr>
        <w:jc w:val="both"/>
      </w:pPr>
    </w:p>
    <w:p w:rsidRDefault="00F27DF9" w:rsidP="00F27DF9" w:rsidR="00F27DF9">
      <w:pPr>
        <w:jc w:val="center"/>
      </w:pPr>
      <w:r>
        <w:lastRenderedPageBreak/>
        <w:t>3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7D4FB9">
        <w:rPr>
          <w:b w:val="false"/>
        </w:rPr>
        <w:t>96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0465B9" w:rsidR="00F96816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364EF5" w:rsidR="00E54AC2">
      <w:pPr>
        <w:ind w:left="1788"/>
        <w:jc w:val="both"/>
      </w:pPr>
      <w:r>
        <w:t xml:space="preserve">                   </w:t>
      </w:r>
      <w:r w:rsidR="0035555D">
        <w:t xml:space="preserve">                   </w:t>
      </w:r>
    </w:p>
    <w:p w:rsidRDefault="00A11A10" w:rsidP="000465B9" w:rsidR="00A11A10">
      <w:pPr>
        <w:ind w:left="1788"/>
        <w:jc w:val="both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44/96, 29/99, 129/00, 123/03, 82/06, 116/10, 25/12, 133/12 u vezi s člankom 441. Stečajnog zakona Narodne novine 71/15).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8D0D7B">
        <w:rPr>
          <w:bCs/>
        </w:rPr>
        <w:t>osme</w:t>
      </w:r>
      <w:r w:rsidR="006A435E">
        <w:rPr>
          <w:bCs/>
        </w:rPr>
        <w:t xml:space="preserve"> </w:t>
      </w:r>
      <w:r w:rsidR="00092237">
        <w:rPr>
          <w:bCs/>
        </w:rPr>
        <w:t>javne dražbe, početna cijena po kojoj je određena prodaja nekr</w:t>
      </w:r>
      <w:r w:rsidR="00F969D1">
        <w:rPr>
          <w:bCs/>
        </w:rPr>
        <w:t>etnina stečajnoj dužnika na</w:t>
      </w:r>
      <w:r w:rsidR="008D0D7B">
        <w:rPr>
          <w:bCs/>
        </w:rPr>
        <w:t xml:space="preserve"> devetoj</w:t>
      </w:r>
      <w:r w:rsidR="00F969D1">
        <w:rPr>
          <w:bCs/>
        </w:rPr>
        <w:t xml:space="preserve"> javnoj dražbi, umanjena je za </w:t>
      </w:r>
      <w:r>
        <w:rPr>
          <w:bCs/>
        </w:rPr>
        <w:t>2</w:t>
      </w:r>
      <w:r w:rsidR="00092237">
        <w:rPr>
          <w:bCs/>
        </w:rPr>
        <w:t>0 %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r w:rsidR="006A435E">
        <w:rPr>
          <w:bCs/>
        </w:rPr>
        <w:t>84., 88., 90.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57/96, 29/99, 42/00, 173/03, 194/03, 151/04, 88/05, 121/05, 67/08, 139/10, 112/12, 25/13 i 93/14), a u svezi s člankom 164.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CB3A0F">
        <w:t xml:space="preserve"> </w:t>
      </w:r>
      <w:r w:rsidR="008D0D7B">
        <w:t xml:space="preserve">22. rujan </w:t>
      </w:r>
      <w:r w:rsidR="006F2D6F">
        <w:t xml:space="preserve"> 2016. </w:t>
      </w:r>
      <w:r w:rsidR="00CF44D3">
        <w:t xml:space="preserve"> </w:t>
      </w:r>
    </w:p>
    <w:p w:rsidRDefault="004C529D" w:rsidP="00CE45E9" w:rsidR="004C529D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CF44D3">
        <w:t>učka nije dopuštena žalba. (članak 11. stav 9. Stečajnog zakona</w:t>
      </w:r>
      <w:r>
        <w:t xml:space="preserve">) 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CE45E9" w:rsidP="00CE45E9" w:rsidR="00CE45E9">
      <w:pPr>
        <w:pStyle w:val="Tijeloteksta"/>
        <w:jc w:val="left"/>
      </w:pPr>
      <w:r>
        <w:t>1.   stečajni upravitelj</w:t>
      </w:r>
      <w:r w:rsidR="00CF44D3">
        <w:t xml:space="preserve"> Kata Rašić dipl. iur. iz Vinkovaca, S. S. Kranjčevića 3</w:t>
      </w:r>
      <w:r w:rsidR="00CF44D3">
        <w:rPr>
          <w:bCs/>
        </w:rPr>
        <w:t>1</w:t>
      </w:r>
    </w:p>
    <w:p w:rsidRDefault="00E54AC2" w:rsidP="00E54AC2" w:rsidR="00CE45E9" w:rsidRPr="00E54AC2">
      <w:pPr>
        <w:pStyle w:val="Tijeloteksta"/>
        <w:jc w:val="left"/>
      </w:pPr>
      <w:r>
        <w:t xml:space="preserve">2.  razlučni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 xml:space="preserve">6. roč. </w:t>
      </w:r>
      <w:r w:rsidR="008D0D7B">
        <w:t>19/10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4"/>
  </w:num>
  <w:num w:numId="7">
    <w:abstractNumId w:val="16"/>
  </w:num>
  <w:num w:numId="8">
    <w:abstractNumId w:val="4"/>
  </w:num>
  <w:num w:numId="9">
    <w:abstractNumId w:val="1"/>
  </w:num>
  <w:num w:numId="10">
    <w:abstractNumId w:val="17"/>
  </w:num>
  <w:num w:numId="11">
    <w:abstractNumId w:val="15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0"/>
  </w:num>
  <w:num w:numId="17">
    <w:abstractNumId w:val="3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D0569"/>
    <w:rsid w:val="000D1D93"/>
    <w:rsid w:val="000E762A"/>
    <w:rsid w:val="000F5910"/>
    <w:rsid w:val="000F61EA"/>
    <w:rsid w:val="00101177"/>
    <w:rsid w:val="00102060"/>
    <w:rsid w:val="00111055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1F66A8"/>
    <w:rsid w:val="00202502"/>
    <w:rsid w:val="00204C74"/>
    <w:rsid w:val="002063E3"/>
    <w:rsid w:val="00210890"/>
    <w:rsid w:val="00212726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64EF5"/>
    <w:rsid w:val="00375C7E"/>
    <w:rsid w:val="00380D97"/>
    <w:rsid w:val="003832CA"/>
    <w:rsid w:val="003879D1"/>
    <w:rsid w:val="003924AF"/>
    <w:rsid w:val="00395C8E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86A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7CC6"/>
    <w:rsid w:val="0069656A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2F31"/>
    <w:rsid w:val="007D30C9"/>
    <w:rsid w:val="007D4FB9"/>
    <w:rsid w:val="007E7376"/>
    <w:rsid w:val="007F2682"/>
    <w:rsid w:val="0081139D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63B0F"/>
    <w:rsid w:val="00971986"/>
    <w:rsid w:val="00980419"/>
    <w:rsid w:val="009805D8"/>
    <w:rsid w:val="00980E4D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770D1"/>
    <w:rsid w:val="00A8702F"/>
    <w:rsid w:val="00AA6B6E"/>
    <w:rsid w:val="00AB7B53"/>
    <w:rsid w:val="00AC31E7"/>
    <w:rsid w:val="00AD531A"/>
    <w:rsid w:val="00AE1830"/>
    <w:rsid w:val="00AF624A"/>
    <w:rsid w:val="00B24B41"/>
    <w:rsid w:val="00B24E86"/>
    <w:rsid w:val="00B344FD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F44D3"/>
    <w:rsid w:val="00CF63EE"/>
    <w:rsid w:val="00D212DB"/>
    <w:rsid w:val="00D23251"/>
    <w:rsid w:val="00D24D2F"/>
    <w:rsid w:val="00D97782"/>
    <w:rsid w:val="00DA146A"/>
    <w:rsid w:val="00DA4636"/>
    <w:rsid w:val="00DC7F70"/>
    <w:rsid w:val="00DE356D"/>
    <w:rsid w:val="00DE5F69"/>
    <w:rsid w:val="00DF62AC"/>
    <w:rsid w:val="00E17976"/>
    <w:rsid w:val="00E23AF8"/>
    <w:rsid w:val="00E3001C"/>
    <w:rsid w:val="00E53C2D"/>
    <w:rsid w:val="00E54AC2"/>
    <w:rsid w:val="00E60C19"/>
    <w:rsid w:val="00E96356"/>
    <w:rsid w:val="00EA028A"/>
    <w:rsid w:val="00EC0019"/>
    <w:rsid w:val="00EC4C0F"/>
    <w:rsid w:val="00ED4C16"/>
    <w:rsid w:val="00F040DB"/>
    <w:rsid w:val="00F13005"/>
    <w:rsid w:val="00F27DF9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D2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F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F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F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F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D2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F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F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F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F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803CD-0A62-47BC-A8DC-079693094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1039</properties:Words>
  <properties:Characters>5459</properties:Characters>
  <properties:Lines>154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6636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2016-09-22T11:10:00Z</dcterms:created>
  <dc:creator>Korisnik</dc:creator>
  <cp:lastModifiedBy>Maja Kocijan</cp:lastModifiedBy>
  <cp:lastPrinted>2016-09-22T11:04:00Z</cp:lastPrinted>
  <dcterms:modified xmlns:xsi="http://www.w3.org/2001/XMLSchema-instance" xsi:type="dcterms:W3CDTF">2016-09-22T11:11:00Z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