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b5e4" w14:paraId="c68b5e4" w:rsidRDefault="006304C8" w:rsidP="006304C8" w:rsidR="006304C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6304C8" w:rsidP="006304C8" w:rsidR="006304C8">
      <w:pPr>
        <w:rPr>
          <w:rFonts w:hAnsi="Times New Roman" w:ascii="Times New Roman"/>
          <w:szCs w:val="24"/>
        </w:rPr>
      </w:pP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04C8" w:rsidP="006304C8" w:rsidR="006304C8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bCs/>
          <w:szCs w:val="24"/>
        </w:rPr>
        <w:t>REPUBLIKA HRVATSKA</w:t>
      </w:r>
    </w:p>
    <w:p w:rsidRDefault="006304C8" w:rsidP="006304C8" w:rsidR="006304C8">
      <w:pPr>
        <w:pStyle w:val="Tijeloteksta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6304C8" w:rsidP="006304C8" w:rsidR="006304C8">
      <w:pPr>
        <w:pStyle w:val="Tijeloteksta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>
        <w:rPr>
          <w:rFonts w:cs="Times New Roman" w:hAnsi="Times New Roman" w:ascii="Times New Roman"/>
          <w:b w:val="false"/>
          <w:szCs w:val="24"/>
        </w:rPr>
        <w:t xml:space="preserve"> 2 </w:t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  <w:t>31-ST-889/13-16</w:t>
      </w:r>
    </w:p>
    <w:p w:rsidRDefault="006304C8" w:rsidP="006304C8" w:rsidR="006304C8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6304C8" w:rsidP="006304C8" w:rsidR="006304C8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6304C8" w:rsidP="006304C8" w:rsidR="006304C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>R J E Š E N J E</w:t>
      </w:r>
      <w:r>
        <w:rPr>
          <w:rFonts w:hAnsi="Times New Roman" w:ascii="Times New Roman"/>
          <w:szCs w:val="24"/>
        </w:rPr>
        <w:t xml:space="preserve"> </w:t>
      </w:r>
    </w:p>
    <w:p w:rsidRDefault="006304C8" w:rsidP="006304C8" w:rsidR="006304C8">
      <w:pPr>
        <w:jc w:val="center"/>
        <w:rPr>
          <w:rFonts w:hAnsi="Times New Roman" w:ascii="Times New Roman"/>
          <w:szCs w:val="24"/>
        </w:rPr>
      </w:pP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 po sucu Nadi Kraljić povodom prijedloga predlagatelja </w:t>
      </w:r>
      <w:r>
        <w:rPr>
          <w:rFonts w:hAnsi="Times New Roman" w:ascii="Times New Roman"/>
        </w:rPr>
        <w:t xml:space="preserve">STEČAJNA MASA TVORNICE RUBLJA MODEA, KRIŽEVCI, </w:t>
      </w:r>
      <w:proofErr w:type="spellStart"/>
      <w:r>
        <w:rPr>
          <w:rFonts w:hAnsi="Times New Roman" w:ascii="Times New Roman"/>
        </w:rPr>
        <w:t>I.Z</w:t>
      </w:r>
      <w:proofErr w:type="spellEnd"/>
      <w:r>
        <w:rPr>
          <w:rFonts w:hAnsi="Times New Roman" w:ascii="Times New Roman"/>
        </w:rPr>
        <w:t xml:space="preserve">. DIJANKOVEČKOG 4 za otvaranje stečajnog postupka nad stečajnim dužnikom MAGNUS d.o.o. Slunj, </w:t>
      </w:r>
      <w:proofErr w:type="spellStart"/>
      <w:r>
        <w:rPr>
          <w:rFonts w:hAnsi="Times New Roman" w:ascii="Times New Roman"/>
        </w:rPr>
        <w:t>Čamerovac</w:t>
      </w:r>
      <w:proofErr w:type="spellEnd"/>
      <w:r>
        <w:rPr>
          <w:rFonts w:hAnsi="Times New Roman" w:ascii="Times New Roman"/>
        </w:rPr>
        <w:t xml:space="preserve"> 184  MBS: 020040165 OIB: 90103922896 </w:t>
      </w:r>
      <w:r>
        <w:rPr>
          <w:rFonts w:hAnsi="Times New Roman" w:ascii="Times New Roman"/>
          <w:szCs w:val="24"/>
        </w:rPr>
        <w:t>dana 24. siječnja 2017.  godine</w:t>
      </w:r>
    </w:p>
    <w:p w:rsidRDefault="006304C8" w:rsidP="006304C8" w:rsidR="006304C8">
      <w:pPr>
        <w:rPr>
          <w:rFonts w:hAnsi="Times New Roman" w:ascii="Times New Roman"/>
          <w:szCs w:val="24"/>
        </w:rPr>
      </w:pPr>
    </w:p>
    <w:p w:rsidRDefault="006304C8" w:rsidP="006304C8" w:rsidR="006304C8">
      <w:pPr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 i j e š i o  j e :</w:t>
      </w:r>
    </w:p>
    <w:p w:rsidRDefault="006304C8" w:rsidP="006304C8" w:rsidR="006304C8">
      <w:pPr>
        <w:jc w:val="center"/>
        <w:rPr>
          <w:rFonts w:hAnsi="Times New Roman" w:ascii="Times New Roman"/>
          <w:szCs w:val="24"/>
        </w:rPr>
      </w:pP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1.</w:t>
      </w:r>
      <w:r>
        <w:rPr>
          <w:rFonts w:hAnsi="Times New Roman" w:ascii="Times New Roman"/>
          <w:szCs w:val="24"/>
        </w:rPr>
        <w:tab/>
        <w:t xml:space="preserve">Zakazuje se ročište za utvrđenje uvjeta  za otvaranje stečajnog postupka za dan: </w:t>
      </w:r>
    </w:p>
    <w:p w:rsidRDefault="006304C8" w:rsidP="006304C8" w:rsidR="006304C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21. veljače 2017.   u 09,30 sati </w:t>
      </w: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prostorijama Trgovačkog suda u Zagrebu, Petrinjska 8, soba 89/II (ulična zgrada).</w:t>
      </w:r>
    </w:p>
    <w:p w:rsidRDefault="006304C8" w:rsidP="006304C8" w:rsidR="006304C8">
      <w:pPr>
        <w:rPr>
          <w:rFonts w:hAnsi="Times New Roman" w:ascii="Times New Roman"/>
          <w:szCs w:val="24"/>
        </w:rPr>
      </w:pP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ročište se pozivaju: </w:t>
      </w:r>
    </w:p>
    <w:p w:rsidRDefault="006304C8" w:rsidP="006304C8" w:rsidR="006304C8">
      <w:pPr>
        <w:numPr>
          <w:ilvl w:val="0"/>
          <w:numId w:val="2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</w:t>
      </w:r>
    </w:p>
    <w:p w:rsidRDefault="006304C8" w:rsidP="006304C8" w:rsidR="006304C8">
      <w:pPr>
        <w:numPr>
          <w:ilvl w:val="0"/>
          <w:numId w:val="2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304C8" w:rsidP="006304C8" w:rsidR="006304C8">
      <w:pPr>
        <w:numPr>
          <w:ilvl w:val="0"/>
          <w:numId w:val="2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stečajni upravitelj</w:t>
      </w:r>
    </w:p>
    <w:p w:rsidRDefault="006304C8" w:rsidP="006304C8" w:rsidR="006304C8">
      <w:pPr>
        <w:numPr>
          <w:ilvl w:val="0"/>
          <w:numId w:val="2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6304C8" w:rsidP="006304C8" w:rsidR="006304C8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r>
        <w:rPr>
          <w:rFonts w:hAnsi="Times New Roman" w:ascii="Times New Roman"/>
          <w:szCs w:val="24"/>
        </w:rPr>
        <w:tab/>
        <w:t xml:space="preserve">Nalaže se FINI da do ročišta dostavi potvrdu o blokadi žiro računa za dužnika. </w:t>
      </w:r>
    </w:p>
    <w:p w:rsidRDefault="006304C8" w:rsidP="006304C8" w:rsidR="006304C8">
      <w:pPr>
        <w:ind w:firstLine="360"/>
        <w:rPr>
          <w:rFonts w:hAnsi="Times New Roman" w:ascii="Times New Roman"/>
          <w:szCs w:val="24"/>
        </w:rPr>
      </w:pPr>
    </w:p>
    <w:p w:rsidRDefault="006304C8" w:rsidP="006304C8" w:rsidR="006304C8">
      <w:pPr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U Zagrebu, 24. siječnja 2017. </w:t>
      </w: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304C8" w:rsidP="006304C8" w:rsidR="006304C8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Sudac </w:t>
      </w:r>
    </w:p>
    <w:p w:rsidRDefault="006304C8" w:rsidP="006304C8" w:rsidR="006304C8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Nada Kraljić</w:t>
      </w:r>
    </w:p>
    <w:p w:rsidRDefault="006304C8" w:rsidP="006304C8" w:rsidR="006304C8">
      <w:pPr>
        <w:rPr>
          <w:rFonts w:hAnsi="Times New Roman" w:ascii="Times New Roman"/>
          <w:szCs w:val="24"/>
        </w:rPr>
      </w:pP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DNA </w:t>
      </w: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Predlagatelj </w:t>
      </w: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Dužnik </w:t>
      </w: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Privremeni stečajni upravitelj </w:t>
      </w:r>
    </w:p>
    <w:p w:rsidRDefault="006304C8" w:rsidP="006304C8" w:rsidR="006304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FINA</w:t>
      </w:r>
    </w:p>
    <w:p w:rsidRDefault="006304C8" w:rsidP="006304C8" w:rsidR="006304C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Zagreb, 24.1.2017.</w:t>
      </w:r>
    </w:p>
    <w:p w:rsidRDefault="006304C8" w:rsidP="006304C8" w:rsidR="006304C8">
      <w:pPr>
        <w:rPr>
          <w:rFonts w:hAnsi="Times New Roman" w:ascii="Times New Roman"/>
          <w:szCs w:val="24"/>
        </w:rPr>
      </w:pPr>
    </w:p>
    <w:p w:rsidRDefault="00474C8C" w:rsidP="006304C8" w:rsidR="00474C8C" w:rsidRPr="006304C8"/>
    <w:sectPr w:rsidSect="00B55FB9" w:rsidR="00474C8C" w:rsidRPr="006304C8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F1147"/>
    <w:rsid w:val="0011090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A4262"/>
    <w:rsid w:val="00415502"/>
    <w:rsid w:val="00474C8C"/>
    <w:rsid w:val="005D5ABB"/>
    <w:rsid w:val="005D6419"/>
    <w:rsid w:val="006304C8"/>
    <w:rsid w:val="00683EE0"/>
    <w:rsid w:val="006B4C1F"/>
    <w:rsid w:val="006F000C"/>
    <w:rsid w:val="006F70DC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B7DF8"/>
    <w:rsid w:val="00AE5E1E"/>
    <w:rsid w:val="00B55FB9"/>
    <w:rsid w:val="00B724F1"/>
    <w:rsid w:val="00B90329"/>
    <w:rsid w:val="00BC2003"/>
    <w:rsid w:val="00BD5E83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4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4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4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4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4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4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4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4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961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St-889/2013</izvorni_sadrzaj>
    <derivirana_varijabla naziv="DomainObject.Predmet.OznakaBroj_1">St-889/2013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d.o.o. zastupanog po punomoćniku Darko Babić</izvorni_sadrzaj>
    <derivirana_varijabla naziv="DomainObject.Predmet.ProtustrankaFormated_1">  MAGNUS d.o.o. zastupanog po punomoćniku Darko Babić</derivirana_varijabla>
  </DomainObject.Predmet.ProtustrankaFormated>
  <DomainObject.Predmet.ProtustrankaFormatedOIB>
    <izvorni_sadrzaj>  MAGNUS d.o.o., OIB 90103922896 zastupanog po punomoćniku Darko Babić</izvorni_sadrzaj>
    <derivirana_varijabla naziv="DomainObject.Predmet.ProtustrankaFormatedOIB_1">  MAGNUS d.o.o., OIB 90103922896 zastupanog po punomoćniku Darko Babić</derivirana_varijabla>
  </DomainObject.Predmet.ProtustrankaFormatedOIB>
  <DomainObject.Predmet.ProtustrankaFormatedWithAdress>
    <izvorni_sadrzaj> MAGNUS d.o.o., Čamerovac 184, 47240 Slunj zastupanog po punomoćniku Darko Babić</izvorni_sadrzaj>
    <derivirana_varijabla naziv="DomainObject.Predmet.ProtustrankaFormatedWithAdress_1"> MAGNUS d.o.o., Čamerovac 184, 47240 Slunj zastupanog po punomoćniku Darko Babić</derivirana_varijabla>
  </DomainObject.Predmet.ProtustrankaFormatedWithAdress>
  <DomainObject.Predmet.ProtustrankaFormatedWithAdressOIB>
    <izvorni_sadrzaj> MAGNUS d.o.o., OIB 90103922896, Čamerovac 184, 47240 Slunj zastupanog po punomoćniku Darko Babić</izvorni_sadrzaj>
    <derivirana_varijabla naziv="DomainObject.Predmet.ProtustrankaFormatedWithAdressOIB_1"> MAGNUS d.o.o., OIB 90103922896, Čamerovac 184, 47240 Slunj zastupanog po punomoćniku Darko Babić</derivirana_varijabla>
  </DomainObject.Predmet.ProtustrankaFormatedWithAdressOIB>
  <DomainObject.Predmet.ProtustrankaWithAdress>
    <izvorni_sadrzaj>MAGNUS d.o.o. Čamerovac 184, 47240 Slunj</izvorni_sadrzaj>
    <derivirana_varijabla naziv="DomainObject.Predmet.ProtustrankaWithAdress_1">MAGNUS d.o.o. Čamerovac 184, 47240 Slunj</derivirana_varijabla>
  </DomainObject.Predmet.ProtustrankaWithAdress>
  <DomainObject.Predmet.ProtustrankaWithAdressOIB>
    <izvorni_sadrzaj>MAGNUS d.o.o., OIB 90103922896, Čamerovac 184, 47240 Slunj</izvorni_sadrzaj>
    <derivirana_varijabla naziv="DomainObject.Predmet.ProtustrankaWithAdressOIB_1">MAGNUS d.o.o., OIB 90103922896, Čamerovac 184, 47240 Slunj</derivirana_varijabla>
  </DomainObject.Predmet.ProtustrankaWithAdressOIB>
  <DomainObject.Predmet.ProtustrankaNazivFormated>
    <izvorni_sadrzaj>MAGNUS d.o.o.</izvorni_sadrzaj>
    <derivirana_varijabla naziv="DomainObject.Predmet.ProtustrankaNazivFormated_1">MAGNUS d.o.o.</derivirana_varijabla>
  </DomainObject.Predmet.ProtustrankaNazivFormated>
  <DomainObject.Predmet.ProtustrankaNazivFormatedOIB>
    <izvorni_sadrzaj>MAGNUS d.o.o., OIB 90103922896</izvorni_sadrzaj>
    <derivirana_varijabla naziv="DomainObject.Predmet.ProtustrankaNazivFormatedOIB_1">MAGNUS d.o.o., OIB 90103922896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</izvorni_sadrzaj>
    <derivirana_varijabla naziv="DomainObject.Predmet.StrankaFormated_1">  STEČAJNA MASA TVORNICE RUBLJA MODEA</derivirana_varijabla>
  </DomainObject.Predmet.StrankaFormated>
  <DomainObject.Predmet.StrankaFormatedOIB>
    <izvorni_sadrzaj>  STEČAJNA MASA TVORNICE RUBLJA MODEA, OIB 99710997136</izvorni_sadrzaj>
    <derivirana_varijabla naziv="DomainObject.Predmet.StrankaFormatedOIB_1">  STEČAJNA MASA TVORNICE RUBLJA MODEA, OIB 99710997136</derivirana_varijabla>
  </DomainObject.Predmet.StrankaFormatedOIB>
  <DomainObject.Predmet.StrankaFormatedWithAdress>
    <izvorni_sadrzaj> STEČAJNA MASA TVORNICE RUBLJA MODEA, Moslavačka bb, 43280 Garešnica</izvorni_sadrzaj>
    <derivirana_varijabla naziv="DomainObject.Predmet.StrankaFormatedWithAdress_1"> STEČAJNA MASA TVORNICE RUBLJA MODEA, Moslavačka bb, 43280 Garešnica</derivirana_varijabla>
  </DomainObject.Predmet.StrankaFormatedWithAdress>
  <DomainObject.Predmet.StrankaFormatedWithAdressOIB>
    <izvorni_sadrzaj> STEČAJNA MASA TVORNICE RUBLJA MODEA, OIB 99710997136, Moslavačka bb, 43280 Garešnica</izvorni_sadrzaj>
    <derivirana_varijabla naziv="DomainObject.Predmet.StrankaFormatedWithAdressOIB_1"> STEČAJNA MASA TVORNICE RUBLJA MODEA, OIB 99710997136, Moslavačka bb, 43280 Garešnica</derivirana_varijabla>
  </DomainObject.Predmet.StrankaFormatedWithAdressOIB>
  <DomainObject.Predmet.StrankaWithAdress>
    <izvorni_sadrzaj>STEČAJNA MASA TVORNICE RUBLJA MODEA Moslavačka bb,43280 Garešnica</izvorni_sadrzaj>
    <derivirana_varijabla naziv="DomainObject.Predmet.StrankaWithAdress_1">STEČAJNA MASA TVORNICE RUBLJA MODEA Moslavačka bb,43280 Garešnica</derivirana_varijabla>
  </DomainObject.Predmet.StrankaWithAdress>
  <DomainObject.Predmet.StrankaWithAdressOIB>
    <izvorni_sadrzaj>STEČAJNA MASA TVORNICE RUBLJA MODEA, OIB 99710997136, Moslavačka bb,43280 Garešnica</izvorni_sadrzaj>
    <derivirana_varijabla naziv="DomainObject.Predmet.StrankaWithAdressOIB_1">STEČAJNA MASA TVORNICE RUBLJA MODEA, OIB 99710997136, Moslavačka bb,43280 Garešnica</derivirana_varijabla>
  </DomainObject.Predmet.StrankaWithAdressOIB>
  <DomainObject.Predmet.StrankaNazivFormated>
    <izvorni_sadrzaj>STEČAJNA MASA TVORNICE RUBLJA MODEA</izvorni_sadrzaj>
    <derivirana_varijabla naziv="DomainObject.Predmet.StrankaNazivFormated_1">STEČAJNA MASA TVORNICE RUBLJA MODEA</derivirana_varijabla>
  </DomainObject.Predmet.StrankaNazivFormated>
  <DomainObject.Predmet.StrankaNazivFormatedOIB>
    <izvorni_sadrzaj>STEČAJNA MASA TVORNICE RUBLJA MODEA, OIB 99710997136</izvorni_sadrzaj>
    <derivirana_varijabla naziv="DomainObject.Predmet.StrankaNazivFormatedOIB_1">STEČAJNA MASA TVORNICE RUBLJA MODEA, OIB 99710997136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STEČAJNA MASA TVORNICE RUBLJA MODEA</item>
    </izvorni_sadrzaj>
    <derivirana_varijabla naziv="DomainObject.Predmet.StrankaListFormated_1">
      <item>STEČAJNA MASA TVORNICE RUBLJA MODEA</item>
    </derivirana_varijabla>
  </DomainObject.Predmet.StrankaListFormated>
  <DomainObject.Predmet.StrankaListFormatedOIB>
    <izvorni_sadrzaj>
      <item>STEČAJNA MASA TVORNICE RUBLJA MODEA, OIB 99710997136</item>
    </izvorni_sadrzaj>
    <derivirana_varijabla naziv="DomainObject.Predmet.StrankaListFormatedOIB_1">
      <item>STEČAJNA MASA TVORNICE RUBLJA MODEA, OIB 99710997136</item>
    </derivirana_varijabla>
  </DomainObject.Predmet.StrankaListFormatedOIB>
  <DomainObject.Predmet.StrankaListFormatedWithAdress>
    <izvorni_sadrzaj>
      <item>STEČAJNA MASA TVORNICE RUBLJA MODEA, Moslavačka bb, 43280 Garešnica</item>
    </izvorni_sadrzaj>
    <derivirana_varijabla naziv="DomainObject.Predmet.StrankaListFormatedWithAdress_1">
      <item>STEČAJNA MASA TVORNICE RUBLJA MODEA, Moslavačka bb, 43280 Garešnica</item>
    </derivirana_varijabla>
  </DomainObject.Predmet.StrankaListFormatedWithAdress>
  <DomainObject.Predmet.StrankaListFormatedWithAdressOIB>
    <izvorni_sadrzaj>
      <item>STEČAJNA MASA TVORNICE RUBLJA MODEA, OIB 99710997136, Moslavačka bb, 43280 Garešnica</item>
    </izvorni_sadrzaj>
    <derivirana_varijabla naziv="DomainObject.Predmet.StrankaListFormatedWithAdressOIB_1">
      <item>STEČAJNA MASA TVORNICE RUBLJA MODEA, OIB 99710997136, Moslavačka bb, 43280 Garešnica</item>
    </derivirana_varijabla>
  </DomainObject.Predmet.StrankaListFormatedWithAdressOIB>
  <DomainObject.Predmet.StrankaListNazivFormated>
    <izvorni_sadrzaj>
      <item>STEČAJNA MASA TVORNICE RUBLJA MODEA</item>
    </izvorni_sadrzaj>
    <derivirana_varijabla naziv="DomainObject.Predmet.StrankaListNazivFormated_1">
      <item>STEČAJNA MASA TVORNICE RUBLJA MODEA</item>
    </derivirana_varijabla>
  </DomainObject.Predmet.StrankaListNazivFormated>
  <DomainObject.Predmet.StrankaListNazivFormatedOIB>
    <izvorni_sadrzaj>
      <item>STEČAJNA MASA TVORNICE RUBLJA MODEA, OIB 99710997136</item>
    </izvorni_sadrzaj>
    <derivirana_varijabla naziv="DomainObject.Predmet.StrankaListNazivFormatedOIB_1">
      <item>STEČAJNA MASA TVORNICE RUBLJA MODEA, OIB 99710997136</item>
    </derivirana_varijabla>
  </DomainObject.Predmet.StrankaListNazivFormatedOIB>
  <DomainObject.Predmet.ProtuStrankaListFormated>
    <izvorni_sadrzaj>
      <item>MAGNUS d.o.o. zastupanog po punomoćniku Darko Babić</item>
    </izvorni_sadrzaj>
    <derivirana_varijabla naziv="DomainObject.Predmet.ProtuStrankaListFormated_1">
      <item>MAGNUS d.o.o. zastupanog po punomoćniku Darko Babić</item>
    </derivirana_varijabla>
  </DomainObject.Predmet.ProtuStrankaListFormated>
  <DomainObject.Predmet.ProtuStrankaListFormatedOIB>
    <izvorni_sadrzaj>
      <item>MAGNUS d.o.o., OIB 90103922896 zastupanog po punomoćniku Darko Babić</item>
    </izvorni_sadrzaj>
    <derivirana_varijabla naziv="DomainObject.Predmet.ProtuStrankaListFormatedOIB_1">
      <item>MAGNUS d.o.o., OIB 90103922896 zastupanog po punomoćniku Darko Babić</item>
    </derivirana_varijabla>
  </DomainObject.Predmet.ProtuStrankaListFormatedOIB>
  <DomainObject.Predmet.ProtuStrankaListFormatedWithAdress>
    <izvorni_sadrzaj>
      <item>MAGNUS d.o.o., Čamerovac 184, 47240 Slunj zastupanog po punomoćniku Darko Babić</item>
    </izvorni_sadrzaj>
    <derivirana_varijabla naziv="DomainObject.Predmet.ProtuStrankaListFormatedWithAdress_1">
      <item>MAGNUS d.o.o., Čamerovac 184, 47240 Slunj zastupanog po punomoćniku Darko Babić</item>
    </derivirana_varijabla>
  </DomainObject.Predmet.ProtuStrankaListFormatedWithAdress>
  <DomainObject.Predmet.ProtuStrankaListFormatedWithAdressOIB>
    <izvorni_sadrzaj>
      <item>MAGNUS d.o.o., OIB 90103922896, Čamerovac 184, 47240 Slunj zastupanog po punomoćniku Darko Babić</item>
    </izvorni_sadrzaj>
    <derivirana_varijabla naziv="DomainObject.Predmet.ProtuStrankaListFormatedWithAdressOIB_1">
      <item>MAGNUS d.o.o., OIB 90103922896, Čamerovac 184, 47240 Slunj zastupanog po punomoćniku Darko Babić</item>
    </derivirana_varijabla>
  </DomainObject.Predmet.ProtuStrankaListFormatedWithAdressOIB>
  <DomainObject.Predmet.ProtuStrankaListNazivFormated>
    <izvorni_sadrzaj>
      <item>MAGNUS d.o.o.</item>
    </izvorni_sadrzaj>
    <derivirana_varijabla naziv="DomainObject.Predmet.ProtuStrankaListNazivFormated_1">
      <item>MAGNUS d.o.o.</item>
    </derivirana_varijabla>
  </DomainObject.Predmet.ProtuStrankaListNazivFormated>
  <DomainObject.Predmet.ProtuStrankaListNazivFormatedOIB>
    <izvorni_sadrzaj>
      <item>MAGNUS d.o.o., OIB 90103922896</item>
    </izvorni_sadrzaj>
    <derivirana_varijabla naziv="DomainObject.Predmet.ProtuStrankaListNazivFormatedOIB_1">
      <item>MAGNUS d.o.o., OIB 90103922896</item>
    </derivirana_varijabla>
  </DomainObject.Predmet.ProtuStrankaListNazivFormatedOIB>
  <DomainObject.Predmet.OstaliListFormated>
    <izvorni_sadrzaj>
      <item>Marijan Belani</item>
      <item>Davor Petera</item>
      <item>Darko Babić punomoćnik sudionika u postupku MAGNUS d.o.o.</item>
    </izvorni_sadrzaj>
    <derivirana_varijabla naziv="DomainObject.Predmet.OstaliListFormated_1">
      <item>Marijan Belani</item>
      <item>Davor Petera</item>
      <item>Darko Babić punomoćnik sudionika u postupku MAGNUS d.o.o.</item>
    </derivirana_varijabla>
  </DomainObject.Predmet.OstaliListFormated>
  <DomainObject.Predmet.OstaliListFormatedOIB>
    <izvorni_sadrzaj>
      <item>Marijan Belani, OIB 73806587468</item>
      <item>Davor Petera, OIB 90695323330</item>
      <item>Darko Babić, OIB 85822185522 punomoćnik sudionika u postupku MAGNUS d.o.o.</item>
    </izvorni_sadrzaj>
    <derivirana_varijabla naziv="DomainObject.Predmet.OstaliListFormatedOIB_1">
      <item>Marijan Belani, OIB 73806587468</item>
      <item>Davor Petera, OIB 90695323330</item>
      <item>Darko Babić, OIB 85822185522 punomoćnik sudionika u postupku MAGNUS d.o.o.</item>
    </derivirana_varijabla>
  </DomainObject.Predmet.OstaliListFormatedOIB>
  <DomainObject.Predmet.OstaliListFormatedWithAdress>
    <izvorni_sadrzaj>
      <item>Marijan Belani, I.Z.Dijankovečkog 4, 48260 Križevci</item>
      <item>Davor Petera, Srebrnjak 84, 10000 Zagreb</item>
      <item>Darko Babić, Brune Bušića 25, 10000 Zagreb punomoćnik sudionika u postupku MAGNUS d.o.o.</item>
    </izvorni_sadrzaj>
    <derivirana_varijabla naziv="DomainObject.Predmet.OstaliListFormatedWithAdress_1">
      <item>Marijan Belani, I.Z.Dijankovečkog 4, 48260 Križevci</item>
      <item>Davor Petera, Srebrnjak 84, 10000 Zagreb</item>
      <item>Darko Babić, Brune Bušića 25, 10000 Zagreb punomoćnik sudionika u postupku MAGNUS d.o.o.</item>
    </derivirana_varijabla>
  </DomainObject.Predmet.OstaliListFormatedWithAdress>
  <DomainObject.Predmet.OstaliListFormatedWithAdressOIB>
    <izvorni_sadrzaj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izvorni_sadrzaj>
    <derivirana_varijabla naziv="DomainObject.Predmet.OstaliListFormatedWithAdressOIB_1"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derivirana_varijabla>
  </DomainObject.Predmet.OstaliListFormatedWithAdressOIB>
  <DomainObject.Predmet.OstaliListNazivFormated>
    <izvorni_sadrzaj>
      <item>Marijan Belani</item>
      <item>Davor Petera</item>
      <item>Darko Babić</item>
    </izvorni_sadrzaj>
    <derivirana_varijabla naziv="DomainObject.Predmet.OstaliListNazivFormated_1">
      <item>Marijan Belani</item>
      <item>Davor Petera</item>
      <item>Darko Babić</item>
    </derivirana_varijabla>
  </DomainObject.Predmet.OstaliListNazivFormated>
  <DomainObject.Predmet.OstaliListNazivFormatedOIB>
    <izvorni_sadrzaj>
      <item>Marijan Belani, OIB 73806587468</item>
      <item>Davor Petera, OIB 90695323330</item>
      <item>Darko Babić, OIB 85822185522</item>
    </izvorni_sadrzaj>
    <derivirana_varijabla naziv="DomainObject.Predmet.OstaliListNazivFormatedOIB_1">
      <item>Marijan Belani, OIB 73806587468</item>
      <item>Davor Petera, OIB 90695323330</item>
      <item>Darko Babić, OIB 85822185522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TVORNICE RUBLJA MODEA</izvorni_sadrzaj>
    <derivirana_varijabla naziv="DomainObject.Predmet.StrankaIDrugi_1">STEČAJNA MASA TVORNICE RUBLJA MODEA</derivirana_varijabla>
  </DomainObject.Predmet.StrankaIDrugi>
  <DomainObject.Predmet.ProtustrankaIDrugi>
    <izvorni_sadrzaj>MAGNUS d.o.o.</izvorni_sadrzaj>
    <derivirana_varijabla naziv="DomainObject.Predmet.ProtustrankaIDrugi_1">MAGNUS d.o.o.</derivirana_varijabla>
  </DomainObject.Predmet.ProtustrankaIDrugi>
  <DomainObject.Predmet.StrankaIDrugiAdressOIB>
    <izvorni_sadrzaj>STEČAJNA MASA TVORNICE RUBLJA MODEA, OIB 99710997136, Moslavačka bb, 43280 Garešnica</izvorni_sadrzaj>
    <derivirana_varijabla naziv="DomainObject.Predmet.StrankaIDrugiAdressOIB_1">STEČAJNA MASA TVORNICE RUBLJA MODEA, OIB 99710997136, Moslavačka bb, 43280 Garešnica</derivirana_varijabla>
  </DomainObject.Predmet.StrankaIDrugiAdressOIB>
  <DomainObject.Predmet.ProtustrankaIDrugiAdressOIB>
    <izvorni_sadrzaj>MAGNUS d.o.o., OIB 90103922896, Čamerovac 184, 47240 Slunj</izvorni_sadrzaj>
    <derivirana_varijabla naziv="DomainObject.Predmet.ProtustrankaIDrugiAdressOIB_1">MAGNUS d.o.o., OIB 90103922896, Čamerovac 184,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TVORNICE RUBLJA MODEA</item>
      <item>MAGNUS d.o.o.</item>
      <item>Marijan Belani</item>
      <item>Davor Petera</item>
      <item>Darko Babić</item>
    </izvorni_sadrzaj>
    <derivirana_varijabla naziv="DomainObject.Predmet.SudioniciListNaziv_1">
      <item>STEČAJNA MASA TVORNICE RUBLJA MODEA</item>
      <item>MAGNUS d.o.o.</item>
      <item>Marijan Belani</item>
      <item>Davor Petera</item>
      <item>Darko Babić</item>
    </derivirana_varijabla>
  </DomainObject.Predmet.SudioniciListNaziv>
  <DomainObject.Predmet.SudioniciListAdressOIB>
    <izvorni_sadrzaj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izvorni_sadrzaj>
    <derivirana_varijabla naziv="DomainObject.Predmet.SudioniciListAdressOIB_1"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99710997136</item>
      <item>, OIB 90103922896</item>
      <item>, OIB 73806587468</item>
      <item>, OIB 90695323330</item>
      <item>, OIB 85822185522</item>
    </izvorni_sadrzaj>
    <derivirana_varijabla naziv="DomainObject.Predmet.SudioniciListNazivOIB_1">
      <item>, OIB 99710997136</item>
      <item>, OIB 90103922896</item>
      <item>, OIB 73806587468</item>
      <item>, OIB 90695323330</item>
      <item>, OIB 85822185522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788</properties:Characters>
  <properties:Lines>42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2016-05-09T11:28:00Z</dcterms:created>
  <dc:creator>vmihalincic</dc:creator>
  <cp:lastModifiedBy>Vinka Mihalinčić</cp:lastModifiedBy>
  <cp:lastPrinted>2016-05-09T11:13:00Z</cp:lastPrinted>
  <dcterms:modified xmlns:xsi="http://www.w3.org/2001/XMLSchema-instance" xsi:type="dcterms:W3CDTF">2017-01-24T10:08:00Z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