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729FA" w:rsidR="00E06B2B" w:rsidP="00E06B2B" w:rsidRDefault="00E06B2B" w14:paraId="0892704" w14:textId="0892704">
      <w:pPr>
        <w15:collapsed w:val="false"/>
      </w:pPr>
      <w:r w:rsidRPr="006729FA">
        <w:t>REPUBLIKA HRVATSKA</w:t>
      </w:r>
    </w:p>
    <w:p w:rsidRPr="006729FA" w:rsidR="00E06B2B" w:rsidP="00E06B2B" w:rsidRDefault="00E06B2B">
      <w:r w:rsidRPr="006729FA">
        <w:t>TRGOVAČKI SUD U ZAGREBU</w:t>
      </w:r>
    </w:p>
    <w:p w:rsidRPr="006729FA" w:rsidR="00E06B2B" w:rsidP="00E06B2B" w:rsidRDefault="00E06B2B">
      <w:r w:rsidRPr="006729FA">
        <w:tab/>
      </w:r>
      <w:r w:rsidRPr="006729FA">
        <w:tab/>
      </w:r>
      <w:r w:rsidRPr="006729FA">
        <w:tab/>
      </w:r>
      <w:r w:rsidRPr="006729FA">
        <w:tab/>
      </w:r>
      <w:r w:rsidRPr="006729FA">
        <w:tab/>
      </w:r>
      <w:r w:rsidRPr="006729FA">
        <w:tab/>
      </w:r>
      <w:r w:rsidRPr="006729FA">
        <w:tab/>
      </w:r>
      <w:r w:rsidRPr="006729FA">
        <w:tab/>
      </w:r>
      <w:r w:rsidRPr="006729FA">
        <w:tab/>
      </w:r>
    </w:p>
    <w:p w:rsidRPr="006729FA" w:rsidR="00E06B2B" w:rsidP="00E06B2B" w:rsidRDefault="00E06B2B">
      <w:pPr>
        <w:jc w:val="center"/>
      </w:pPr>
    </w:p>
    <w:p w:rsidRPr="006729FA" w:rsidR="00E06B2B" w:rsidP="00E06B2B" w:rsidRDefault="00E06B2B">
      <w:pPr>
        <w:jc w:val="center"/>
      </w:pPr>
      <w:r w:rsidRPr="006729FA">
        <w:t>Z A P I S N I K</w:t>
      </w:r>
    </w:p>
    <w:p w:rsidRPr="006729FA" w:rsidR="00E06B2B" w:rsidP="00E06B2B" w:rsidRDefault="00E06B2B">
      <w:pPr>
        <w:jc w:val="center"/>
      </w:pPr>
      <w:r w:rsidRPr="006729FA">
        <w:t>SA ROČIŠTA RADI DRAŽBE</w:t>
      </w:r>
    </w:p>
    <w:p w:rsidRPr="006729FA" w:rsidR="00E06B2B" w:rsidP="00E06B2B" w:rsidRDefault="00E06B2B"/>
    <w:p w:rsidRPr="006729FA" w:rsidR="00E06B2B" w:rsidP="00E06B2B" w:rsidRDefault="00E06B2B">
      <w:r w:rsidRPr="006729FA">
        <w:t>sastavljen kod Trgovačkog suda u Zagrebu</w:t>
      </w:r>
      <w:r w:rsidRPr="006729FA" w:rsidR="00CB0C03">
        <w:rPr>
          <w:b/>
        </w:rPr>
        <w:t xml:space="preserve">, dana </w:t>
      </w:r>
      <w:r w:rsidR="00AE000C">
        <w:rPr>
          <w:b/>
        </w:rPr>
        <w:t>04</w:t>
      </w:r>
      <w:r w:rsidRPr="006729FA">
        <w:rPr>
          <w:b/>
        </w:rPr>
        <w:t xml:space="preserve">. </w:t>
      </w:r>
      <w:r w:rsidR="00AE000C">
        <w:rPr>
          <w:b/>
        </w:rPr>
        <w:t>rujna</w:t>
      </w:r>
      <w:r w:rsidRPr="006729FA">
        <w:rPr>
          <w:b/>
        </w:rPr>
        <w:t xml:space="preserve"> 2019. godine</w:t>
      </w:r>
      <w:r w:rsidRPr="006729FA">
        <w:t xml:space="preserve"> na ročištu određenom radi dražbe u stečajnom postupku nad dužnikom </w:t>
      </w:r>
      <w:r w:rsidRPr="006729FA">
        <w:rPr>
          <w:b/>
        </w:rPr>
        <w:t xml:space="preserve">JARUŠČICA PROJEKT  d.o.o. za poslovanje nekretninama, u stečaju, Zagreb, </w:t>
      </w:r>
      <w:proofErr w:type="spellStart"/>
      <w:r w:rsidRPr="006729FA">
        <w:rPr>
          <w:b/>
        </w:rPr>
        <w:t>Jaruščica</w:t>
      </w:r>
      <w:proofErr w:type="spellEnd"/>
      <w:r w:rsidRPr="006729FA">
        <w:rPr>
          <w:b/>
        </w:rPr>
        <w:t xml:space="preserve"> 7, MBS:080729411, OIB:02217546383, s početkom u 09,30 sati </w:t>
      </w:r>
    </w:p>
    <w:p w:rsidRPr="006729FA" w:rsidR="00E06B2B" w:rsidP="00E06B2B" w:rsidRDefault="00E06B2B"/>
    <w:p w:rsidRPr="006729FA" w:rsidR="00E06B2B" w:rsidP="00E06B2B" w:rsidRDefault="00E06B2B">
      <w:r w:rsidRPr="006729FA">
        <w:t>NAZOČNI OD SUDA:</w:t>
      </w:r>
    </w:p>
    <w:p w:rsidRPr="006729FA" w:rsidR="00E06B2B" w:rsidP="00E06B2B" w:rsidRDefault="00E06B2B">
      <w:r w:rsidRPr="006729FA">
        <w:t>Nino Radić, stečajni sudac</w:t>
      </w:r>
    </w:p>
    <w:p w:rsidRPr="006729FA" w:rsidR="00E06B2B" w:rsidP="00E06B2B" w:rsidRDefault="00E06B2B">
      <w:r w:rsidRPr="006729FA">
        <w:t>Tatjana Slaviček  - zapisničar</w:t>
      </w:r>
    </w:p>
    <w:p w:rsidR="00E06B2B" w:rsidP="00E06B2B" w:rsidRDefault="00E06B2B"/>
    <w:p w:rsidRPr="006729FA" w:rsidR="0063684A" w:rsidP="00E06B2B" w:rsidRDefault="0063684A">
      <w:r>
        <w:t xml:space="preserve">Utvrđuje se da je pristupila stečajna upraviteljica Mirjana Zuzija. </w:t>
      </w:r>
    </w:p>
    <w:p w:rsidRPr="006729FA" w:rsidR="001203E7" w:rsidP="00E06B2B" w:rsidRDefault="00E06B2B">
      <w:r w:rsidRPr="006729FA">
        <w:t xml:space="preserve">Za </w:t>
      </w:r>
      <w:proofErr w:type="spellStart"/>
      <w:r w:rsidRPr="006729FA" w:rsidR="00C33660">
        <w:t>razlučnog</w:t>
      </w:r>
      <w:proofErr w:type="spellEnd"/>
      <w:r w:rsidRPr="006729FA" w:rsidR="00C33660">
        <w:t xml:space="preserve"> vjerovnika:  </w:t>
      </w:r>
      <w:r w:rsidR="0005478D">
        <w:t xml:space="preserve">nitko </w:t>
      </w:r>
    </w:p>
    <w:p w:rsidR="001C26E7" w:rsidP="00E06B2B" w:rsidRDefault="00E06B2B">
      <w:pPr>
        <w:jc w:val="both"/>
      </w:pPr>
      <w:r w:rsidRPr="006729FA">
        <w:t>Utvrđuje se da  su valjano uplaćene jamčevine prema stanju spisa odnosno računovod</w:t>
      </w:r>
      <w:r w:rsidR="000C5470">
        <w:t xml:space="preserve">stvu suda  te da su pristupili </w:t>
      </w:r>
      <w:r w:rsidRPr="006729FA">
        <w:t>:</w:t>
      </w:r>
    </w:p>
    <w:p w:rsidR="00BB0E42" w:rsidP="00E06B2B" w:rsidRDefault="00BB0E42">
      <w:pPr>
        <w:jc w:val="both"/>
      </w:pPr>
    </w:p>
    <w:p w:rsidR="005918C5" w:rsidP="005850B5" w:rsidRDefault="005918C5">
      <w:pPr>
        <w:jc w:val="both"/>
        <w:rPr>
          <w:b/>
        </w:rPr>
      </w:pPr>
      <w:r w:rsidRPr="005918C5">
        <w:rPr>
          <w:b/>
        </w:rPr>
        <w:t xml:space="preserve">Tatjana </w:t>
      </w:r>
      <w:proofErr w:type="spellStart"/>
      <w:r w:rsidRPr="005918C5">
        <w:rPr>
          <w:b/>
        </w:rPr>
        <w:t>Mateković</w:t>
      </w:r>
      <w:proofErr w:type="spellEnd"/>
      <w:r w:rsidRPr="005918C5">
        <w:rPr>
          <w:b/>
        </w:rPr>
        <w:t xml:space="preserve">, Zagreb, </w:t>
      </w:r>
      <w:proofErr w:type="spellStart"/>
      <w:r w:rsidRPr="005918C5">
        <w:rPr>
          <w:b/>
        </w:rPr>
        <w:t>Medveščak</w:t>
      </w:r>
      <w:proofErr w:type="spellEnd"/>
      <w:r w:rsidRPr="005918C5">
        <w:rPr>
          <w:b/>
        </w:rPr>
        <w:t xml:space="preserve"> 99, </w:t>
      </w:r>
      <w:r w:rsidR="002423F4">
        <w:rPr>
          <w:b/>
        </w:rPr>
        <w:t xml:space="preserve">OIB:74561760663, </w:t>
      </w:r>
      <w:r w:rsidRPr="005918C5">
        <w:rPr>
          <w:b/>
        </w:rPr>
        <w:t xml:space="preserve">zastupana po  Denisu i </w:t>
      </w:r>
      <w:proofErr w:type="spellStart"/>
      <w:r w:rsidRPr="005918C5">
        <w:rPr>
          <w:b/>
        </w:rPr>
        <w:t>Dariu</w:t>
      </w:r>
      <w:proofErr w:type="spellEnd"/>
      <w:r w:rsidRPr="005918C5">
        <w:rPr>
          <w:b/>
        </w:rPr>
        <w:t xml:space="preserve"> Grgureviću te  Viti </w:t>
      </w:r>
      <w:proofErr w:type="spellStart"/>
      <w:r w:rsidRPr="005918C5">
        <w:rPr>
          <w:b/>
        </w:rPr>
        <w:t>Matekoviću</w:t>
      </w:r>
      <w:proofErr w:type="spellEnd"/>
      <w:r w:rsidRPr="005918C5">
        <w:rPr>
          <w:b/>
        </w:rPr>
        <w:t xml:space="preserve"> prema pun u spisu </w:t>
      </w:r>
    </w:p>
    <w:p w:rsidR="005918C5" w:rsidP="00856842" w:rsidRDefault="00200BBE">
      <w:pPr>
        <w:rPr>
          <w:b/>
        </w:rPr>
      </w:pPr>
      <w:r>
        <w:rPr>
          <w:b/>
        </w:rPr>
        <w:t xml:space="preserve">Ivan </w:t>
      </w:r>
      <w:proofErr w:type="spellStart"/>
      <w:r>
        <w:rPr>
          <w:b/>
        </w:rPr>
        <w:t>K</w:t>
      </w:r>
      <w:r w:rsidR="005918C5">
        <w:rPr>
          <w:b/>
        </w:rPr>
        <w:t>obaš</w:t>
      </w:r>
      <w:proofErr w:type="spellEnd"/>
      <w:r w:rsidR="005918C5">
        <w:rPr>
          <w:b/>
        </w:rPr>
        <w:t xml:space="preserve">, </w:t>
      </w:r>
      <w:r>
        <w:rPr>
          <w:b/>
        </w:rPr>
        <w:t xml:space="preserve">Zagreb, </w:t>
      </w:r>
      <w:proofErr w:type="spellStart"/>
      <w:r>
        <w:rPr>
          <w:b/>
        </w:rPr>
        <w:t>Jaruščica</w:t>
      </w:r>
      <w:proofErr w:type="spellEnd"/>
      <w:r>
        <w:rPr>
          <w:b/>
        </w:rPr>
        <w:t xml:space="preserve"> 5a</w:t>
      </w:r>
      <w:r w:rsidR="00322A7E">
        <w:rPr>
          <w:b/>
        </w:rPr>
        <w:t>,OIB:56416784963</w:t>
      </w:r>
    </w:p>
    <w:p w:rsidR="005E7AA6" w:rsidP="005E7AA6" w:rsidRDefault="005E7AA6">
      <w:pPr>
        <w:rPr>
          <w:b/>
        </w:rPr>
      </w:pPr>
      <w:r>
        <w:rPr>
          <w:b/>
        </w:rPr>
        <w:t xml:space="preserve">Tea Kolić, Zagorje, Ogulin, </w:t>
      </w:r>
      <w:proofErr w:type="spellStart"/>
      <w:r>
        <w:rPr>
          <w:b/>
        </w:rPr>
        <w:t>Luketići</w:t>
      </w:r>
      <w:proofErr w:type="spellEnd"/>
      <w:r>
        <w:rPr>
          <w:b/>
        </w:rPr>
        <w:t xml:space="preserve"> 55</w:t>
      </w:r>
    </w:p>
    <w:p w:rsidR="005E7AA6" w:rsidP="00856842" w:rsidRDefault="005E7AA6">
      <w:pPr>
        <w:rPr>
          <w:b/>
        </w:rPr>
      </w:pPr>
      <w:r>
        <w:rPr>
          <w:b/>
        </w:rPr>
        <w:t xml:space="preserve">Darko  Malenica, </w:t>
      </w:r>
      <w:r w:rsidR="00893AF4">
        <w:rPr>
          <w:b/>
        </w:rPr>
        <w:t xml:space="preserve"> Zagreb, </w:t>
      </w:r>
      <w:proofErr w:type="spellStart"/>
      <w:r w:rsidR="00893AF4">
        <w:rPr>
          <w:b/>
        </w:rPr>
        <w:t>Kauzlarićev</w:t>
      </w:r>
      <w:proofErr w:type="spellEnd"/>
      <w:r w:rsidR="00893AF4">
        <w:rPr>
          <w:b/>
        </w:rPr>
        <w:t xml:space="preserve"> prilaz 13</w:t>
      </w:r>
    </w:p>
    <w:p w:rsidR="005E7AA6" w:rsidP="00856842" w:rsidRDefault="005E7AA6">
      <w:pPr>
        <w:rPr>
          <w:b/>
        </w:rPr>
      </w:pPr>
      <w:r>
        <w:rPr>
          <w:b/>
        </w:rPr>
        <w:t xml:space="preserve">Drago  Kaleb, </w:t>
      </w:r>
      <w:r w:rsidR="00A9647A">
        <w:rPr>
          <w:b/>
        </w:rPr>
        <w:t xml:space="preserve">Kula </w:t>
      </w:r>
      <w:proofErr w:type="spellStart"/>
      <w:r w:rsidR="00A9647A">
        <w:rPr>
          <w:b/>
        </w:rPr>
        <w:t>Norinska</w:t>
      </w:r>
      <w:proofErr w:type="spellEnd"/>
      <w:r w:rsidR="00A9647A">
        <w:rPr>
          <w:b/>
        </w:rPr>
        <w:t xml:space="preserve"> , </w:t>
      </w:r>
      <w:proofErr w:type="spellStart"/>
      <w:r w:rsidR="00A9647A">
        <w:rPr>
          <w:b/>
        </w:rPr>
        <w:t>Matijevići</w:t>
      </w:r>
      <w:proofErr w:type="spellEnd"/>
      <w:r w:rsidR="00A9647A">
        <w:rPr>
          <w:b/>
        </w:rPr>
        <w:t xml:space="preserve">  28</w:t>
      </w:r>
    </w:p>
    <w:p w:rsidR="005E7AA6" w:rsidP="00856842" w:rsidRDefault="005E7AA6">
      <w:pPr>
        <w:rPr>
          <w:b/>
        </w:rPr>
      </w:pPr>
      <w:r>
        <w:rPr>
          <w:b/>
        </w:rPr>
        <w:t xml:space="preserve">Anamarija Brozović, </w:t>
      </w:r>
      <w:r w:rsidR="00893AF4">
        <w:rPr>
          <w:b/>
        </w:rPr>
        <w:t>Zagreb, Ulica Karla Metikoša 9</w:t>
      </w:r>
    </w:p>
    <w:p w:rsidR="005E7AA6" w:rsidP="00856842" w:rsidRDefault="005E7AA6">
      <w:pPr>
        <w:rPr>
          <w:b/>
        </w:rPr>
      </w:pPr>
      <w:r>
        <w:rPr>
          <w:b/>
        </w:rPr>
        <w:t xml:space="preserve">Ivana </w:t>
      </w:r>
      <w:proofErr w:type="spellStart"/>
      <w:r>
        <w:rPr>
          <w:b/>
        </w:rPr>
        <w:t>Šipić</w:t>
      </w:r>
      <w:proofErr w:type="spellEnd"/>
      <w:r>
        <w:rPr>
          <w:b/>
        </w:rPr>
        <w:t xml:space="preserve">, </w:t>
      </w:r>
      <w:r w:rsidR="00E8556B">
        <w:rPr>
          <w:b/>
        </w:rPr>
        <w:t>Vela Luka,   Ulica 61  10  1</w:t>
      </w:r>
    </w:p>
    <w:p w:rsidR="005E7AA6" w:rsidP="00856842" w:rsidRDefault="005E7AA6">
      <w:pPr>
        <w:rPr>
          <w:b/>
        </w:rPr>
      </w:pPr>
      <w:r>
        <w:rPr>
          <w:b/>
        </w:rPr>
        <w:t xml:space="preserve">Veronika Grubišić, </w:t>
      </w:r>
      <w:r w:rsidR="00C11B52">
        <w:rPr>
          <w:b/>
        </w:rPr>
        <w:t xml:space="preserve">Zagreb, Ulica Ivice </w:t>
      </w:r>
      <w:proofErr w:type="spellStart"/>
      <w:r w:rsidR="00C11B52">
        <w:rPr>
          <w:b/>
        </w:rPr>
        <w:t>Kičmanovića</w:t>
      </w:r>
      <w:proofErr w:type="spellEnd"/>
      <w:r w:rsidR="00C11B52">
        <w:rPr>
          <w:b/>
        </w:rPr>
        <w:t xml:space="preserve"> 22</w:t>
      </w:r>
    </w:p>
    <w:p w:rsidR="005E7AA6" w:rsidP="00856842" w:rsidRDefault="005E7AA6">
      <w:pPr>
        <w:rPr>
          <w:b/>
        </w:rPr>
      </w:pPr>
      <w:r>
        <w:rPr>
          <w:b/>
        </w:rPr>
        <w:t xml:space="preserve">Gordana Delić, </w:t>
      </w:r>
      <w:r w:rsidR="00C11B52">
        <w:rPr>
          <w:b/>
        </w:rPr>
        <w:t>Zagreb, Lanište 12</w:t>
      </w:r>
    </w:p>
    <w:p w:rsidR="005E7AA6" w:rsidP="00856842" w:rsidRDefault="005E7AA6">
      <w:pPr>
        <w:rPr>
          <w:b/>
        </w:rPr>
      </w:pPr>
      <w:r>
        <w:rPr>
          <w:b/>
        </w:rPr>
        <w:t xml:space="preserve">Stipe Kljaić, </w:t>
      </w:r>
      <w:r w:rsidR="00C11B52">
        <w:rPr>
          <w:b/>
        </w:rPr>
        <w:t xml:space="preserve"> Zagreb,  </w:t>
      </w:r>
      <w:proofErr w:type="spellStart"/>
      <w:r w:rsidR="00C11B52">
        <w:rPr>
          <w:b/>
        </w:rPr>
        <w:t>Jaruščica</w:t>
      </w:r>
      <w:proofErr w:type="spellEnd"/>
      <w:r w:rsidR="00C11B52">
        <w:rPr>
          <w:b/>
        </w:rPr>
        <w:t xml:space="preserve"> 5a, zastupan po  punomoćniku Anti </w:t>
      </w:r>
      <w:proofErr w:type="spellStart"/>
      <w:r w:rsidR="00C11B52">
        <w:rPr>
          <w:b/>
        </w:rPr>
        <w:t>Omaziću</w:t>
      </w:r>
      <w:proofErr w:type="spellEnd"/>
      <w:r w:rsidR="00C11B52">
        <w:rPr>
          <w:b/>
        </w:rPr>
        <w:t xml:space="preserve">, prema </w:t>
      </w:r>
      <w:proofErr w:type="spellStart"/>
      <w:r w:rsidR="00C11B52">
        <w:rPr>
          <w:b/>
        </w:rPr>
        <w:t>pun.koju</w:t>
      </w:r>
      <w:proofErr w:type="spellEnd"/>
      <w:r w:rsidR="00C11B52">
        <w:rPr>
          <w:b/>
        </w:rPr>
        <w:t xml:space="preserve"> predaje u spis</w:t>
      </w:r>
    </w:p>
    <w:p w:rsidR="005E7AA6" w:rsidP="00856842" w:rsidRDefault="005E7AA6">
      <w:pPr>
        <w:rPr>
          <w:b/>
        </w:rPr>
      </w:pPr>
      <w:r>
        <w:rPr>
          <w:b/>
        </w:rPr>
        <w:t>Berna</w:t>
      </w:r>
      <w:r w:rsidR="00A9647A">
        <w:rPr>
          <w:b/>
        </w:rPr>
        <w:t>r</w:t>
      </w:r>
      <w:r>
        <w:rPr>
          <w:b/>
        </w:rPr>
        <w:t xml:space="preserve">dica </w:t>
      </w:r>
      <w:proofErr w:type="spellStart"/>
      <w:r>
        <w:rPr>
          <w:b/>
        </w:rPr>
        <w:t>Djapić</w:t>
      </w:r>
      <w:proofErr w:type="spellEnd"/>
      <w:r>
        <w:rPr>
          <w:b/>
        </w:rPr>
        <w:t>,</w:t>
      </w:r>
      <w:r w:rsidR="00A9647A">
        <w:rPr>
          <w:b/>
        </w:rPr>
        <w:t xml:space="preserve"> Zagreb, Ulica Božidara </w:t>
      </w:r>
      <w:proofErr w:type="spellStart"/>
      <w:r w:rsidR="00A9647A">
        <w:rPr>
          <w:b/>
        </w:rPr>
        <w:t>Magovca</w:t>
      </w:r>
      <w:proofErr w:type="spellEnd"/>
      <w:r w:rsidR="00A9647A">
        <w:rPr>
          <w:b/>
        </w:rPr>
        <w:t xml:space="preserve"> 48,  zastupana po Draženu Matijeviću prema pun koju predaje u spis </w:t>
      </w:r>
    </w:p>
    <w:p w:rsidR="005E7AA6" w:rsidP="00856842" w:rsidRDefault="00893AF4">
      <w:pPr>
        <w:rPr>
          <w:b/>
        </w:rPr>
      </w:pPr>
      <w:r>
        <w:rPr>
          <w:b/>
        </w:rPr>
        <w:t xml:space="preserve">Tihomir </w:t>
      </w:r>
      <w:proofErr w:type="spellStart"/>
      <w:r>
        <w:rPr>
          <w:b/>
        </w:rPr>
        <w:t>Mrkojević</w:t>
      </w:r>
      <w:proofErr w:type="spellEnd"/>
      <w:r>
        <w:rPr>
          <w:b/>
        </w:rPr>
        <w:t>,  Zagreb, Gospodska ulica 84, za  uplatu Branka Lozić</w:t>
      </w:r>
    </w:p>
    <w:p w:rsidR="001A61F2" w:rsidP="00856842" w:rsidRDefault="001A61F2">
      <w:pPr>
        <w:rPr>
          <w:b/>
        </w:rPr>
      </w:pPr>
      <w:r>
        <w:rPr>
          <w:b/>
        </w:rPr>
        <w:t>Branka Lozić,  Zaprešić,  Ferde Livadića  10</w:t>
      </w:r>
    </w:p>
    <w:p w:rsidR="005E7AA6" w:rsidP="00856842" w:rsidRDefault="005E7AA6">
      <w:pPr>
        <w:rPr>
          <w:b/>
        </w:rPr>
      </w:pPr>
      <w:proofErr w:type="spellStart"/>
      <w:r>
        <w:rPr>
          <w:b/>
        </w:rPr>
        <w:t>Sebastijan</w:t>
      </w:r>
      <w:proofErr w:type="spellEnd"/>
      <w:r>
        <w:rPr>
          <w:b/>
        </w:rPr>
        <w:t xml:space="preserve"> Paunović, Zagreb, Ulica Vladimira  </w:t>
      </w:r>
      <w:proofErr w:type="spellStart"/>
      <w:r>
        <w:rPr>
          <w:b/>
        </w:rPr>
        <w:t>Filakovca</w:t>
      </w:r>
      <w:proofErr w:type="spellEnd"/>
      <w:r>
        <w:rPr>
          <w:b/>
        </w:rPr>
        <w:t xml:space="preserve"> 5</w:t>
      </w:r>
    </w:p>
    <w:p w:rsidR="005E7AA6" w:rsidP="00856842" w:rsidRDefault="005E7AA6">
      <w:pPr>
        <w:rPr>
          <w:b/>
        </w:rPr>
      </w:pPr>
      <w:r>
        <w:rPr>
          <w:b/>
        </w:rPr>
        <w:t xml:space="preserve">Miroslav Jurković, </w:t>
      </w:r>
      <w:proofErr w:type="spellStart"/>
      <w:r w:rsidR="00C11B52">
        <w:rPr>
          <w:b/>
        </w:rPr>
        <w:t>Falašćak</w:t>
      </w:r>
      <w:proofErr w:type="spellEnd"/>
      <w:r w:rsidR="00C11B52">
        <w:rPr>
          <w:b/>
        </w:rPr>
        <w:t xml:space="preserve">,  Samobor, </w:t>
      </w:r>
      <w:proofErr w:type="spellStart"/>
      <w:r w:rsidR="00C11B52">
        <w:rPr>
          <w:b/>
        </w:rPr>
        <w:t>Razumov</w:t>
      </w:r>
      <w:proofErr w:type="spellEnd"/>
      <w:r w:rsidR="00C11B52">
        <w:rPr>
          <w:b/>
        </w:rPr>
        <w:t xml:space="preserve"> </w:t>
      </w:r>
      <w:proofErr w:type="spellStart"/>
      <w:r w:rsidR="00C11B52">
        <w:rPr>
          <w:b/>
        </w:rPr>
        <w:t>breg</w:t>
      </w:r>
      <w:proofErr w:type="spellEnd"/>
      <w:r w:rsidR="00C11B52">
        <w:rPr>
          <w:b/>
        </w:rPr>
        <w:t xml:space="preserve"> 6, </w:t>
      </w:r>
    </w:p>
    <w:p w:rsidR="005E7AA6" w:rsidP="00856842" w:rsidRDefault="005E7AA6">
      <w:pPr>
        <w:rPr>
          <w:b/>
        </w:rPr>
      </w:pPr>
      <w:r>
        <w:rPr>
          <w:b/>
        </w:rPr>
        <w:t xml:space="preserve">Marinko Ratković, </w:t>
      </w:r>
      <w:proofErr w:type="spellStart"/>
      <w:r w:rsidR="007B1DDB">
        <w:rPr>
          <w:b/>
        </w:rPr>
        <w:t>Škarnik</w:t>
      </w:r>
      <w:proofErr w:type="spellEnd"/>
      <w:r w:rsidR="007B1DDB">
        <w:rPr>
          <w:b/>
        </w:rPr>
        <w:t xml:space="preserve">,  </w:t>
      </w:r>
      <w:proofErr w:type="spellStart"/>
      <w:r w:rsidR="007B1DDB">
        <w:rPr>
          <w:b/>
        </w:rPr>
        <w:t>Škarnik</w:t>
      </w:r>
      <w:proofErr w:type="spellEnd"/>
      <w:r w:rsidR="007B1DDB">
        <w:rPr>
          <w:b/>
        </w:rPr>
        <w:t xml:space="preserve"> 2</w:t>
      </w:r>
      <w:r w:rsidR="001E007D">
        <w:rPr>
          <w:b/>
        </w:rPr>
        <w:t>6, Novi Marof</w:t>
      </w:r>
    </w:p>
    <w:p w:rsidR="005E7AA6" w:rsidP="00856842" w:rsidRDefault="005E7AA6">
      <w:pPr>
        <w:rPr>
          <w:b/>
        </w:rPr>
      </w:pPr>
      <w:r>
        <w:rPr>
          <w:b/>
        </w:rPr>
        <w:t xml:space="preserve">Božidar </w:t>
      </w:r>
      <w:proofErr w:type="spellStart"/>
      <w:r>
        <w:rPr>
          <w:b/>
        </w:rPr>
        <w:t>Lokner</w:t>
      </w:r>
      <w:proofErr w:type="spellEnd"/>
      <w:r>
        <w:rPr>
          <w:b/>
        </w:rPr>
        <w:t xml:space="preserve">, </w:t>
      </w:r>
      <w:r w:rsidR="00893AF4">
        <w:rPr>
          <w:b/>
        </w:rPr>
        <w:t xml:space="preserve"> Zagreb, </w:t>
      </w:r>
      <w:proofErr w:type="spellStart"/>
      <w:r w:rsidR="00893AF4">
        <w:rPr>
          <w:b/>
        </w:rPr>
        <w:t>Jaruščica</w:t>
      </w:r>
      <w:proofErr w:type="spellEnd"/>
      <w:r w:rsidR="00893AF4">
        <w:rPr>
          <w:b/>
        </w:rPr>
        <w:t xml:space="preserve"> 7a</w:t>
      </w:r>
    </w:p>
    <w:p w:rsidR="005E7AA6" w:rsidP="00856842" w:rsidRDefault="005E7AA6">
      <w:pPr>
        <w:rPr>
          <w:b/>
        </w:rPr>
      </w:pPr>
      <w:r>
        <w:rPr>
          <w:b/>
        </w:rPr>
        <w:t>Miroslav   Šarić,</w:t>
      </w:r>
      <w:r w:rsidR="003546BF">
        <w:rPr>
          <w:b/>
        </w:rPr>
        <w:t xml:space="preserve"> Zagreb, </w:t>
      </w:r>
      <w:proofErr w:type="spellStart"/>
      <w:r w:rsidR="003546BF">
        <w:rPr>
          <w:b/>
        </w:rPr>
        <w:t>Jaruščica</w:t>
      </w:r>
      <w:proofErr w:type="spellEnd"/>
      <w:r w:rsidR="003546BF">
        <w:rPr>
          <w:b/>
        </w:rPr>
        <w:t xml:space="preserve"> 7</w:t>
      </w:r>
    </w:p>
    <w:p w:rsidR="005E7AA6" w:rsidP="00856842" w:rsidRDefault="00E8556B">
      <w:pPr>
        <w:rPr>
          <w:b/>
        </w:rPr>
      </w:pPr>
      <w:r>
        <w:rPr>
          <w:b/>
        </w:rPr>
        <w:t>Denis</w:t>
      </w:r>
      <w:r w:rsidR="005E7AA6">
        <w:rPr>
          <w:b/>
        </w:rPr>
        <w:t xml:space="preserve"> Grgurević, </w:t>
      </w:r>
      <w:r>
        <w:rPr>
          <w:b/>
        </w:rPr>
        <w:t xml:space="preserve"> Zagreb, </w:t>
      </w:r>
      <w:proofErr w:type="spellStart"/>
      <w:r>
        <w:rPr>
          <w:b/>
        </w:rPr>
        <w:t>Jaruščica</w:t>
      </w:r>
      <w:proofErr w:type="spellEnd"/>
      <w:r>
        <w:rPr>
          <w:b/>
        </w:rPr>
        <w:t xml:space="preserve"> 9</w:t>
      </w:r>
    </w:p>
    <w:p w:rsidR="00A9647A" w:rsidP="00856842" w:rsidRDefault="00A9647A">
      <w:pPr>
        <w:rPr>
          <w:b/>
        </w:rPr>
      </w:pPr>
      <w:r>
        <w:rPr>
          <w:b/>
        </w:rPr>
        <w:t xml:space="preserve">Dario Grgurević, Zagreb, </w:t>
      </w:r>
      <w:proofErr w:type="spellStart"/>
      <w:r w:rsidR="001C1782">
        <w:rPr>
          <w:b/>
        </w:rPr>
        <w:t>Jaruščica</w:t>
      </w:r>
      <w:proofErr w:type="spellEnd"/>
      <w:r w:rsidR="001C1782">
        <w:rPr>
          <w:b/>
        </w:rPr>
        <w:t xml:space="preserve"> 9</w:t>
      </w:r>
    </w:p>
    <w:p w:rsidR="005E7AA6" w:rsidP="00856842" w:rsidRDefault="00E8556B">
      <w:pPr>
        <w:rPr>
          <w:b/>
        </w:rPr>
      </w:pPr>
      <w:r>
        <w:rPr>
          <w:b/>
        </w:rPr>
        <w:t xml:space="preserve">Dubravka Pavičić Mati,  Zagreb, </w:t>
      </w:r>
      <w:proofErr w:type="spellStart"/>
      <w:r>
        <w:rPr>
          <w:b/>
        </w:rPr>
        <w:t>Jaruščica</w:t>
      </w:r>
      <w:proofErr w:type="spellEnd"/>
      <w:r>
        <w:rPr>
          <w:b/>
        </w:rPr>
        <w:t xml:space="preserve"> 9</w:t>
      </w:r>
    </w:p>
    <w:p w:rsidR="001C1782" w:rsidP="00856842" w:rsidRDefault="001C1782">
      <w:pPr>
        <w:rPr>
          <w:b/>
        </w:rPr>
      </w:pPr>
      <w:r>
        <w:rPr>
          <w:b/>
        </w:rPr>
        <w:t xml:space="preserve">Zlatko </w:t>
      </w:r>
      <w:proofErr w:type="spellStart"/>
      <w:r>
        <w:rPr>
          <w:b/>
        </w:rPr>
        <w:t>Crlenjak</w:t>
      </w:r>
      <w:proofErr w:type="spellEnd"/>
      <w:r>
        <w:rPr>
          <w:b/>
        </w:rPr>
        <w:t>,</w:t>
      </w:r>
      <w:proofErr w:type="spellStart"/>
      <w:r>
        <w:rPr>
          <w:b/>
        </w:rPr>
        <w:t>Čremušnica</w:t>
      </w:r>
      <w:proofErr w:type="spellEnd"/>
      <w:r>
        <w:rPr>
          <w:b/>
        </w:rPr>
        <w:t xml:space="preserve"> , Gvozd, </w:t>
      </w:r>
      <w:proofErr w:type="spellStart"/>
      <w:r>
        <w:rPr>
          <w:b/>
        </w:rPr>
        <w:t>Čremušnica</w:t>
      </w:r>
      <w:proofErr w:type="spellEnd"/>
      <w:r>
        <w:rPr>
          <w:b/>
        </w:rPr>
        <w:t xml:space="preserve"> 150a</w:t>
      </w:r>
    </w:p>
    <w:p w:rsidR="001C1782" w:rsidP="00856842" w:rsidRDefault="001C1782">
      <w:pPr>
        <w:rPr>
          <w:b/>
        </w:rPr>
      </w:pPr>
      <w:r>
        <w:rPr>
          <w:b/>
        </w:rPr>
        <w:t xml:space="preserve">Mirjana Grubišić, Zagreb, </w:t>
      </w:r>
      <w:proofErr w:type="spellStart"/>
      <w:r>
        <w:rPr>
          <w:b/>
        </w:rPr>
        <w:t>Trnava</w:t>
      </w:r>
      <w:proofErr w:type="spellEnd"/>
      <w:r>
        <w:rPr>
          <w:b/>
        </w:rPr>
        <w:t xml:space="preserve"> I. 51a zastupana po  Ivan </w:t>
      </w:r>
      <w:proofErr w:type="spellStart"/>
      <w:r>
        <w:rPr>
          <w:b/>
        </w:rPr>
        <w:t>Kobaš</w:t>
      </w:r>
      <w:proofErr w:type="spellEnd"/>
      <w:r>
        <w:rPr>
          <w:b/>
        </w:rPr>
        <w:t xml:space="preserve"> odvjetnik iz Zagreba prema pun u  spisu </w:t>
      </w:r>
    </w:p>
    <w:p w:rsidR="00BB0E42" w:rsidP="00856842" w:rsidRDefault="00BB0E42">
      <w:pPr>
        <w:rPr>
          <w:b/>
        </w:rPr>
      </w:pPr>
    </w:p>
    <w:p w:rsidR="00A9647A" w:rsidP="00856842" w:rsidRDefault="00A9647A">
      <w:pPr>
        <w:rPr>
          <w:b/>
        </w:rPr>
      </w:pPr>
    </w:p>
    <w:p w:rsidR="00E8556B" w:rsidP="00856842" w:rsidRDefault="00E8556B">
      <w:pPr>
        <w:rPr>
          <w:b/>
        </w:rPr>
      </w:pPr>
      <w:r>
        <w:rPr>
          <w:b/>
        </w:rPr>
        <w:lastRenderedPageBreak/>
        <w:t xml:space="preserve">Ranko Tomašević  Zagreb, </w:t>
      </w:r>
      <w:proofErr w:type="spellStart"/>
      <w:r>
        <w:rPr>
          <w:b/>
        </w:rPr>
        <w:t>Zamenhofova</w:t>
      </w:r>
      <w:proofErr w:type="spellEnd"/>
      <w:r>
        <w:rPr>
          <w:b/>
        </w:rPr>
        <w:t xml:space="preserve">  ulica 6</w:t>
      </w:r>
    </w:p>
    <w:p w:rsidR="00893AF4" w:rsidP="00856842" w:rsidRDefault="00893AF4">
      <w:pPr>
        <w:rPr>
          <w:b/>
        </w:rPr>
      </w:pPr>
      <w:r>
        <w:rPr>
          <w:b/>
        </w:rPr>
        <w:t>Zvjezdana Balen-</w:t>
      </w:r>
      <w:proofErr w:type="spellStart"/>
      <w:r>
        <w:rPr>
          <w:b/>
        </w:rPr>
        <w:t>Vuglač</w:t>
      </w:r>
      <w:proofErr w:type="spellEnd"/>
      <w:r>
        <w:rPr>
          <w:b/>
        </w:rPr>
        <w:t>,</w:t>
      </w:r>
      <w:proofErr w:type="spellStart"/>
      <w:r>
        <w:rPr>
          <w:b/>
        </w:rPr>
        <w:t>Marinići</w:t>
      </w:r>
      <w:proofErr w:type="spellEnd"/>
      <w:r>
        <w:rPr>
          <w:b/>
        </w:rPr>
        <w:t xml:space="preserve">, </w:t>
      </w:r>
      <w:proofErr w:type="spellStart"/>
      <w:r>
        <w:rPr>
          <w:b/>
        </w:rPr>
        <w:t>Viškovo</w:t>
      </w:r>
      <w:proofErr w:type="spellEnd"/>
      <w:r>
        <w:rPr>
          <w:b/>
        </w:rPr>
        <w:t xml:space="preserve">, </w:t>
      </w:r>
      <w:proofErr w:type="spellStart"/>
      <w:r>
        <w:rPr>
          <w:b/>
        </w:rPr>
        <w:t>Marinići</w:t>
      </w:r>
      <w:proofErr w:type="spellEnd"/>
      <w:r>
        <w:rPr>
          <w:b/>
        </w:rPr>
        <w:t xml:space="preserve"> 80b,zastupana Alojzu </w:t>
      </w:r>
      <w:proofErr w:type="spellStart"/>
      <w:r>
        <w:rPr>
          <w:b/>
        </w:rPr>
        <w:t>jančiku</w:t>
      </w:r>
      <w:proofErr w:type="spellEnd"/>
      <w:r>
        <w:rPr>
          <w:b/>
        </w:rPr>
        <w:t xml:space="preserve"> odvjetniku iz Zagreba prema pun. koju predaje u spis</w:t>
      </w:r>
    </w:p>
    <w:p w:rsidR="005E7AA6" w:rsidP="005E7AA6" w:rsidRDefault="005E7AA6">
      <w:pPr>
        <w:rPr>
          <w:b/>
        </w:rPr>
      </w:pPr>
      <w:r>
        <w:rPr>
          <w:b/>
        </w:rPr>
        <w:t xml:space="preserve">Ruža Santini, </w:t>
      </w:r>
      <w:proofErr w:type="spellStart"/>
      <w:r w:rsidR="00C11B52">
        <w:rPr>
          <w:b/>
        </w:rPr>
        <w:t>Turanj</w:t>
      </w:r>
      <w:proofErr w:type="spellEnd"/>
      <w:r w:rsidR="00C11B52">
        <w:rPr>
          <w:b/>
        </w:rPr>
        <w:t xml:space="preserve">, Sv. Filip i Jakov, Ivana Merze 8 zastupana po Edo Santini prema pun koju predaje u spis </w:t>
      </w:r>
    </w:p>
    <w:p w:rsidR="00C11B52" w:rsidP="005E7AA6" w:rsidRDefault="00C11B52">
      <w:pPr>
        <w:rPr>
          <w:b/>
        </w:rPr>
      </w:pPr>
      <w:r>
        <w:rPr>
          <w:b/>
        </w:rPr>
        <w:t xml:space="preserve">Amelija Udženija, Zagreb, </w:t>
      </w:r>
      <w:proofErr w:type="spellStart"/>
      <w:r>
        <w:rPr>
          <w:b/>
        </w:rPr>
        <w:t>Jaruščica</w:t>
      </w:r>
      <w:proofErr w:type="spellEnd"/>
      <w:r>
        <w:rPr>
          <w:b/>
        </w:rPr>
        <w:t xml:space="preserve"> 11</w:t>
      </w:r>
    </w:p>
    <w:p w:rsidR="00C11B52" w:rsidP="005E7AA6" w:rsidRDefault="00C11B52">
      <w:pPr>
        <w:rPr>
          <w:b/>
        </w:rPr>
      </w:pPr>
      <w:r>
        <w:rPr>
          <w:b/>
        </w:rPr>
        <w:t xml:space="preserve">Nebojša Perić, Zagreb, </w:t>
      </w:r>
      <w:proofErr w:type="spellStart"/>
      <w:r>
        <w:rPr>
          <w:b/>
        </w:rPr>
        <w:t>Baburičina</w:t>
      </w:r>
      <w:proofErr w:type="spellEnd"/>
      <w:r>
        <w:rPr>
          <w:b/>
        </w:rPr>
        <w:t xml:space="preserve"> 17, </w:t>
      </w:r>
    </w:p>
    <w:p w:rsidR="005E7AA6" w:rsidP="005E7AA6" w:rsidRDefault="005E7AA6">
      <w:pPr>
        <w:rPr>
          <w:b/>
        </w:rPr>
      </w:pPr>
      <w:r>
        <w:rPr>
          <w:b/>
        </w:rPr>
        <w:t xml:space="preserve">Ljubica </w:t>
      </w:r>
      <w:proofErr w:type="spellStart"/>
      <w:r>
        <w:rPr>
          <w:b/>
        </w:rPr>
        <w:t>Žuljić</w:t>
      </w:r>
      <w:proofErr w:type="spellEnd"/>
      <w:r>
        <w:rPr>
          <w:b/>
        </w:rPr>
        <w:t xml:space="preserve">, Velika Gorica,  Sisačka  16, zastupana po  Stjepanu </w:t>
      </w:r>
      <w:proofErr w:type="spellStart"/>
      <w:r>
        <w:rPr>
          <w:b/>
        </w:rPr>
        <w:t>Žuljiću</w:t>
      </w:r>
      <w:proofErr w:type="spellEnd"/>
      <w:r>
        <w:rPr>
          <w:b/>
        </w:rPr>
        <w:t xml:space="preserve">  prema pun koju predaje u spis </w:t>
      </w:r>
    </w:p>
    <w:p w:rsidR="005E7AA6" w:rsidP="00856842" w:rsidRDefault="005E7AA6">
      <w:pPr>
        <w:rPr>
          <w:b/>
        </w:rPr>
      </w:pPr>
      <w:r>
        <w:rPr>
          <w:b/>
        </w:rPr>
        <w:t xml:space="preserve">STUDIO RENTAL d.o.o. , </w:t>
      </w:r>
      <w:r w:rsidR="00E8556B">
        <w:rPr>
          <w:b/>
        </w:rPr>
        <w:t xml:space="preserve">Novo </w:t>
      </w:r>
      <w:proofErr w:type="spellStart"/>
      <w:r w:rsidR="00E8556B">
        <w:rPr>
          <w:b/>
        </w:rPr>
        <w:t>Čiće</w:t>
      </w:r>
      <w:proofErr w:type="spellEnd"/>
      <w:r w:rsidR="00E8556B">
        <w:rPr>
          <w:b/>
        </w:rPr>
        <w:t xml:space="preserve">,  Sportska 25, OIB  po direktoru Stjepanu </w:t>
      </w:r>
      <w:proofErr w:type="spellStart"/>
      <w:r w:rsidR="00E8556B">
        <w:rPr>
          <w:b/>
        </w:rPr>
        <w:t>Žuljiću</w:t>
      </w:r>
      <w:proofErr w:type="spellEnd"/>
    </w:p>
    <w:p w:rsidR="005E7AA6" w:rsidP="005E7AA6" w:rsidRDefault="005E7AA6">
      <w:pPr>
        <w:rPr>
          <w:b/>
        </w:rPr>
      </w:pPr>
      <w:r>
        <w:rPr>
          <w:b/>
        </w:rPr>
        <w:t xml:space="preserve">PROMETNICE ZAGREB d.o.o, Zagreb,  </w:t>
      </w:r>
      <w:proofErr w:type="spellStart"/>
      <w:r>
        <w:rPr>
          <w:b/>
        </w:rPr>
        <w:t>Gundulićeve</w:t>
      </w:r>
      <w:proofErr w:type="spellEnd"/>
      <w:r>
        <w:rPr>
          <w:b/>
        </w:rPr>
        <w:t xml:space="preserve">  Dubravke 28, zastupan po direktoru  Davoru Stankoviću </w:t>
      </w:r>
    </w:p>
    <w:p w:rsidR="005E7AA6" w:rsidP="005E7AA6" w:rsidRDefault="005E7AA6">
      <w:pPr>
        <w:rPr>
          <w:b/>
        </w:rPr>
      </w:pPr>
      <w:r>
        <w:rPr>
          <w:b/>
        </w:rPr>
        <w:t xml:space="preserve">Ljubica </w:t>
      </w:r>
      <w:proofErr w:type="spellStart"/>
      <w:r>
        <w:rPr>
          <w:b/>
        </w:rPr>
        <w:t>Žuljić</w:t>
      </w:r>
      <w:proofErr w:type="spellEnd"/>
      <w:r>
        <w:rPr>
          <w:b/>
        </w:rPr>
        <w:t xml:space="preserve">, Velika Gorica,  Sisačka  16, zastupana po  Stjepanu </w:t>
      </w:r>
      <w:proofErr w:type="spellStart"/>
      <w:r>
        <w:rPr>
          <w:b/>
        </w:rPr>
        <w:t>Žuljiću</w:t>
      </w:r>
      <w:proofErr w:type="spellEnd"/>
      <w:r>
        <w:rPr>
          <w:b/>
        </w:rPr>
        <w:t xml:space="preserve">  prema pun koju predaje u spis </w:t>
      </w:r>
    </w:p>
    <w:p w:rsidR="005E7AA6" w:rsidP="00856842" w:rsidRDefault="005E7AA6">
      <w:pPr>
        <w:rPr>
          <w:b/>
        </w:rPr>
      </w:pPr>
    </w:p>
    <w:p w:rsidRPr="006729FA" w:rsidR="00E06B2B" w:rsidP="00E06B2B" w:rsidRDefault="00E06B2B">
      <w:r w:rsidRPr="006729FA">
        <w:tab/>
        <w:t>Današnje ročište-dražba</w:t>
      </w:r>
      <w:r w:rsidR="00AE000C">
        <w:t xml:space="preserve"> određeno je odlukom suda od  15</w:t>
      </w:r>
      <w:r w:rsidRPr="006729FA">
        <w:t>. srpnj</w:t>
      </w:r>
      <w:r w:rsidRPr="006729FA" w:rsidR="00856842">
        <w:t>a 2019.godine</w:t>
      </w:r>
      <w:r w:rsidRPr="006729FA">
        <w:t xml:space="preserve"> </w:t>
      </w:r>
    </w:p>
    <w:p w:rsidRPr="006729FA" w:rsidR="00E06B2B" w:rsidP="00E06B2B" w:rsidRDefault="00E06B2B">
      <w:pPr>
        <w:ind w:firstLine="720"/>
      </w:pPr>
      <w:r w:rsidRPr="006729FA">
        <w:t xml:space="preserve">Sudac utvrđuje da su  ispunjeni uvjeti za održavanje današnjeg ročišta- dražbe. </w:t>
      </w:r>
    </w:p>
    <w:p w:rsidRPr="006729FA" w:rsidR="00E06B2B" w:rsidP="00E06B2B" w:rsidRDefault="00E06B2B">
      <w:pPr>
        <w:ind w:firstLine="720"/>
      </w:pPr>
      <w:r w:rsidRPr="006729FA">
        <w:t xml:space="preserve">Stečajni upravitelj je izvršio  objavu oglasa pri Hrvatskoj  gospodarskoj  komori  i  web stranicama  VTS RH te web stranica </w:t>
      </w:r>
      <w:proofErr w:type="spellStart"/>
      <w:r w:rsidRPr="006729FA">
        <w:t>domo</w:t>
      </w:r>
      <w:proofErr w:type="spellEnd"/>
      <w:r w:rsidRPr="006729FA">
        <w:t xml:space="preserve"> sfera. </w:t>
      </w:r>
    </w:p>
    <w:p w:rsidRPr="006729FA" w:rsidR="00E06B2B" w:rsidP="00E06B2B" w:rsidRDefault="00E06B2B">
      <w:pPr>
        <w:ind w:firstLine="720"/>
      </w:pPr>
      <w:r w:rsidRPr="006729FA">
        <w:t>Zaključak je objavljen na  e-oglasnoj ploči suda.</w:t>
      </w:r>
    </w:p>
    <w:p w:rsidRPr="006729FA" w:rsidR="00E06B2B" w:rsidP="00E06B2B" w:rsidRDefault="00E06B2B">
      <w:pPr>
        <w:ind w:firstLine="708"/>
        <w:jc w:val="both"/>
        <w:rPr>
          <w:b/>
        </w:rPr>
      </w:pPr>
      <w:r w:rsidRPr="006729FA">
        <w:rPr>
          <w:b/>
        </w:rPr>
        <w:t xml:space="preserve">Sudac određuje  da se  </w:t>
      </w:r>
      <w:r w:rsidR="0041797B">
        <w:rPr>
          <w:b/>
        </w:rPr>
        <w:t>istaknuta ponuda može za  garažna mjesta  povisiti u vrijednosti   od 2</w:t>
      </w:r>
      <w:r w:rsidRPr="006729FA">
        <w:rPr>
          <w:b/>
        </w:rPr>
        <w:t>.000,00  kn.</w:t>
      </w:r>
    </w:p>
    <w:p w:rsidRPr="006729FA" w:rsidR="00E06B2B" w:rsidP="00E06B2B" w:rsidRDefault="00E06B2B">
      <w:pPr>
        <w:jc w:val="both"/>
      </w:pPr>
      <w:r w:rsidRPr="006729FA">
        <w:rPr>
          <w:b/>
        </w:rPr>
        <w:t>Nakon isteka roka od 5 minuta poslije istaknute ponude  dražba se za etažnu jedinicu završava ukoliko nema  više istaknute ponude ponuditelja</w:t>
      </w:r>
      <w:r w:rsidRPr="006729FA">
        <w:t xml:space="preserve">. </w:t>
      </w:r>
    </w:p>
    <w:p w:rsidRPr="006729FA" w:rsidR="00E06B2B" w:rsidP="00E06B2B" w:rsidRDefault="00A00D0D">
      <w:pPr>
        <w:jc w:val="both"/>
        <w:rPr>
          <w:b/>
        </w:rPr>
      </w:pPr>
      <w:r w:rsidRPr="006729FA">
        <w:rPr>
          <w:b/>
        </w:rPr>
        <w:tab/>
      </w:r>
      <w:r w:rsidR="00F744D3">
        <w:rPr>
          <w:b/>
        </w:rPr>
        <w:t>Utvrđuje se da su u 09,45</w:t>
      </w:r>
      <w:r w:rsidRPr="006729FA" w:rsidR="00E06B2B">
        <w:rPr>
          <w:b/>
        </w:rPr>
        <w:t xml:space="preserve"> sati  ispunjeni uvjeti za početak prodaje.</w:t>
      </w:r>
    </w:p>
    <w:p w:rsidRPr="006729FA" w:rsidR="00E06B2B" w:rsidP="00E06B2B" w:rsidRDefault="00E06B2B">
      <w:pPr>
        <w:jc w:val="both"/>
        <w:rPr>
          <w:b/>
        </w:rPr>
      </w:pPr>
    </w:p>
    <w:p w:rsidR="00E06B2B" w:rsidP="00E06B2B" w:rsidRDefault="00E06B2B">
      <w:pPr>
        <w:ind w:firstLine="708"/>
        <w:jc w:val="both"/>
        <w:rPr>
          <w:b/>
        </w:rPr>
      </w:pPr>
      <w:r w:rsidRPr="006729FA">
        <w:t>Sud određuje način unovčenja nekretnina, upisanih u zemljišne knjige</w:t>
      </w:r>
      <w:r w:rsidRPr="006729FA">
        <w:rPr>
          <w:b/>
        </w:rPr>
        <w:t xml:space="preserve"> </w:t>
      </w:r>
      <w:r w:rsidRPr="006729FA">
        <w:t xml:space="preserve">Općinskog suda u Novom Zagrebu, </w:t>
      </w:r>
      <w:r w:rsidRPr="006729FA">
        <w:rPr>
          <w:b/>
        </w:rPr>
        <w:t>K.O. BLATO NOVO</w:t>
      </w:r>
      <w:r w:rsidRPr="006729FA">
        <w:t xml:space="preserve">,  </w:t>
      </w:r>
      <w:r w:rsidRPr="006729FA">
        <w:rPr>
          <w:b/>
        </w:rPr>
        <w:t xml:space="preserve">OBJEKAT S-2, </w:t>
      </w:r>
      <w:proofErr w:type="spellStart"/>
      <w:r w:rsidRPr="006729FA">
        <w:rPr>
          <w:b/>
        </w:rPr>
        <w:t>Jaruščica</w:t>
      </w:r>
      <w:proofErr w:type="spellEnd"/>
      <w:r w:rsidRPr="006729FA">
        <w:rPr>
          <w:b/>
        </w:rPr>
        <w:t xml:space="preserve"> 5 i 5a, </w:t>
      </w:r>
      <w:proofErr w:type="spellStart"/>
      <w:r w:rsidRPr="006729FA">
        <w:rPr>
          <w:b/>
        </w:rPr>
        <w:t>Zk</w:t>
      </w:r>
      <w:proofErr w:type="spellEnd"/>
      <w:r w:rsidRPr="006729FA">
        <w:rPr>
          <w:b/>
        </w:rPr>
        <w:t xml:space="preserve"> .ul. 2855. </w:t>
      </w:r>
      <w:r w:rsidR="00D67C06">
        <w:t>k</w:t>
      </w:r>
      <w:r w:rsidRPr="0041797B" w:rsidR="0041797B">
        <w:t>ako slijedi:</w:t>
      </w:r>
      <w:r w:rsidR="0041797B">
        <w:rPr>
          <w:b/>
        </w:rPr>
        <w:t xml:space="preserve"> </w:t>
      </w:r>
    </w:p>
    <w:p w:rsidR="00162436" w:rsidP="00E06B2B" w:rsidRDefault="00162436">
      <w:pPr>
        <w:ind w:firstLine="708"/>
        <w:jc w:val="both"/>
        <w:rPr>
          <w:b/>
        </w:rPr>
      </w:pPr>
    </w:p>
    <w:p w:rsidR="00AE000C" w:rsidP="00AE000C" w:rsidRDefault="00AE000C">
      <w:pPr>
        <w:pStyle w:val="Odlomakpopisa"/>
        <w:numPr>
          <w:ilvl w:val="0"/>
          <w:numId w:val="4"/>
        </w:numPr>
        <w:ind w:left="0" w:firstLine="0"/>
        <w:rPr>
          <w:b/>
        </w:rPr>
      </w:pPr>
      <w:r>
        <w:rPr>
          <w:b/>
        </w:rPr>
        <w:t>186. ETAŽA: 3/10000</w:t>
      </w:r>
      <w:r>
        <w:rPr>
          <w:b/>
        </w:rPr>
        <w:tab/>
      </w:r>
      <w:r>
        <w:rPr>
          <w:b/>
        </w:rPr>
        <w:tab/>
      </w:r>
    </w:p>
    <w:p w:rsidR="00AE000C" w:rsidP="00AE000C" w:rsidRDefault="00AE000C">
      <w:pPr>
        <w:jc w:val="both"/>
      </w:pPr>
      <w:r>
        <w:t xml:space="preserve">garažno parkirno mjesto oznake P-66 u podrumu -2 objekta S 2, </w:t>
      </w:r>
      <w:proofErr w:type="spellStart"/>
      <w:r>
        <w:t>Jaruščica</w:t>
      </w:r>
      <w:proofErr w:type="spellEnd"/>
      <w:r>
        <w:t xml:space="preserve"> 5 i 5a, neto korisne površine 8,85 m2, u etažnom elaboratu sve označeno plavom bojom</w:t>
      </w:r>
      <w:r>
        <w:tab/>
      </w:r>
      <w:r>
        <w:tab/>
      </w:r>
    </w:p>
    <w:p w:rsidR="00AE000C" w:rsidP="00AE000C" w:rsidRDefault="00AE000C">
      <w:r>
        <w:t>Na ovom ročištu za dražbu nekretnina se ne može prodati ispod vrijednosti od 15.600,00 kn.</w:t>
      </w:r>
    </w:p>
    <w:p w:rsidR="00AE000C" w:rsidP="00AE000C" w:rsidRDefault="00AE000C">
      <w:pPr>
        <w:pStyle w:val="Odlomakpopisa"/>
        <w:numPr>
          <w:ilvl w:val="0"/>
          <w:numId w:val="2"/>
        </w:numPr>
        <w:ind w:left="720"/>
      </w:pPr>
      <w:r>
        <w:t>Anamarija Brozović ističe ponudu u iznosu od  kn</w:t>
      </w:r>
    </w:p>
    <w:p w:rsidR="00AE000C" w:rsidP="00AE000C" w:rsidRDefault="00AE000C">
      <w:pPr>
        <w:pStyle w:val="Odlomakpopisa"/>
        <w:numPr>
          <w:ilvl w:val="0"/>
          <w:numId w:val="2"/>
        </w:numPr>
        <w:ind w:left="720"/>
      </w:pPr>
      <w:r>
        <w:t xml:space="preserve">Ivana </w:t>
      </w:r>
      <w:proofErr w:type="spellStart"/>
      <w:r>
        <w:t>Šipić</w:t>
      </w:r>
      <w:proofErr w:type="spellEnd"/>
      <w:r>
        <w:t xml:space="preserve"> ističe ponudu u iznosu od </w:t>
      </w:r>
      <w:r w:rsidRPr="006E0CC0" w:rsidR="006E0CC0">
        <w:rPr>
          <w:b/>
        </w:rPr>
        <w:t xml:space="preserve">15.600,00 </w:t>
      </w:r>
      <w:r w:rsidRPr="006E0CC0">
        <w:rPr>
          <w:b/>
        </w:rPr>
        <w:t xml:space="preserve"> kn </w:t>
      </w:r>
      <w:r w:rsidRPr="006E0CC0" w:rsidR="006E0CC0">
        <w:rPr>
          <w:b/>
        </w:rPr>
        <w:t xml:space="preserve"> u 09,45 sati</w:t>
      </w:r>
      <w:r w:rsidR="006E0CC0">
        <w:t xml:space="preserve"> </w:t>
      </w:r>
    </w:p>
    <w:p w:rsidR="00AE000C" w:rsidP="00AE000C" w:rsidRDefault="00AE000C">
      <w:pPr>
        <w:pStyle w:val="Odlomakpopisa"/>
        <w:numPr>
          <w:ilvl w:val="0"/>
          <w:numId w:val="2"/>
        </w:numPr>
        <w:ind w:left="720"/>
      </w:pPr>
      <w:r>
        <w:t>Tea Kolić ističe ponudu u iznosu od kn</w:t>
      </w:r>
    </w:p>
    <w:p w:rsidR="00A11674" w:rsidP="00AE000C" w:rsidRDefault="00AE000C">
      <w:pPr>
        <w:pStyle w:val="Odlomakpopisa"/>
        <w:numPr>
          <w:ilvl w:val="0"/>
          <w:numId w:val="2"/>
        </w:numPr>
        <w:ind w:left="720"/>
      </w:pPr>
      <w:r>
        <w:t>STUDIO RENTAL d.o.o.  ističe ponudu u iznosu od  kn</w:t>
      </w:r>
    </w:p>
    <w:p w:rsidR="00AE000C" w:rsidP="00A11674" w:rsidRDefault="00AE000C">
      <w:r>
        <w:t xml:space="preserve"> </w:t>
      </w:r>
    </w:p>
    <w:p w:rsidRPr="00A11674" w:rsidR="00A11674" w:rsidP="00A11674" w:rsidRDefault="00A11674">
      <w:pPr>
        <w:rPr>
          <w:b/>
        </w:rPr>
      </w:pPr>
      <w:r w:rsidRPr="00A11674">
        <w:rPr>
          <w:b/>
        </w:rPr>
        <w:t xml:space="preserve">Utvrđuje se da je Ivana </w:t>
      </w:r>
      <w:proofErr w:type="spellStart"/>
      <w:r w:rsidRPr="00A11674">
        <w:rPr>
          <w:b/>
        </w:rPr>
        <w:t>Šipić</w:t>
      </w:r>
      <w:proofErr w:type="spellEnd"/>
      <w:r w:rsidRPr="00A11674">
        <w:rPr>
          <w:b/>
        </w:rPr>
        <w:t>,</w:t>
      </w:r>
      <w:r>
        <w:rPr>
          <w:b/>
        </w:rPr>
        <w:t xml:space="preserve"> </w:t>
      </w:r>
      <w:r w:rsidR="007F1D16">
        <w:rPr>
          <w:b/>
        </w:rPr>
        <w:t xml:space="preserve"> Korčula, </w:t>
      </w:r>
      <w:r>
        <w:rPr>
          <w:b/>
        </w:rPr>
        <w:t>Vela Luka, Ulica  61 10 1</w:t>
      </w:r>
      <w:r w:rsidR="00224082">
        <w:rPr>
          <w:b/>
        </w:rPr>
        <w:t>,</w:t>
      </w:r>
      <w:r>
        <w:rPr>
          <w:b/>
        </w:rPr>
        <w:t xml:space="preserve"> </w:t>
      </w:r>
      <w:r w:rsidRPr="00A11674">
        <w:rPr>
          <w:b/>
        </w:rPr>
        <w:t xml:space="preserve"> </w:t>
      </w:r>
      <w:r>
        <w:rPr>
          <w:b/>
        </w:rPr>
        <w:t xml:space="preserve"> OIB:59632358961</w:t>
      </w:r>
      <w:r w:rsidRPr="00A11674">
        <w:rPr>
          <w:b/>
        </w:rPr>
        <w:t xml:space="preserve">   stekla uvjete za dosudu. </w:t>
      </w:r>
    </w:p>
    <w:p w:rsidR="00AE000C" w:rsidP="00AE000C" w:rsidRDefault="00AE000C">
      <w:pPr>
        <w:rPr>
          <w:b/>
        </w:rPr>
      </w:pPr>
    </w:p>
    <w:p w:rsidR="00AE000C" w:rsidP="00AE000C" w:rsidRDefault="00AE000C">
      <w:pPr>
        <w:pStyle w:val="Odlomakpopisa"/>
        <w:numPr>
          <w:ilvl w:val="0"/>
          <w:numId w:val="4"/>
        </w:numPr>
        <w:ind w:left="0" w:firstLine="0"/>
        <w:rPr>
          <w:b/>
        </w:rPr>
      </w:pPr>
      <w:r>
        <w:rPr>
          <w:b/>
        </w:rPr>
        <w:t>187. ETAŽA: 3/10000</w:t>
      </w:r>
      <w:r>
        <w:rPr>
          <w:b/>
        </w:rPr>
        <w:tab/>
      </w:r>
    </w:p>
    <w:p w:rsidR="00AE000C" w:rsidP="00AE000C" w:rsidRDefault="00AE000C">
      <w:pPr>
        <w:jc w:val="both"/>
      </w:pPr>
      <w:r>
        <w:t xml:space="preserve">garažno parkirno mjesto oznake P-67 u podrumu -2 objekta S 2, </w:t>
      </w:r>
      <w:proofErr w:type="spellStart"/>
      <w:r>
        <w:t>Jaruščica</w:t>
      </w:r>
      <w:proofErr w:type="spellEnd"/>
      <w:r>
        <w:t xml:space="preserve"> 5 i 5a, neto korisne površine 8,85 m2, u etažnom elaboratu sve označeno žutom bojom</w:t>
      </w:r>
      <w:r>
        <w:tab/>
      </w:r>
      <w:r>
        <w:tab/>
      </w:r>
    </w:p>
    <w:p w:rsidR="00AE000C" w:rsidP="00AE000C" w:rsidRDefault="00AE000C">
      <w:r>
        <w:t>Na ovom ročištu za dražbu nekretnina se ne može prodati ispod vrijednosti od 15.650,00 kn.</w:t>
      </w:r>
    </w:p>
    <w:p w:rsidR="00AE000C" w:rsidP="00AE000C" w:rsidRDefault="00AE000C">
      <w:pPr>
        <w:pStyle w:val="Odlomakpopisa"/>
        <w:numPr>
          <w:ilvl w:val="0"/>
          <w:numId w:val="2"/>
        </w:numPr>
        <w:ind w:left="720"/>
      </w:pPr>
      <w:r>
        <w:t>Anamarija Brozović ističe ponudu u iznosu od  kn</w:t>
      </w:r>
    </w:p>
    <w:p w:rsidR="00AE000C" w:rsidP="00AE000C" w:rsidRDefault="00AE000C">
      <w:pPr>
        <w:pStyle w:val="Odlomakpopisa"/>
        <w:numPr>
          <w:ilvl w:val="0"/>
          <w:numId w:val="2"/>
        </w:numPr>
        <w:ind w:left="720"/>
      </w:pPr>
      <w:r w:rsidRPr="00FA3DFE">
        <w:t>Drago Kaleb ističe ponudu u iznosu od</w:t>
      </w:r>
      <w:r>
        <w:t xml:space="preserve"> </w:t>
      </w:r>
      <w:r w:rsidR="006E0CC0">
        <w:t xml:space="preserve"> </w:t>
      </w:r>
      <w:r w:rsidRPr="006E0CC0" w:rsidR="006E0CC0">
        <w:rPr>
          <w:b/>
        </w:rPr>
        <w:t>15.650,00</w:t>
      </w:r>
      <w:r w:rsidRPr="006E0CC0">
        <w:rPr>
          <w:b/>
        </w:rPr>
        <w:t xml:space="preserve"> kn</w:t>
      </w:r>
      <w:r w:rsidRPr="006E0CC0" w:rsidR="006E0CC0">
        <w:rPr>
          <w:b/>
        </w:rPr>
        <w:t xml:space="preserve"> u 09,45 sati</w:t>
      </w:r>
    </w:p>
    <w:p w:rsidR="00AE000C" w:rsidP="00AE000C" w:rsidRDefault="00AE000C">
      <w:pPr>
        <w:pStyle w:val="Odlomakpopisa"/>
        <w:numPr>
          <w:ilvl w:val="0"/>
          <w:numId w:val="2"/>
        </w:numPr>
        <w:ind w:left="720"/>
      </w:pPr>
      <w:r>
        <w:t>Darko Malenica ističe ponudu u iznosu od  kn</w:t>
      </w:r>
    </w:p>
    <w:p w:rsidR="00AE000C" w:rsidP="00AE000C" w:rsidRDefault="00AE000C">
      <w:pPr>
        <w:pStyle w:val="Odlomakpopisa"/>
        <w:numPr>
          <w:ilvl w:val="0"/>
          <w:numId w:val="2"/>
        </w:numPr>
        <w:ind w:left="720"/>
      </w:pPr>
      <w:r>
        <w:t>Tea Kolić ističe ponudu u iznosu od  kn</w:t>
      </w:r>
    </w:p>
    <w:p w:rsidR="00AE000C" w:rsidP="00AE000C" w:rsidRDefault="00AE000C">
      <w:pPr>
        <w:pStyle w:val="Odlomakpopisa"/>
        <w:numPr>
          <w:ilvl w:val="0"/>
          <w:numId w:val="2"/>
        </w:numPr>
        <w:ind w:left="720"/>
      </w:pPr>
      <w:r>
        <w:lastRenderedPageBreak/>
        <w:t xml:space="preserve">STUDIO RENTAL d.o.o. ističe ponudu u iznosu od  kn </w:t>
      </w:r>
    </w:p>
    <w:p w:rsidR="00900C0F" w:rsidP="00AE000C" w:rsidRDefault="00900C0F">
      <w:pPr>
        <w:pStyle w:val="Odlomakpopisa"/>
        <w:numPr>
          <w:ilvl w:val="0"/>
          <w:numId w:val="2"/>
        </w:numPr>
        <w:ind w:left="720"/>
      </w:pPr>
    </w:p>
    <w:p w:rsidRPr="00900C0F" w:rsidR="00900C0F" w:rsidP="00E71C33" w:rsidRDefault="00900C0F">
      <w:pPr>
        <w:jc w:val="both"/>
        <w:rPr>
          <w:b/>
        </w:rPr>
      </w:pPr>
      <w:r w:rsidRPr="00900C0F">
        <w:rPr>
          <w:b/>
        </w:rPr>
        <w:t>Utvrđuje se da je Drago Kaleb,</w:t>
      </w:r>
      <w:r>
        <w:rPr>
          <w:b/>
        </w:rPr>
        <w:t xml:space="preserve">   Metković, Kula </w:t>
      </w:r>
      <w:proofErr w:type="spellStart"/>
      <w:r>
        <w:rPr>
          <w:b/>
        </w:rPr>
        <w:t>Norinska</w:t>
      </w:r>
      <w:proofErr w:type="spellEnd"/>
      <w:r>
        <w:rPr>
          <w:b/>
        </w:rPr>
        <w:t xml:space="preserve"> , </w:t>
      </w:r>
      <w:proofErr w:type="spellStart"/>
      <w:r>
        <w:rPr>
          <w:b/>
        </w:rPr>
        <w:t>Matijevići</w:t>
      </w:r>
      <w:proofErr w:type="spellEnd"/>
      <w:r>
        <w:rPr>
          <w:b/>
        </w:rPr>
        <w:t xml:space="preserve">  28, </w:t>
      </w:r>
      <w:r w:rsidRPr="00900C0F">
        <w:rPr>
          <w:b/>
        </w:rPr>
        <w:t xml:space="preserve">  </w:t>
      </w:r>
      <w:r>
        <w:rPr>
          <w:b/>
        </w:rPr>
        <w:t xml:space="preserve"> OIB:18971843362 </w:t>
      </w:r>
      <w:r w:rsidRPr="00900C0F">
        <w:rPr>
          <w:b/>
        </w:rPr>
        <w:t xml:space="preserve">stekao uvjete za dosudu. </w:t>
      </w:r>
    </w:p>
    <w:p w:rsidR="006E0CC0" w:rsidP="006E0CC0" w:rsidRDefault="006E0CC0"/>
    <w:p w:rsidR="00AE000C" w:rsidP="00AE000C" w:rsidRDefault="00AE000C">
      <w:pPr>
        <w:rPr>
          <w:b/>
        </w:rPr>
      </w:pPr>
    </w:p>
    <w:p w:rsidR="00AE000C" w:rsidP="00AE000C" w:rsidRDefault="00AE000C">
      <w:pPr>
        <w:pStyle w:val="Odlomakpopisa"/>
        <w:numPr>
          <w:ilvl w:val="0"/>
          <w:numId w:val="4"/>
        </w:numPr>
        <w:ind w:left="0" w:firstLine="0"/>
        <w:rPr>
          <w:b/>
        </w:rPr>
      </w:pPr>
      <w:r>
        <w:rPr>
          <w:b/>
        </w:rPr>
        <w:t>188. ETAŽA: 3/10000</w:t>
      </w:r>
      <w:r>
        <w:rPr>
          <w:b/>
        </w:rPr>
        <w:tab/>
      </w:r>
    </w:p>
    <w:p w:rsidR="00AE000C" w:rsidP="00AE000C" w:rsidRDefault="00AE000C">
      <w:pPr>
        <w:jc w:val="both"/>
      </w:pPr>
      <w:r>
        <w:t xml:space="preserve">garažno parkirno mjesto oznake P-68 u podrumu -2 objekta S 2, </w:t>
      </w:r>
      <w:proofErr w:type="spellStart"/>
      <w:r>
        <w:t>Jaruščica</w:t>
      </w:r>
      <w:proofErr w:type="spellEnd"/>
      <w:r>
        <w:t xml:space="preserve"> 5 i 5a, neto korisne površine 8,85 m2, u etažnom elaboratu sve označeno zelenom bojom</w:t>
      </w:r>
      <w:r>
        <w:tab/>
      </w:r>
      <w:r>
        <w:tab/>
      </w:r>
    </w:p>
    <w:p w:rsidR="00AE000C" w:rsidP="00AE000C" w:rsidRDefault="00AE000C">
      <w:r>
        <w:t>Na ovom ročištu za dražbu nekretnina se ne može prodati ispod vrijednosti od 15.700,00 kn.</w:t>
      </w:r>
    </w:p>
    <w:p w:rsidR="00AE000C" w:rsidP="00AE000C" w:rsidRDefault="00AE000C">
      <w:pPr>
        <w:pStyle w:val="Odlomakpopisa"/>
        <w:numPr>
          <w:ilvl w:val="0"/>
          <w:numId w:val="2"/>
        </w:numPr>
        <w:ind w:left="720"/>
      </w:pPr>
      <w:r>
        <w:t>Anamarija Brozović ističe ponudu u iznosu od  kn</w:t>
      </w:r>
    </w:p>
    <w:p w:rsidR="00AE000C" w:rsidP="00AE000C" w:rsidRDefault="00AE000C">
      <w:pPr>
        <w:pStyle w:val="Odlomakpopisa"/>
        <w:numPr>
          <w:ilvl w:val="0"/>
          <w:numId w:val="2"/>
        </w:numPr>
        <w:ind w:left="720"/>
      </w:pPr>
      <w:r>
        <w:t xml:space="preserve">Drago Kaleb </w:t>
      </w:r>
      <w:r w:rsidRPr="00386F96">
        <w:t xml:space="preserve">ističe ponudu u iznosu </w:t>
      </w:r>
      <w:r w:rsidRPr="006E0CC0">
        <w:rPr>
          <w:b/>
        </w:rPr>
        <w:t>od</w:t>
      </w:r>
      <w:r w:rsidR="00E71C33">
        <w:rPr>
          <w:b/>
        </w:rPr>
        <w:t xml:space="preserve"> </w:t>
      </w:r>
      <w:r w:rsidRPr="006E0CC0" w:rsidR="006E0CC0">
        <w:rPr>
          <w:b/>
        </w:rPr>
        <w:t xml:space="preserve">15.700,000 </w:t>
      </w:r>
      <w:r w:rsidRPr="006E0CC0">
        <w:rPr>
          <w:b/>
        </w:rPr>
        <w:t xml:space="preserve">  kn</w:t>
      </w:r>
      <w:r w:rsidRPr="006E0CC0" w:rsidR="006E0CC0">
        <w:rPr>
          <w:b/>
        </w:rPr>
        <w:t xml:space="preserve"> u 09,45 sati</w:t>
      </w:r>
    </w:p>
    <w:p w:rsidR="00AE000C" w:rsidP="00AE000C" w:rsidRDefault="00AE000C">
      <w:pPr>
        <w:pStyle w:val="Odlomakpopisa"/>
        <w:numPr>
          <w:ilvl w:val="0"/>
          <w:numId w:val="2"/>
        </w:numPr>
        <w:ind w:left="720"/>
      </w:pPr>
      <w:r>
        <w:t>Darko Malenica ističe ponudu u iznosu o kn</w:t>
      </w:r>
    </w:p>
    <w:p w:rsidR="00AE000C" w:rsidP="00AE000C" w:rsidRDefault="00AE000C">
      <w:pPr>
        <w:pStyle w:val="Odlomakpopisa"/>
        <w:numPr>
          <w:ilvl w:val="0"/>
          <w:numId w:val="2"/>
        </w:numPr>
        <w:ind w:left="720"/>
      </w:pPr>
      <w:r>
        <w:t>Tea Kolić ističe ponudu u iznosu od kn</w:t>
      </w:r>
    </w:p>
    <w:p w:rsidR="00AE000C" w:rsidP="00AE000C" w:rsidRDefault="00AE000C">
      <w:pPr>
        <w:pStyle w:val="Odlomakpopisa"/>
        <w:numPr>
          <w:ilvl w:val="0"/>
          <w:numId w:val="2"/>
        </w:numPr>
        <w:ind w:left="720"/>
      </w:pPr>
      <w:r>
        <w:t xml:space="preserve">STUDIO RENTAL d.o.o.  ističe ponudu u iznosu od kn </w:t>
      </w:r>
    </w:p>
    <w:p w:rsidR="00E71C33" w:rsidP="00AE000C" w:rsidRDefault="00E71C33">
      <w:pPr>
        <w:pStyle w:val="Odlomakpopisa"/>
      </w:pPr>
    </w:p>
    <w:p w:rsidRPr="00900C0F" w:rsidR="00E71C33" w:rsidP="00E71C33" w:rsidRDefault="00E71C33">
      <w:pPr>
        <w:jc w:val="both"/>
        <w:rPr>
          <w:b/>
        </w:rPr>
      </w:pPr>
      <w:r w:rsidRPr="00900C0F">
        <w:rPr>
          <w:b/>
        </w:rPr>
        <w:t>Utvrđuje se da je Drago Kaleb,</w:t>
      </w:r>
      <w:r>
        <w:rPr>
          <w:b/>
        </w:rPr>
        <w:t xml:space="preserve">   Metković, Kula </w:t>
      </w:r>
      <w:proofErr w:type="spellStart"/>
      <w:r>
        <w:rPr>
          <w:b/>
        </w:rPr>
        <w:t>Norinska</w:t>
      </w:r>
      <w:proofErr w:type="spellEnd"/>
      <w:r>
        <w:rPr>
          <w:b/>
        </w:rPr>
        <w:t xml:space="preserve"> , </w:t>
      </w:r>
      <w:proofErr w:type="spellStart"/>
      <w:r>
        <w:rPr>
          <w:b/>
        </w:rPr>
        <w:t>Matijevići</w:t>
      </w:r>
      <w:proofErr w:type="spellEnd"/>
      <w:r>
        <w:rPr>
          <w:b/>
        </w:rPr>
        <w:t xml:space="preserve">  28, </w:t>
      </w:r>
      <w:r w:rsidRPr="00900C0F">
        <w:rPr>
          <w:b/>
        </w:rPr>
        <w:t xml:space="preserve">  </w:t>
      </w:r>
      <w:r>
        <w:rPr>
          <w:b/>
        </w:rPr>
        <w:t xml:space="preserve"> OIB:18971843362 </w:t>
      </w:r>
      <w:r w:rsidRPr="00900C0F">
        <w:rPr>
          <w:b/>
        </w:rPr>
        <w:t xml:space="preserve">stekao uvjete za dosudu. </w:t>
      </w:r>
    </w:p>
    <w:p w:rsidR="00E71C33" w:rsidP="00AE000C" w:rsidRDefault="00E71C33">
      <w:pPr>
        <w:pStyle w:val="Odlomakpopisa"/>
      </w:pPr>
    </w:p>
    <w:p w:rsidR="00AE000C" w:rsidP="00AE000C" w:rsidRDefault="00AE000C">
      <w:pPr>
        <w:rPr>
          <w:b/>
        </w:rPr>
      </w:pPr>
    </w:p>
    <w:p w:rsidR="00AE000C" w:rsidP="00AE000C" w:rsidRDefault="00AE000C">
      <w:pPr>
        <w:pStyle w:val="Odlomakpopisa"/>
        <w:numPr>
          <w:ilvl w:val="0"/>
          <w:numId w:val="4"/>
        </w:numPr>
        <w:ind w:left="0" w:firstLine="0"/>
        <w:rPr>
          <w:b/>
        </w:rPr>
      </w:pPr>
      <w:r>
        <w:rPr>
          <w:b/>
        </w:rPr>
        <w:t>189. ETAŽA: 3/10000</w:t>
      </w:r>
      <w:r>
        <w:rPr>
          <w:b/>
        </w:rPr>
        <w:tab/>
      </w:r>
    </w:p>
    <w:p w:rsidR="00AE000C" w:rsidP="00AE000C" w:rsidRDefault="00AE000C">
      <w:pPr>
        <w:jc w:val="both"/>
      </w:pPr>
      <w:r>
        <w:t xml:space="preserve">garažno parkirno mjesto oznake P-69 u podrumu -2 objekta S 2, </w:t>
      </w:r>
      <w:proofErr w:type="spellStart"/>
      <w:r>
        <w:t>Jaruščica</w:t>
      </w:r>
      <w:proofErr w:type="spellEnd"/>
      <w:r>
        <w:t xml:space="preserve"> 5 i 5a, neto korisne površine 8,85 m2, u etažnom elaboratu sve označeno crvenom bojom</w:t>
      </w:r>
      <w:r>
        <w:tab/>
      </w:r>
      <w:r>
        <w:tab/>
      </w:r>
    </w:p>
    <w:p w:rsidR="00AE000C" w:rsidP="00AE000C" w:rsidRDefault="00AE000C">
      <w:r>
        <w:t>Na ovom ročištu za dražbu nekretnina se ne može prodati ispod vrijednosti od 15.750,00 kn.</w:t>
      </w:r>
    </w:p>
    <w:p w:rsidR="00AE000C" w:rsidP="00AE000C" w:rsidRDefault="00AE000C">
      <w:pPr>
        <w:pStyle w:val="Odlomakpopisa"/>
        <w:numPr>
          <w:ilvl w:val="0"/>
          <w:numId w:val="2"/>
        </w:numPr>
        <w:ind w:left="720"/>
      </w:pPr>
      <w:r>
        <w:t>Anamarija Brozović ističe ponudu u iznosu od kn</w:t>
      </w:r>
    </w:p>
    <w:p w:rsidR="00AE000C" w:rsidP="00AE000C" w:rsidRDefault="00AE000C">
      <w:pPr>
        <w:pStyle w:val="Odlomakpopisa"/>
        <w:numPr>
          <w:ilvl w:val="0"/>
          <w:numId w:val="2"/>
        </w:numPr>
        <w:ind w:left="720"/>
      </w:pPr>
      <w:r>
        <w:t xml:space="preserve">Ivana </w:t>
      </w:r>
      <w:proofErr w:type="spellStart"/>
      <w:r>
        <w:t>Šipić</w:t>
      </w:r>
      <w:proofErr w:type="spellEnd"/>
      <w:r>
        <w:t xml:space="preserve"> ističe ponudu u iznosu od kn </w:t>
      </w:r>
    </w:p>
    <w:p w:rsidR="005808F3" w:rsidP="005808F3" w:rsidRDefault="00AE000C">
      <w:pPr>
        <w:pStyle w:val="Odlomakpopisa"/>
        <w:numPr>
          <w:ilvl w:val="0"/>
          <w:numId w:val="2"/>
        </w:numPr>
        <w:ind w:left="720"/>
      </w:pPr>
      <w:r>
        <w:t xml:space="preserve">Darko Malenica ističe ponudu u </w:t>
      </w:r>
      <w:r w:rsidRPr="006E0CC0">
        <w:rPr>
          <w:b/>
        </w:rPr>
        <w:t>iznosu</w:t>
      </w:r>
      <w:r w:rsidR="0066403D">
        <w:rPr>
          <w:b/>
        </w:rPr>
        <w:t xml:space="preserve">  od </w:t>
      </w:r>
      <w:r w:rsidRPr="006E0CC0" w:rsidR="006E0CC0">
        <w:rPr>
          <w:b/>
        </w:rPr>
        <w:t>15.750,00  u 09,46 sati</w:t>
      </w:r>
      <w:r w:rsidR="006E0CC0">
        <w:t xml:space="preserve">  </w:t>
      </w:r>
    </w:p>
    <w:p w:rsidR="00AE000C" w:rsidP="00AE000C" w:rsidRDefault="00AE000C">
      <w:pPr>
        <w:pStyle w:val="Odlomakpopisa"/>
        <w:numPr>
          <w:ilvl w:val="0"/>
          <w:numId w:val="2"/>
        </w:numPr>
        <w:ind w:left="720"/>
      </w:pPr>
      <w:r>
        <w:t xml:space="preserve">STUDIO RENTAL d.o.o.  ističe ponudu u iznosu </w:t>
      </w:r>
    </w:p>
    <w:p w:rsidR="005808F3" w:rsidP="005808F3" w:rsidRDefault="005808F3"/>
    <w:p w:rsidRPr="005808F3" w:rsidR="005808F3" w:rsidP="005808F3" w:rsidRDefault="005808F3">
      <w:pPr>
        <w:rPr>
          <w:b/>
        </w:rPr>
      </w:pPr>
      <w:r w:rsidRPr="005808F3">
        <w:rPr>
          <w:b/>
        </w:rPr>
        <w:t>Utvrđuje se da je Darko Malenica,</w:t>
      </w:r>
      <w:r>
        <w:rPr>
          <w:b/>
        </w:rPr>
        <w:t xml:space="preserve"> Zagreb, </w:t>
      </w:r>
      <w:proofErr w:type="spellStart"/>
      <w:r>
        <w:rPr>
          <w:b/>
        </w:rPr>
        <w:t>Kauzlarićev</w:t>
      </w:r>
      <w:proofErr w:type="spellEnd"/>
      <w:r>
        <w:rPr>
          <w:b/>
        </w:rPr>
        <w:t xml:space="preserve"> prilaz 13, </w:t>
      </w:r>
      <w:r w:rsidRPr="005808F3">
        <w:rPr>
          <w:b/>
        </w:rPr>
        <w:t xml:space="preserve"> OIB:</w:t>
      </w:r>
      <w:r>
        <w:rPr>
          <w:b/>
        </w:rPr>
        <w:t>64161388618</w:t>
      </w:r>
      <w:r w:rsidRPr="005808F3">
        <w:rPr>
          <w:b/>
        </w:rPr>
        <w:t xml:space="preserve">  stekao uvjete za dosudu. </w:t>
      </w:r>
    </w:p>
    <w:p w:rsidR="00AE000C" w:rsidP="00AE000C" w:rsidRDefault="00AE000C"/>
    <w:p w:rsidR="00AE000C" w:rsidP="00AE000C" w:rsidRDefault="00AE000C">
      <w:pPr>
        <w:pStyle w:val="Odlomakpopisa"/>
        <w:numPr>
          <w:ilvl w:val="0"/>
          <w:numId w:val="4"/>
        </w:numPr>
        <w:ind w:left="0" w:firstLine="0"/>
        <w:rPr>
          <w:b/>
        </w:rPr>
      </w:pPr>
      <w:r>
        <w:rPr>
          <w:b/>
        </w:rPr>
        <w:t>190. ETAŽA: 3/10000</w:t>
      </w:r>
      <w:r>
        <w:rPr>
          <w:b/>
        </w:rPr>
        <w:tab/>
      </w:r>
    </w:p>
    <w:p w:rsidR="00AE000C" w:rsidP="00AE000C" w:rsidRDefault="00AE000C">
      <w:pPr>
        <w:jc w:val="both"/>
      </w:pPr>
      <w:r>
        <w:t xml:space="preserve">garažno parkirno mjesto oznake P-70 u podrumu -2 objekta S 2, </w:t>
      </w:r>
      <w:proofErr w:type="spellStart"/>
      <w:r>
        <w:t>Jaruščica</w:t>
      </w:r>
      <w:proofErr w:type="spellEnd"/>
      <w:r>
        <w:t xml:space="preserve"> 5 i 5a, neto korisne površine 8,85 m2, u etažnom elaboratu sve označeno plavom bojom</w:t>
      </w:r>
    </w:p>
    <w:p w:rsidR="00AE000C" w:rsidP="00AE000C" w:rsidRDefault="00AE000C">
      <w:r>
        <w:t>Na ovom ročištu za dražbu nekretnina se ne može prodati ispod vrijednosti od 15.800,00 kn.</w:t>
      </w:r>
    </w:p>
    <w:p w:rsidR="00AE000C" w:rsidP="00AE000C" w:rsidRDefault="00AE000C">
      <w:pPr>
        <w:pStyle w:val="Odlomakpopisa"/>
        <w:numPr>
          <w:ilvl w:val="0"/>
          <w:numId w:val="2"/>
        </w:numPr>
        <w:ind w:left="720"/>
      </w:pPr>
      <w:r>
        <w:t>Anamarija Brozović ističe ponudu u iznosu od  kn</w:t>
      </w:r>
    </w:p>
    <w:p w:rsidR="00AE000C" w:rsidP="00AE000C" w:rsidRDefault="00AE000C">
      <w:pPr>
        <w:pStyle w:val="Odlomakpopisa"/>
        <w:numPr>
          <w:ilvl w:val="0"/>
          <w:numId w:val="2"/>
        </w:numPr>
        <w:ind w:left="720"/>
      </w:pPr>
      <w:r>
        <w:t xml:space="preserve">Ivana </w:t>
      </w:r>
      <w:proofErr w:type="spellStart"/>
      <w:r>
        <w:t>Šipić</w:t>
      </w:r>
      <w:proofErr w:type="spellEnd"/>
      <w:r>
        <w:t xml:space="preserve"> ističe ponudu u iznosu kn </w:t>
      </w:r>
    </w:p>
    <w:p w:rsidR="00AE000C" w:rsidP="00AE000C" w:rsidRDefault="00AE000C">
      <w:pPr>
        <w:pStyle w:val="Odlomakpopisa"/>
        <w:numPr>
          <w:ilvl w:val="0"/>
          <w:numId w:val="2"/>
        </w:numPr>
        <w:ind w:left="720"/>
      </w:pPr>
      <w:r>
        <w:t xml:space="preserve">Darko Malenica ističe ponudu u iznosu od </w:t>
      </w:r>
      <w:r w:rsidRPr="006E0CC0" w:rsidR="006E0CC0">
        <w:rPr>
          <w:b/>
        </w:rPr>
        <w:t xml:space="preserve">15.800,00 </w:t>
      </w:r>
      <w:r w:rsidRPr="006E0CC0">
        <w:rPr>
          <w:b/>
        </w:rPr>
        <w:t>kn</w:t>
      </w:r>
      <w:r w:rsidRPr="006E0CC0" w:rsidR="006E0CC0">
        <w:rPr>
          <w:b/>
        </w:rPr>
        <w:t xml:space="preserve"> u 09,46 sati</w:t>
      </w:r>
    </w:p>
    <w:p w:rsidR="00AE000C" w:rsidP="00AE000C" w:rsidRDefault="00AE000C">
      <w:pPr>
        <w:pStyle w:val="Odlomakpopisa"/>
        <w:numPr>
          <w:ilvl w:val="0"/>
          <w:numId w:val="2"/>
        </w:numPr>
        <w:ind w:left="720"/>
      </w:pPr>
      <w:r>
        <w:t xml:space="preserve">STUDIO RENTAL d.o.o.  ističe ponudu u iznosu od kn </w:t>
      </w:r>
    </w:p>
    <w:p w:rsidR="00B4583C" w:rsidP="00B866CE" w:rsidRDefault="00B4583C">
      <w:pPr>
        <w:pStyle w:val="Odlomakpopisa"/>
      </w:pPr>
    </w:p>
    <w:p w:rsidRPr="00B4583C" w:rsidR="00B4583C" w:rsidP="00B4583C" w:rsidRDefault="00B4583C">
      <w:pPr>
        <w:rPr>
          <w:b/>
        </w:rPr>
      </w:pPr>
      <w:r w:rsidRPr="00B4583C">
        <w:rPr>
          <w:b/>
        </w:rPr>
        <w:t xml:space="preserve">Utvrđuje se da je Darko Malenica, Zagreb, </w:t>
      </w:r>
      <w:proofErr w:type="spellStart"/>
      <w:r w:rsidRPr="00B4583C">
        <w:rPr>
          <w:b/>
        </w:rPr>
        <w:t>Kauzlarićev</w:t>
      </w:r>
      <w:proofErr w:type="spellEnd"/>
      <w:r w:rsidRPr="00B4583C">
        <w:rPr>
          <w:b/>
        </w:rPr>
        <w:t xml:space="preserve"> prilaz 13,  OIB:64161388618  stekao uvjete za dosudu. </w:t>
      </w:r>
    </w:p>
    <w:p w:rsidR="00B4583C" w:rsidP="00B4583C" w:rsidRDefault="00B4583C"/>
    <w:p w:rsidR="00AE000C" w:rsidP="00AE000C" w:rsidRDefault="00AE000C">
      <w:pPr>
        <w:pStyle w:val="Odlomakpopisa"/>
      </w:pPr>
    </w:p>
    <w:p w:rsidR="00AE000C" w:rsidP="00AE000C" w:rsidRDefault="00AE000C">
      <w:pPr>
        <w:pStyle w:val="Odlomakpopisa"/>
        <w:numPr>
          <w:ilvl w:val="0"/>
          <w:numId w:val="4"/>
        </w:numPr>
        <w:ind w:left="0" w:firstLine="0"/>
        <w:rPr>
          <w:b/>
        </w:rPr>
      </w:pPr>
      <w:r>
        <w:rPr>
          <w:b/>
        </w:rPr>
        <w:t>191. ETAŽA: 3/10000</w:t>
      </w:r>
      <w:r>
        <w:rPr>
          <w:b/>
        </w:rPr>
        <w:tab/>
      </w:r>
    </w:p>
    <w:p w:rsidR="00AE000C" w:rsidP="00AE000C" w:rsidRDefault="00AE000C">
      <w:pPr>
        <w:jc w:val="both"/>
      </w:pPr>
      <w:r>
        <w:t xml:space="preserve">garažno parkirno mjesto oznake P-71 u podrumu -2 objekta S 2, </w:t>
      </w:r>
      <w:proofErr w:type="spellStart"/>
      <w:r>
        <w:t>Jaruščica</w:t>
      </w:r>
      <w:proofErr w:type="spellEnd"/>
      <w:r>
        <w:t xml:space="preserve"> 5 i 5a, neto korisne površine 8,85 m2, u etažnom elaboratu sve označeno žutom bojom</w:t>
      </w:r>
      <w:r>
        <w:tab/>
      </w:r>
      <w:r>
        <w:tab/>
      </w:r>
    </w:p>
    <w:p w:rsidR="00AE000C" w:rsidP="00AE000C" w:rsidRDefault="00AE000C">
      <w:r>
        <w:t>Na ovom ročištu za dražbu nekretnina se ne može prodati ispod vrijednosti od 15.850,00 kn.</w:t>
      </w:r>
    </w:p>
    <w:p w:rsidRPr="00131A1B" w:rsidR="00AE000C" w:rsidP="00AE000C" w:rsidRDefault="00AE000C">
      <w:pPr>
        <w:pStyle w:val="Odlomakpopisa"/>
        <w:numPr>
          <w:ilvl w:val="0"/>
          <w:numId w:val="10"/>
        </w:numPr>
        <w:rPr>
          <w:b/>
        </w:rPr>
      </w:pPr>
      <w:r>
        <w:t xml:space="preserve">Veronika Grubišić ističe ponudu u iznosu </w:t>
      </w:r>
      <w:r w:rsidRPr="006E0CC0">
        <w:rPr>
          <w:b/>
        </w:rPr>
        <w:t>od</w:t>
      </w:r>
      <w:r w:rsidR="006E0CC0">
        <w:rPr>
          <w:b/>
        </w:rPr>
        <w:t xml:space="preserve"> </w:t>
      </w:r>
      <w:r w:rsidRPr="006E0CC0" w:rsidR="006E0CC0">
        <w:rPr>
          <w:b/>
        </w:rPr>
        <w:t xml:space="preserve">15.850,00 </w:t>
      </w:r>
      <w:r w:rsidRPr="006E0CC0">
        <w:rPr>
          <w:b/>
        </w:rPr>
        <w:t xml:space="preserve"> kn</w:t>
      </w:r>
      <w:r w:rsidRPr="006E0CC0" w:rsidR="006E0CC0">
        <w:rPr>
          <w:b/>
        </w:rPr>
        <w:t xml:space="preserve"> u 09,46 sati</w:t>
      </w:r>
      <w:r w:rsidR="006E0CC0">
        <w:t xml:space="preserve"> </w:t>
      </w:r>
    </w:p>
    <w:p w:rsidR="00AE000C" w:rsidP="00AE000C" w:rsidRDefault="00AE000C">
      <w:pPr>
        <w:pStyle w:val="Odlomakpopisa"/>
        <w:numPr>
          <w:ilvl w:val="0"/>
          <w:numId w:val="10"/>
        </w:numPr>
      </w:pPr>
      <w:r>
        <w:lastRenderedPageBreak/>
        <w:t>Anamarija Brozović ističe ponudu u iznosu kn</w:t>
      </w:r>
    </w:p>
    <w:p w:rsidR="00AE000C" w:rsidP="00AE000C" w:rsidRDefault="00AE000C">
      <w:pPr>
        <w:pStyle w:val="Odlomakpopisa"/>
        <w:numPr>
          <w:ilvl w:val="0"/>
          <w:numId w:val="10"/>
        </w:numPr>
      </w:pPr>
      <w:r>
        <w:t>Darko Malenica ističe ponudu u iznosu od kn</w:t>
      </w:r>
    </w:p>
    <w:p w:rsidR="00AE000C" w:rsidP="00AE000C" w:rsidRDefault="00AE000C">
      <w:pPr>
        <w:pStyle w:val="Odlomakpopisa"/>
        <w:numPr>
          <w:ilvl w:val="0"/>
          <w:numId w:val="10"/>
        </w:numPr>
      </w:pPr>
      <w:r>
        <w:t xml:space="preserve">STUDIO RENTAL d.o.o.  ističe ponudu u iznosu od kn </w:t>
      </w:r>
    </w:p>
    <w:p w:rsidRPr="005E75C1" w:rsidR="005E75C1" w:rsidP="005E75C1" w:rsidRDefault="005E75C1">
      <w:pPr>
        <w:rPr>
          <w:b/>
        </w:rPr>
      </w:pPr>
    </w:p>
    <w:p w:rsidRPr="005E75C1" w:rsidR="00AE000C" w:rsidP="005E75C1" w:rsidRDefault="005E75C1">
      <w:pPr>
        <w:jc w:val="both"/>
        <w:rPr>
          <w:b/>
        </w:rPr>
      </w:pPr>
      <w:r w:rsidRPr="005E75C1">
        <w:rPr>
          <w:b/>
        </w:rPr>
        <w:t>Utvrđuje se da je Veronika Grubišić,</w:t>
      </w:r>
      <w:r>
        <w:rPr>
          <w:b/>
        </w:rPr>
        <w:t xml:space="preserve"> Zagreb, Ulica Ivice </w:t>
      </w:r>
      <w:proofErr w:type="spellStart"/>
      <w:r>
        <w:rPr>
          <w:b/>
        </w:rPr>
        <w:t>Kičmanovića</w:t>
      </w:r>
      <w:proofErr w:type="spellEnd"/>
      <w:r>
        <w:rPr>
          <w:b/>
        </w:rPr>
        <w:t xml:space="preserve"> 22, </w:t>
      </w:r>
      <w:r w:rsidRPr="005E75C1">
        <w:rPr>
          <w:b/>
        </w:rPr>
        <w:t xml:space="preserve">  OIB:</w:t>
      </w:r>
      <w:r>
        <w:rPr>
          <w:b/>
        </w:rPr>
        <w:t>10961890432</w:t>
      </w:r>
      <w:r w:rsidRPr="005E75C1">
        <w:rPr>
          <w:b/>
        </w:rPr>
        <w:t xml:space="preserve"> stekla uvjete za dosudu. </w:t>
      </w:r>
    </w:p>
    <w:p w:rsidRPr="00097175" w:rsidR="00AE000C" w:rsidP="00AE000C" w:rsidRDefault="00AE000C">
      <w:pPr>
        <w:pStyle w:val="Odlomakpopisa"/>
        <w:rPr>
          <w:b/>
        </w:rPr>
      </w:pPr>
    </w:p>
    <w:p w:rsidR="00AE000C" w:rsidP="00AE000C" w:rsidRDefault="00AE000C">
      <w:pPr>
        <w:pStyle w:val="Odlomakpopisa"/>
        <w:numPr>
          <w:ilvl w:val="0"/>
          <w:numId w:val="4"/>
        </w:numPr>
        <w:ind w:left="0" w:firstLine="0"/>
        <w:rPr>
          <w:b/>
        </w:rPr>
      </w:pPr>
      <w:r>
        <w:rPr>
          <w:b/>
        </w:rPr>
        <w:t xml:space="preserve">192. ETAŽA: 3/10000 </w:t>
      </w:r>
    </w:p>
    <w:p w:rsidR="00AE000C" w:rsidP="00AE000C" w:rsidRDefault="00AE000C">
      <w:pPr>
        <w:jc w:val="both"/>
      </w:pPr>
      <w:r>
        <w:t xml:space="preserve">garažno parkirno mjesto oznake P-72 u podrumu -2 objekta S 2, </w:t>
      </w:r>
      <w:proofErr w:type="spellStart"/>
      <w:r>
        <w:t>Jaruščica</w:t>
      </w:r>
      <w:proofErr w:type="spellEnd"/>
      <w:r>
        <w:t xml:space="preserve"> 5 i 5a, neto korisne površine 8,85 m2, u etažnom elaboratu sve označeno zelenom bojom</w:t>
      </w:r>
      <w:r>
        <w:tab/>
      </w:r>
      <w:r>
        <w:tab/>
      </w:r>
    </w:p>
    <w:p w:rsidR="00AE000C" w:rsidP="00AE000C" w:rsidRDefault="00AE000C">
      <w:r>
        <w:t>Na ovom ročištu za dražbu nekretnina se ne može prodati ispod vrijednosti od 15.900,00 kn.</w:t>
      </w:r>
    </w:p>
    <w:p w:rsidR="00AE000C" w:rsidP="00AE000C" w:rsidRDefault="00AE000C">
      <w:pPr>
        <w:pStyle w:val="Odlomakpopisa"/>
        <w:numPr>
          <w:ilvl w:val="0"/>
          <w:numId w:val="9"/>
        </w:numPr>
      </w:pPr>
      <w:r>
        <w:t>Veronika Grubiš</w:t>
      </w:r>
      <w:r w:rsidR="006E0CC0">
        <w:t xml:space="preserve">ić ističe ponudu od </w:t>
      </w:r>
      <w:r w:rsidRPr="006E0CC0" w:rsidR="006E0CC0">
        <w:rPr>
          <w:b/>
        </w:rPr>
        <w:t>15.900,00 kn u 09,47 sati</w:t>
      </w:r>
      <w:r w:rsidR="006E0CC0">
        <w:t xml:space="preserve"> </w:t>
      </w:r>
    </w:p>
    <w:p w:rsidR="00AE000C" w:rsidP="00AE000C" w:rsidRDefault="00AE000C">
      <w:pPr>
        <w:pStyle w:val="Odlomakpopisa"/>
        <w:numPr>
          <w:ilvl w:val="0"/>
          <w:numId w:val="9"/>
        </w:numPr>
      </w:pPr>
      <w:r>
        <w:t>Anamarija Brozović ističe ponudu u iznosu od kn</w:t>
      </w:r>
    </w:p>
    <w:p w:rsidR="00AE000C" w:rsidP="00B00380" w:rsidRDefault="00AE000C">
      <w:pPr>
        <w:pStyle w:val="Odlomakpopisa"/>
        <w:numPr>
          <w:ilvl w:val="0"/>
          <w:numId w:val="9"/>
        </w:numPr>
      </w:pPr>
      <w:r>
        <w:t xml:space="preserve">Ivana </w:t>
      </w:r>
      <w:proofErr w:type="spellStart"/>
      <w:r>
        <w:t>Šipić</w:t>
      </w:r>
      <w:proofErr w:type="spellEnd"/>
      <w:r>
        <w:t xml:space="preserve"> ističe ponudu u iznosu od kn </w:t>
      </w:r>
    </w:p>
    <w:p w:rsidR="00AE000C" w:rsidP="00AE000C" w:rsidRDefault="00AE000C">
      <w:pPr>
        <w:pStyle w:val="Odlomakpopisa"/>
        <w:numPr>
          <w:ilvl w:val="0"/>
          <w:numId w:val="9"/>
        </w:numPr>
      </w:pPr>
      <w:r>
        <w:t xml:space="preserve">Darko Malenica  ističe ponudu u iznosu od kn </w:t>
      </w:r>
    </w:p>
    <w:p w:rsidR="00AE000C" w:rsidP="00AE000C" w:rsidRDefault="00AE000C">
      <w:pPr>
        <w:pStyle w:val="Odlomakpopisa"/>
        <w:numPr>
          <w:ilvl w:val="0"/>
          <w:numId w:val="9"/>
        </w:numPr>
      </w:pPr>
      <w:r>
        <w:t xml:space="preserve">STUDIO RENTAL d.o.o.  ističe ponudu u iznosu od kn </w:t>
      </w:r>
    </w:p>
    <w:p w:rsidR="00B4374B" w:rsidP="00B4374B" w:rsidRDefault="00B4374B"/>
    <w:p w:rsidRPr="005E75C1" w:rsidR="00B4374B" w:rsidP="00B4374B" w:rsidRDefault="00B4374B">
      <w:pPr>
        <w:jc w:val="both"/>
        <w:rPr>
          <w:b/>
        </w:rPr>
      </w:pPr>
      <w:r w:rsidRPr="005E75C1">
        <w:rPr>
          <w:b/>
        </w:rPr>
        <w:t>Utvrđuje se da je Veronika Grubišić,</w:t>
      </w:r>
      <w:r>
        <w:rPr>
          <w:b/>
        </w:rPr>
        <w:t xml:space="preserve"> Zagreb, Ulica Ivice </w:t>
      </w:r>
      <w:proofErr w:type="spellStart"/>
      <w:r>
        <w:rPr>
          <w:b/>
        </w:rPr>
        <w:t>Kičmanovića</w:t>
      </w:r>
      <w:proofErr w:type="spellEnd"/>
      <w:r>
        <w:rPr>
          <w:b/>
        </w:rPr>
        <w:t xml:space="preserve"> 22, </w:t>
      </w:r>
      <w:r w:rsidRPr="005E75C1">
        <w:rPr>
          <w:b/>
        </w:rPr>
        <w:t xml:space="preserve">  OIB:</w:t>
      </w:r>
      <w:r>
        <w:rPr>
          <w:b/>
        </w:rPr>
        <w:t>10961890432</w:t>
      </w:r>
      <w:r w:rsidRPr="005E75C1">
        <w:rPr>
          <w:b/>
        </w:rPr>
        <w:t xml:space="preserve"> stekla uvjete za dosudu. </w:t>
      </w:r>
    </w:p>
    <w:p w:rsidRPr="00097175" w:rsidR="00B4374B" w:rsidP="00B4374B" w:rsidRDefault="00B4374B">
      <w:pPr>
        <w:pStyle w:val="Odlomakpopisa"/>
        <w:rPr>
          <w:b/>
        </w:rPr>
      </w:pPr>
    </w:p>
    <w:p w:rsidR="00AE000C" w:rsidP="00AE000C" w:rsidRDefault="00AE000C"/>
    <w:p w:rsidR="00AE000C" w:rsidP="00AE000C" w:rsidRDefault="00AE000C">
      <w:pPr>
        <w:pStyle w:val="Odlomakpopisa"/>
        <w:numPr>
          <w:ilvl w:val="0"/>
          <w:numId w:val="4"/>
        </w:numPr>
        <w:ind w:left="0" w:firstLine="0"/>
        <w:rPr>
          <w:b/>
        </w:rPr>
      </w:pPr>
      <w:r>
        <w:rPr>
          <w:b/>
        </w:rPr>
        <w:t>231. ETAŽA: 4/10000</w:t>
      </w:r>
      <w:r>
        <w:rPr>
          <w:b/>
        </w:rPr>
        <w:tab/>
      </w:r>
    </w:p>
    <w:p w:rsidR="00AE000C" w:rsidP="00AE000C" w:rsidRDefault="00AE000C">
      <w:pPr>
        <w:jc w:val="both"/>
      </w:pPr>
      <w:r>
        <w:t xml:space="preserve">garažno parkirno mjesto oznake P-111 u podrumu -2 objekta S 2, </w:t>
      </w:r>
      <w:proofErr w:type="spellStart"/>
      <w:r>
        <w:t>Jaruščica</w:t>
      </w:r>
      <w:proofErr w:type="spellEnd"/>
      <w:r>
        <w:t xml:space="preserve"> 5 i 5a, neto korisne površine 10,01 m2, u etažnom elaboratu sve označeno žutom bojom</w:t>
      </w:r>
      <w:r>
        <w:tab/>
      </w:r>
      <w:r>
        <w:tab/>
      </w:r>
    </w:p>
    <w:p w:rsidR="00AE000C" w:rsidP="00AE000C" w:rsidRDefault="00AE000C">
      <w:r>
        <w:t>Na ovom ročištu za dražbu nekretnina se ne može prodati ispod vrijednosti</w:t>
      </w:r>
      <w:r w:rsidR="001444EF">
        <w:t xml:space="preserve"> 17.600,00 </w:t>
      </w:r>
      <w:r>
        <w:t xml:space="preserve"> kn.</w:t>
      </w:r>
    </w:p>
    <w:p w:rsidR="00AE000C" w:rsidP="00AE000C" w:rsidRDefault="00AE000C">
      <w:pPr>
        <w:pStyle w:val="Odlomakpopisa"/>
        <w:numPr>
          <w:ilvl w:val="0"/>
          <w:numId w:val="9"/>
        </w:numPr>
      </w:pPr>
      <w:r>
        <w:t xml:space="preserve">Anamarija Brozović ističe ponudu u iznosu od </w:t>
      </w:r>
      <w:r w:rsidR="001444EF">
        <w:t xml:space="preserve"> </w:t>
      </w:r>
      <w:r w:rsidRPr="001444EF" w:rsidR="001444EF">
        <w:rPr>
          <w:b/>
        </w:rPr>
        <w:t xml:space="preserve">17.600,00 </w:t>
      </w:r>
      <w:r w:rsidRPr="001444EF">
        <w:rPr>
          <w:b/>
        </w:rPr>
        <w:t>kn</w:t>
      </w:r>
      <w:r w:rsidRPr="001444EF" w:rsidR="001444EF">
        <w:rPr>
          <w:b/>
        </w:rPr>
        <w:t xml:space="preserve"> u 09,47 sati</w:t>
      </w:r>
      <w:r w:rsidR="001444EF">
        <w:t xml:space="preserve"> </w:t>
      </w:r>
    </w:p>
    <w:p w:rsidR="00AE000C" w:rsidP="00AE000C" w:rsidRDefault="00AE000C">
      <w:pPr>
        <w:pStyle w:val="Odlomakpopisa"/>
        <w:numPr>
          <w:ilvl w:val="0"/>
          <w:numId w:val="9"/>
        </w:numPr>
      </w:pPr>
      <w:r>
        <w:t xml:space="preserve">STUDIO RENTAL d.o.o.  ističe ponudu u iznosu od kn </w:t>
      </w:r>
    </w:p>
    <w:p w:rsidR="00B4374B" w:rsidP="00AE000C" w:rsidRDefault="00B4374B">
      <w:pPr>
        <w:pStyle w:val="Odlomakpopisa"/>
        <w:numPr>
          <w:ilvl w:val="0"/>
          <w:numId w:val="9"/>
        </w:numPr>
      </w:pPr>
    </w:p>
    <w:p w:rsidRPr="00B4374B" w:rsidR="00B4374B" w:rsidP="00B4374B" w:rsidRDefault="00B4374B">
      <w:pPr>
        <w:jc w:val="both"/>
        <w:rPr>
          <w:b/>
        </w:rPr>
      </w:pPr>
      <w:r w:rsidRPr="00B4374B">
        <w:rPr>
          <w:b/>
        </w:rPr>
        <w:t>Utvrđuje se da je Anamarija Brozović</w:t>
      </w:r>
      <w:r>
        <w:rPr>
          <w:b/>
        </w:rPr>
        <w:t xml:space="preserve">, Zagreb, Ulica Karla Metikoša 9, OIB:45799490959 </w:t>
      </w:r>
      <w:r w:rsidRPr="00B4374B">
        <w:rPr>
          <w:b/>
        </w:rPr>
        <w:t xml:space="preserve"> stekla uvjete za dosudu. </w:t>
      </w:r>
    </w:p>
    <w:p w:rsidR="00AE000C" w:rsidP="00AE000C" w:rsidRDefault="00AE000C"/>
    <w:p w:rsidR="00AE000C" w:rsidP="00AE000C" w:rsidRDefault="00AE000C">
      <w:pPr>
        <w:pStyle w:val="Odlomakpopisa"/>
        <w:numPr>
          <w:ilvl w:val="0"/>
          <w:numId w:val="4"/>
        </w:numPr>
        <w:ind w:left="0" w:firstLine="0"/>
        <w:rPr>
          <w:rFonts w:ascii="Arial" w:hAnsi="Arial" w:cs="Arial"/>
          <w:b/>
          <w:sz w:val="20"/>
          <w:szCs w:val="20"/>
        </w:rPr>
      </w:pPr>
      <w:r>
        <w:rPr>
          <w:b/>
        </w:rPr>
        <w:t>400. ETAŽA: 5/10000</w:t>
      </w:r>
      <w:r>
        <w:rPr>
          <w:b/>
        </w:rPr>
        <w:tab/>
      </w:r>
    </w:p>
    <w:p w:rsidR="00AE000C" w:rsidP="00AE000C" w:rsidRDefault="00AE000C">
      <w:pPr>
        <w:jc w:val="both"/>
      </w:pPr>
      <w:r>
        <w:t xml:space="preserve">garaža oznake G-51 u podrumu -1 objekta S 2, </w:t>
      </w:r>
      <w:proofErr w:type="spellStart"/>
      <w:r>
        <w:t>Jaruščica</w:t>
      </w:r>
      <w:proofErr w:type="spellEnd"/>
      <w:r>
        <w:t xml:space="preserve"> 5 i 5a, neto korisne površine 11,55 m2, u etažnom elaboratu sve označeno žutom bojom</w:t>
      </w:r>
      <w:r>
        <w:tab/>
      </w:r>
      <w:r>
        <w:tab/>
      </w:r>
    </w:p>
    <w:p w:rsidR="00AE000C" w:rsidP="00AE000C" w:rsidRDefault="00AE000C">
      <w:r>
        <w:t>Na ovom ročištu za dražbu nekretnina se ne može prodati ispod vrijednosti od 26.800,00 kn.</w:t>
      </w:r>
    </w:p>
    <w:p w:rsidR="00AE000C" w:rsidP="00AE000C" w:rsidRDefault="00AE000C">
      <w:pPr>
        <w:pStyle w:val="Odlomakpopisa"/>
        <w:numPr>
          <w:ilvl w:val="0"/>
          <w:numId w:val="9"/>
        </w:numPr>
      </w:pPr>
      <w:r>
        <w:t xml:space="preserve">Anamarija Brozović ističe ponudu u iznosu od </w:t>
      </w:r>
    </w:p>
    <w:p w:rsidR="00AE000C" w:rsidP="00AE000C" w:rsidRDefault="00AE000C">
      <w:pPr>
        <w:pStyle w:val="Odlomakpopisa"/>
        <w:numPr>
          <w:ilvl w:val="0"/>
          <w:numId w:val="9"/>
        </w:numPr>
      </w:pPr>
      <w:r>
        <w:t xml:space="preserve">Amelija Udženija ističe ponudu u iznosu </w:t>
      </w:r>
      <w:r w:rsidRPr="00B4374B">
        <w:t xml:space="preserve">od  </w:t>
      </w:r>
      <w:r w:rsidRPr="00B4374B" w:rsidR="00B4374B">
        <w:t>30.800,00 kn u 10.01 sati</w:t>
      </w:r>
      <w:r w:rsidR="00B4374B">
        <w:t xml:space="preserve"> </w:t>
      </w:r>
    </w:p>
    <w:p w:rsidRPr="00623805" w:rsidR="00AE000C" w:rsidP="00AE000C" w:rsidRDefault="001C2796">
      <w:pPr>
        <w:pStyle w:val="Odlomakpopisa"/>
        <w:numPr>
          <w:ilvl w:val="0"/>
          <w:numId w:val="9"/>
        </w:numPr>
        <w:rPr>
          <w:b/>
        </w:rPr>
      </w:pPr>
      <w:r>
        <w:t xml:space="preserve"> Edo i </w:t>
      </w:r>
      <w:r w:rsidR="00B00380">
        <w:t>Ruža</w:t>
      </w:r>
      <w:r w:rsidR="00AE000C">
        <w:t xml:space="preserve"> Santini ističe ponudu u </w:t>
      </w:r>
      <w:r w:rsidRPr="00B4374B" w:rsidR="00AE000C">
        <w:t>iznosu od</w:t>
      </w:r>
      <w:r w:rsidRPr="00B4374B" w:rsidR="001444EF">
        <w:t xml:space="preserve"> 26.800,00 kn u 09,48 sati</w:t>
      </w:r>
      <w:r>
        <w:t xml:space="preserve">, </w:t>
      </w:r>
      <w:r w:rsidRPr="00623805">
        <w:rPr>
          <w:b/>
        </w:rPr>
        <w:t xml:space="preserve">34.800,00 u 10.07 sati </w:t>
      </w:r>
      <w:r w:rsidRPr="00623805" w:rsidR="001444EF">
        <w:rPr>
          <w:b/>
        </w:rPr>
        <w:t xml:space="preserve"> </w:t>
      </w:r>
      <w:r w:rsidRPr="00623805" w:rsidR="00AE000C">
        <w:rPr>
          <w:b/>
        </w:rPr>
        <w:t xml:space="preserve"> </w:t>
      </w:r>
    </w:p>
    <w:p w:rsidR="00AE000C" w:rsidP="00AE000C" w:rsidRDefault="00AE000C">
      <w:pPr>
        <w:pStyle w:val="Odlomakpopisa"/>
        <w:numPr>
          <w:ilvl w:val="0"/>
          <w:numId w:val="9"/>
        </w:numPr>
      </w:pPr>
      <w:r>
        <w:t xml:space="preserve">Ivan </w:t>
      </w:r>
      <w:proofErr w:type="spellStart"/>
      <w:r>
        <w:t>Kobaš</w:t>
      </w:r>
      <w:proofErr w:type="spellEnd"/>
      <w:r>
        <w:t xml:space="preserve"> ističe ponudu u iznosu od </w:t>
      </w:r>
    </w:p>
    <w:p w:rsidR="00AE000C" w:rsidP="00AE000C" w:rsidRDefault="00AE000C">
      <w:pPr>
        <w:pStyle w:val="Odlomakpopisa"/>
        <w:numPr>
          <w:ilvl w:val="0"/>
          <w:numId w:val="9"/>
        </w:numPr>
      </w:pPr>
      <w:r>
        <w:t xml:space="preserve">Tatjana </w:t>
      </w:r>
      <w:proofErr w:type="spellStart"/>
      <w:r>
        <w:t>Mateković</w:t>
      </w:r>
      <w:proofErr w:type="spellEnd"/>
      <w:r>
        <w:t xml:space="preserve"> ističe ponudu u iznosu od </w:t>
      </w:r>
    </w:p>
    <w:p w:rsidR="00AE000C" w:rsidP="00AE000C" w:rsidRDefault="00AE000C">
      <w:pPr>
        <w:pStyle w:val="Odlomakpopisa"/>
        <w:numPr>
          <w:ilvl w:val="0"/>
          <w:numId w:val="9"/>
        </w:numPr>
      </w:pPr>
      <w:r>
        <w:t xml:space="preserve">Gordana Delić ističe ponudu u iznosu od </w:t>
      </w:r>
      <w:r w:rsidR="00B4374B">
        <w:t xml:space="preserve"> 28.800,00 u 10,00 sati, </w:t>
      </w:r>
      <w:r w:rsidRPr="00623805" w:rsidR="00B4374B">
        <w:t>32.800,00 u 10,01</w:t>
      </w:r>
      <w:r w:rsidR="00B4374B">
        <w:t xml:space="preserve"> sati </w:t>
      </w:r>
    </w:p>
    <w:p w:rsidR="00B4374B" w:rsidP="00AA47F4" w:rsidRDefault="00B4374B">
      <w:pPr>
        <w:jc w:val="both"/>
      </w:pPr>
    </w:p>
    <w:p w:rsidRPr="007A6AFA" w:rsidR="00B4374B" w:rsidP="00AA47F4" w:rsidRDefault="00B4374B">
      <w:pPr>
        <w:jc w:val="both"/>
        <w:rPr>
          <w:b/>
        </w:rPr>
      </w:pPr>
      <w:r w:rsidRPr="007A6AFA">
        <w:rPr>
          <w:b/>
        </w:rPr>
        <w:t>Utvrđuje se</w:t>
      </w:r>
      <w:r w:rsidR="00AA47F4">
        <w:rPr>
          <w:b/>
        </w:rPr>
        <w:t xml:space="preserve"> da  je </w:t>
      </w:r>
      <w:r w:rsidRPr="007A6AFA" w:rsidR="002C13B3">
        <w:rPr>
          <w:b/>
        </w:rPr>
        <w:t xml:space="preserve"> Ruža Santini, </w:t>
      </w:r>
      <w:proofErr w:type="spellStart"/>
      <w:r w:rsidRPr="007A6AFA" w:rsidR="002C13B3">
        <w:rPr>
          <w:b/>
        </w:rPr>
        <w:t>Turanj</w:t>
      </w:r>
      <w:proofErr w:type="spellEnd"/>
      <w:r w:rsidRPr="007A6AFA" w:rsidR="002C13B3">
        <w:rPr>
          <w:b/>
        </w:rPr>
        <w:t>, Ivana  Merze 8, OIB:95280404750</w:t>
      </w:r>
      <w:r w:rsidR="00AA47F4">
        <w:rPr>
          <w:b/>
        </w:rPr>
        <w:t xml:space="preserve">, </w:t>
      </w:r>
      <w:r w:rsidRPr="007A6AFA" w:rsidR="002C13B3">
        <w:rPr>
          <w:b/>
        </w:rPr>
        <w:t xml:space="preserve"> ste</w:t>
      </w:r>
      <w:r w:rsidR="00AA47F4">
        <w:rPr>
          <w:b/>
        </w:rPr>
        <w:t>kla</w:t>
      </w:r>
      <w:r w:rsidRPr="007A6AFA" w:rsidR="002C13B3">
        <w:rPr>
          <w:b/>
        </w:rPr>
        <w:t xml:space="preserve"> uvjete za dosudu. </w:t>
      </w:r>
      <w:r w:rsidRPr="007A6AFA" w:rsidR="00E724EC">
        <w:rPr>
          <w:b/>
        </w:rPr>
        <w:t xml:space="preserve">   </w:t>
      </w:r>
    </w:p>
    <w:p w:rsidRPr="007A6AFA" w:rsidR="00AE000C" w:rsidP="00AA47F4" w:rsidRDefault="00AE000C">
      <w:pPr>
        <w:jc w:val="both"/>
        <w:rPr>
          <w:b/>
        </w:rPr>
      </w:pPr>
    </w:p>
    <w:p w:rsidR="00AE000C" w:rsidP="00AA47F4" w:rsidRDefault="00AE000C">
      <w:pPr>
        <w:pStyle w:val="Odlomakpopisa"/>
        <w:numPr>
          <w:ilvl w:val="0"/>
          <w:numId w:val="4"/>
        </w:numPr>
        <w:ind w:left="0" w:firstLine="0"/>
        <w:jc w:val="both"/>
        <w:rPr>
          <w:b/>
        </w:rPr>
      </w:pPr>
      <w:r>
        <w:rPr>
          <w:b/>
        </w:rPr>
        <w:t xml:space="preserve">405. ETAŽA: 5/10000 </w:t>
      </w:r>
    </w:p>
    <w:p w:rsidR="00AE000C" w:rsidP="00AE000C" w:rsidRDefault="00AE000C">
      <w:pPr>
        <w:jc w:val="both"/>
      </w:pPr>
      <w:r>
        <w:t xml:space="preserve">garaža oznake G-56 u podrumu -1 objekta S 2, </w:t>
      </w:r>
      <w:proofErr w:type="spellStart"/>
      <w:r>
        <w:t>Jaruščica</w:t>
      </w:r>
      <w:proofErr w:type="spellEnd"/>
      <w:r>
        <w:t xml:space="preserve"> 5 i 5a, neto korisne površine 11,55 m2, u etažnom elaboratu sve označeno zelenom bojom</w:t>
      </w:r>
      <w:r>
        <w:tab/>
      </w:r>
      <w:r>
        <w:tab/>
      </w:r>
    </w:p>
    <w:p w:rsidR="00AE000C" w:rsidP="00AE000C" w:rsidRDefault="00AE000C">
      <w:r>
        <w:lastRenderedPageBreak/>
        <w:t>Na ovom ročištu za dražbu nekretnina se ne može prodati ispod vrijednosti od 26.900,00 kn.</w:t>
      </w:r>
    </w:p>
    <w:p w:rsidR="00AE000C" w:rsidP="00AE000C" w:rsidRDefault="00AE000C">
      <w:pPr>
        <w:pStyle w:val="Odlomakpopisa"/>
        <w:numPr>
          <w:ilvl w:val="0"/>
          <w:numId w:val="9"/>
        </w:numPr>
      </w:pPr>
      <w:r>
        <w:t>Anamarija Brozović is</w:t>
      </w:r>
      <w:r w:rsidR="001444EF">
        <w:t xml:space="preserve">tiče ponudu u iznosu od </w:t>
      </w:r>
      <w:r>
        <w:t xml:space="preserve"> kn </w:t>
      </w:r>
    </w:p>
    <w:p w:rsidR="00AE000C" w:rsidP="00AE000C" w:rsidRDefault="00AE000C">
      <w:pPr>
        <w:pStyle w:val="Odlomakpopisa"/>
        <w:numPr>
          <w:ilvl w:val="0"/>
          <w:numId w:val="9"/>
        </w:numPr>
      </w:pPr>
      <w:r>
        <w:t xml:space="preserve">Amelija Udženija ističe ponudu u iznosu od  </w:t>
      </w:r>
      <w:r w:rsidRPr="001444EF" w:rsidR="001444EF">
        <w:rPr>
          <w:b/>
        </w:rPr>
        <w:t xml:space="preserve">26.900,00 </w:t>
      </w:r>
      <w:r w:rsidRPr="001444EF">
        <w:rPr>
          <w:b/>
        </w:rPr>
        <w:t xml:space="preserve">kn </w:t>
      </w:r>
      <w:r w:rsidRPr="001444EF" w:rsidR="001444EF">
        <w:rPr>
          <w:b/>
        </w:rPr>
        <w:t xml:space="preserve"> u 09,49 sati</w:t>
      </w:r>
      <w:r w:rsidR="001444EF">
        <w:t xml:space="preserve"> </w:t>
      </w:r>
    </w:p>
    <w:p w:rsidR="00AE000C" w:rsidP="00AE000C" w:rsidRDefault="00B00380">
      <w:pPr>
        <w:pStyle w:val="Odlomakpopisa"/>
        <w:numPr>
          <w:ilvl w:val="0"/>
          <w:numId w:val="9"/>
        </w:numPr>
      </w:pPr>
      <w:r>
        <w:t>Edo Santini i Ruža</w:t>
      </w:r>
      <w:r w:rsidR="00AE000C">
        <w:t xml:space="preserve"> Santini ističe ponudu u iznosu od  kn</w:t>
      </w:r>
    </w:p>
    <w:p w:rsidR="00AE000C" w:rsidP="00AE000C" w:rsidRDefault="00AE000C">
      <w:pPr>
        <w:pStyle w:val="Odlomakpopisa"/>
        <w:numPr>
          <w:ilvl w:val="0"/>
          <w:numId w:val="9"/>
        </w:numPr>
      </w:pPr>
      <w:r>
        <w:t xml:space="preserve">Ivan </w:t>
      </w:r>
      <w:proofErr w:type="spellStart"/>
      <w:r>
        <w:t>Kobaš</w:t>
      </w:r>
      <w:proofErr w:type="spellEnd"/>
      <w:r>
        <w:t xml:space="preserve"> ističe ponudu u iznosu od  kn</w:t>
      </w:r>
    </w:p>
    <w:p w:rsidR="00AE000C" w:rsidP="00AE000C" w:rsidRDefault="00AE000C">
      <w:pPr>
        <w:pStyle w:val="Odlomakpopisa"/>
        <w:numPr>
          <w:ilvl w:val="0"/>
          <w:numId w:val="9"/>
        </w:numPr>
      </w:pPr>
      <w:r>
        <w:t xml:space="preserve">Tatjana </w:t>
      </w:r>
      <w:proofErr w:type="spellStart"/>
      <w:r>
        <w:t>Mateković</w:t>
      </w:r>
      <w:proofErr w:type="spellEnd"/>
      <w:r>
        <w:t xml:space="preserve"> ističe ponudu u iznosu od  kn  </w:t>
      </w:r>
    </w:p>
    <w:p w:rsidR="00B4374B" w:rsidP="00B4374B" w:rsidRDefault="00B4374B"/>
    <w:p w:rsidRPr="00B4374B" w:rsidR="00B4374B" w:rsidP="00B4374B" w:rsidRDefault="00B4374B">
      <w:pPr>
        <w:rPr>
          <w:b/>
        </w:rPr>
      </w:pPr>
      <w:r w:rsidRPr="00B4374B">
        <w:rPr>
          <w:b/>
        </w:rPr>
        <w:t xml:space="preserve">Utvrđuje se da je Amelija Udženija, </w:t>
      </w:r>
      <w:r>
        <w:rPr>
          <w:b/>
        </w:rPr>
        <w:t xml:space="preserve">Zagreb, </w:t>
      </w:r>
      <w:proofErr w:type="spellStart"/>
      <w:r>
        <w:rPr>
          <w:b/>
        </w:rPr>
        <w:t>J</w:t>
      </w:r>
      <w:r w:rsidRPr="00B4374B">
        <w:rPr>
          <w:b/>
        </w:rPr>
        <w:t>aruščica</w:t>
      </w:r>
      <w:proofErr w:type="spellEnd"/>
      <w:r w:rsidRPr="00B4374B">
        <w:rPr>
          <w:b/>
        </w:rPr>
        <w:t xml:space="preserve"> 11,  OIB: 40223655731, stekla uvjete za dosudu. </w:t>
      </w:r>
    </w:p>
    <w:p w:rsidR="00AE000C" w:rsidP="00AE000C" w:rsidRDefault="00AE000C">
      <w:pPr>
        <w:rPr>
          <w:rFonts w:ascii="Arial" w:hAnsi="Arial" w:cs="Arial"/>
          <w:b/>
          <w:sz w:val="20"/>
          <w:szCs w:val="20"/>
        </w:rPr>
      </w:pPr>
    </w:p>
    <w:p w:rsidR="00AE000C" w:rsidP="00AE000C" w:rsidRDefault="00AE000C">
      <w:pPr>
        <w:pStyle w:val="Odlomakpopisa"/>
        <w:numPr>
          <w:ilvl w:val="0"/>
          <w:numId w:val="4"/>
        </w:numPr>
        <w:ind w:left="0" w:firstLine="0"/>
        <w:rPr>
          <w:b/>
        </w:rPr>
      </w:pPr>
      <w:r>
        <w:rPr>
          <w:b/>
        </w:rPr>
        <w:t>408. ETAŽA: 5/10000</w:t>
      </w:r>
      <w:r>
        <w:rPr>
          <w:b/>
        </w:rPr>
        <w:tab/>
      </w:r>
      <w:r>
        <w:rPr>
          <w:b/>
        </w:rPr>
        <w:tab/>
      </w:r>
    </w:p>
    <w:p w:rsidR="00AE000C" w:rsidP="00AE000C" w:rsidRDefault="00AE000C">
      <w:pPr>
        <w:jc w:val="both"/>
      </w:pPr>
      <w:r>
        <w:t xml:space="preserve">garaža oznake G-59 u podrumu -1 objekta S 2, </w:t>
      </w:r>
      <w:proofErr w:type="spellStart"/>
      <w:r>
        <w:t>Jaruščica</w:t>
      </w:r>
      <w:proofErr w:type="spellEnd"/>
      <w:r>
        <w:t xml:space="preserve"> 5 i 5a, neto korisne površine 11,55 m2, u etažnom elaboratu sve označeno žutom bojom</w:t>
      </w:r>
    </w:p>
    <w:p w:rsidR="00AE000C" w:rsidP="00AE000C" w:rsidRDefault="00AE000C">
      <w:r>
        <w:t>Na ovom ročištu za dražbu nekretnina se ne može prodati ispod vrijednosti od 27.000,00 kn.</w:t>
      </w:r>
    </w:p>
    <w:p w:rsidR="00AE000C" w:rsidP="00AE000C" w:rsidRDefault="00AE000C">
      <w:pPr>
        <w:pStyle w:val="Odlomakpopisa"/>
        <w:numPr>
          <w:ilvl w:val="0"/>
          <w:numId w:val="9"/>
        </w:numPr>
      </w:pPr>
      <w:r>
        <w:t>Anamarija Brozović ističe ponudu u iznosu od  kn</w:t>
      </w:r>
    </w:p>
    <w:p w:rsidR="00AE000C" w:rsidP="00AE000C" w:rsidRDefault="001444EF">
      <w:pPr>
        <w:pStyle w:val="Odlomakpopisa"/>
        <w:numPr>
          <w:ilvl w:val="0"/>
          <w:numId w:val="9"/>
        </w:numPr>
      </w:pPr>
      <w:r>
        <w:t>Edo Santini i Ruža</w:t>
      </w:r>
      <w:r w:rsidR="00AE000C">
        <w:t xml:space="preserve"> Santini ističe ponudu u iznosu od  kn</w:t>
      </w:r>
    </w:p>
    <w:p w:rsidR="00AE000C" w:rsidP="00AE000C" w:rsidRDefault="00AE000C">
      <w:pPr>
        <w:pStyle w:val="Odlomakpopisa"/>
        <w:numPr>
          <w:ilvl w:val="0"/>
          <w:numId w:val="9"/>
        </w:numPr>
      </w:pPr>
      <w:r>
        <w:t>Iva</w:t>
      </w:r>
      <w:r w:rsidR="001444EF">
        <w:t xml:space="preserve">n </w:t>
      </w:r>
      <w:proofErr w:type="spellStart"/>
      <w:r w:rsidR="001444EF">
        <w:t>Kobaš</w:t>
      </w:r>
      <w:proofErr w:type="spellEnd"/>
      <w:r w:rsidR="001444EF">
        <w:t xml:space="preserve"> ističe </w:t>
      </w:r>
      <w:r w:rsidRPr="001444EF" w:rsidR="001444EF">
        <w:rPr>
          <w:b/>
        </w:rPr>
        <w:t xml:space="preserve">ponudu u iznosu  od 27.000,00 </w:t>
      </w:r>
      <w:r w:rsidRPr="001444EF">
        <w:rPr>
          <w:b/>
        </w:rPr>
        <w:t xml:space="preserve"> kn</w:t>
      </w:r>
      <w:r w:rsidRPr="001444EF" w:rsidR="001444EF">
        <w:rPr>
          <w:b/>
        </w:rPr>
        <w:t xml:space="preserve"> u 09,49 sati</w:t>
      </w:r>
    </w:p>
    <w:p w:rsidR="00AE000C" w:rsidP="00AE000C" w:rsidRDefault="00AE000C">
      <w:pPr>
        <w:pStyle w:val="Odlomakpopisa"/>
        <w:numPr>
          <w:ilvl w:val="0"/>
          <w:numId w:val="9"/>
        </w:numPr>
      </w:pPr>
      <w:r>
        <w:t xml:space="preserve">Tatjana </w:t>
      </w:r>
      <w:proofErr w:type="spellStart"/>
      <w:r>
        <w:t>Mateković</w:t>
      </w:r>
      <w:proofErr w:type="spellEnd"/>
      <w:r>
        <w:t xml:space="preserve"> ističe ponudu u iznosu o  kn </w:t>
      </w:r>
    </w:p>
    <w:p w:rsidR="00E724EC" w:rsidP="00AE000C" w:rsidRDefault="00E724EC">
      <w:pPr>
        <w:pStyle w:val="Odlomakpopisa"/>
        <w:numPr>
          <w:ilvl w:val="0"/>
          <w:numId w:val="9"/>
        </w:numPr>
      </w:pPr>
    </w:p>
    <w:p w:rsidRPr="00AA47F4" w:rsidR="00E724EC" w:rsidP="00AA47F4" w:rsidRDefault="00E724EC">
      <w:pPr>
        <w:jc w:val="both"/>
        <w:rPr>
          <w:b/>
        </w:rPr>
      </w:pPr>
      <w:r w:rsidRPr="00AA47F4">
        <w:rPr>
          <w:b/>
        </w:rPr>
        <w:t xml:space="preserve">Utvrđuje se da je    Ivan </w:t>
      </w:r>
      <w:proofErr w:type="spellStart"/>
      <w:r w:rsidRPr="00AA47F4">
        <w:rPr>
          <w:b/>
        </w:rPr>
        <w:t>Kobaš</w:t>
      </w:r>
      <w:proofErr w:type="spellEnd"/>
      <w:r w:rsidRPr="00AA47F4">
        <w:rPr>
          <w:b/>
        </w:rPr>
        <w:t xml:space="preserve">, Zagreb, </w:t>
      </w:r>
      <w:proofErr w:type="spellStart"/>
      <w:r w:rsidRPr="00AA47F4">
        <w:rPr>
          <w:b/>
        </w:rPr>
        <w:t>Jaruščica</w:t>
      </w:r>
      <w:proofErr w:type="spellEnd"/>
      <w:r w:rsidRPr="00AA47F4">
        <w:rPr>
          <w:b/>
        </w:rPr>
        <w:t xml:space="preserve"> 5a,</w:t>
      </w:r>
      <w:r w:rsidRPr="00AA47F4" w:rsidR="00AA47F4">
        <w:rPr>
          <w:b/>
        </w:rPr>
        <w:tab/>
      </w:r>
      <w:r w:rsidRPr="00AA47F4">
        <w:rPr>
          <w:b/>
        </w:rPr>
        <w:t>OIB:56416784963</w:t>
      </w:r>
    </w:p>
    <w:p w:rsidRPr="00AA47F4" w:rsidR="00E724EC" w:rsidP="00AA47F4" w:rsidRDefault="00E724EC">
      <w:pPr>
        <w:jc w:val="both"/>
        <w:rPr>
          <w:b/>
        </w:rPr>
      </w:pPr>
      <w:r w:rsidRPr="00AA47F4">
        <w:rPr>
          <w:b/>
        </w:rPr>
        <w:t xml:space="preserve">stekao uvjete  na dosudu. </w:t>
      </w:r>
    </w:p>
    <w:p w:rsidR="00AE000C" w:rsidP="00EB77E8" w:rsidRDefault="00AE000C"/>
    <w:p w:rsidR="00AE000C" w:rsidP="00AE000C" w:rsidRDefault="00AE000C">
      <w:pPr>
        <w:pStyle w:val="Odlomakpopisa"/>
        <w:numPr>
          <w:ilvl w:val="0"/>
          <w:numId w:val="4"/>
        </w:numPr>
        <w:ind w:left="0" w:firstLine="0"/>
        <w:rPr>
          <w:b/>
        </w:rPr>
      </w:pPr>
      <w:r>
        <w:rPr>
          <w:b/>
        </w:rPr>
        <w:t xml:space="preserve">434. ETAŽA: 4/10000  </w:t>
      </w:r>
      <w:r>
        <w:rPr>
          <w:b/>
        </w:rPr>
        <w:tab/>
      </w:r>
    </w:p>
    <w:p w:rsidR="00AE000C" w:rsidP="00AE000C" w:rsidRDefault="00AE000C">
      <w:pPr>
        <w:jc w:val="both"/>
      </w:pPr>
      <w:r>
        <w:t xml:space="preserve">garaža oznake G-85 u podrumu -1 objekta S 2, </w:t>
      </w:r>
      <w:proofErr w:type="spellStart"/>
      <w:r>
        <w:t>Jaruščica</w:t>
      </w:r>
      <w:proofErr w:type="spellEnd"/>
      <w:r>
        <w:t xml:space="preserve"> 5 i 5a, neto korisne površine 11,18 m2, u etažnom elaboratu sve označeno crvenom bojom</w:t>
      </w:r>
      <w:r>
        <w:tab/>
      </w:r>
      <w:r>
        <w:tab/>
      </w:r>
    </w:p>
    <w:p w:rsidR="00AE000C" w:rsidP="00AE000C" w:rsidRDefault="00AE000C">
      <w:r>
        <w:t>Na ovom ročištu za dražbu nekretnina se ne može prodati ispod vrijednosti od 26.000,00 kn.</w:t>
      </w:r>
    </w:p>
    <w:p w:rsidR="00AE000C" w:rsidP="00AE000C" w:rsidRDefault="00AE000C">
      <w:pPr>
        <w:pStyle w:val="Odlomakpopisa"/>
        <w:numPr>
          <w:ilvl w:val="0"/>
          <w:numId w:val="9"/>
        </w:numPr>
      </w:pPr>
      <w:r>
        <w:t>Anamarija Brozović is</w:t>
      </w:r>
      <w:r w:rsidR="00224413">
        <w:t xml:space="preserve">tiče ponudu u iznosu od </w:t>
      </w:r>
      <w:r>
        <w:t xml:space="preserve"> kn</w:t>
      </w:r>
    </w:p>
    <w:p w:rsidR="00AE000C" w:rsidP="00AE000C" w:rsidRDefault="00AE000C">
      <w:pPr>
        <w:pStyle w:val="Odlomakpopisa"/>
        <w:numPr>
          <w:ilvl w:val="0"/>
          <w:numId w:val="9"/>
        </w:numPr>
      </w:pPr>
      <w:r>
        <w:t>Stipe Kljaić is</w:t>
      </w:r>
      <w:r w:rsidR="00224413">
        <w:t>tiče ponudu u iznosu od</w:t>
      </w:r>
      <w:r w:rsidR="001444EF">
        <w:t xml:space="preserve"> 26.000,00</w:t>
      </w:r>
      <w:r>
        <w:t xml:space="preserve"> kn</w:t>
      </w:r>
      <w:r w:rsidR="001444EF">
        <w:t xml:space="preserve">, 30.0000,00 </w:t>
      </w:r>
      <w:r>
        <w:t xml:space="preserve"> </w:t>
      </w:r>
    </w:p>
    <w:p w:rsidR="00AE000C" w:rsidP="00B00380" w:rsidRDefault="00B00380">
      <w:pPr>
        <w:pStyle w:val="Odlomakpopisa"/>
        <w:numPr>
          <w:ilvl w:val="0"/>
          <w:numId w:val="9"/>
        </w:numPr>
      </w:pPr>
      <w:r>
        <w:t xml:space="preserve">Edo </w:t>
      </w:r>
      <w:r w:rsidR="00AE000C">
        <w:t xml:space="preserve"> Santini ističe ponudu u iznosu od </w:t>
      </w:r>
    </w:p>
    <w:p w:rsidR="00AE000C" w:rsidP="00AE000C" w:rsidRDefault="00AE000C">
      <w:pPr>
        <w:pStyle w:val="Odlomakpopisa"/>
        <w:numPr>
          <w:ilvl w:val="0"/>
          <w:numId w:val="9"/>
        </w:numPr>
      </w:pPr>
      <w:r>
        <w:t xml:space="preserve">Ivan </w:t>
      </w:r>
      <w:proofErr w:type="spellStart"/>
      <w:r>
        <w:t>Kobaš</w:t>
      </w:r>
      <w:proofErr w:type="spellEnd"/>
      <w:r>
        <w:t xml:space="preserve"> ističe ponudu u iznosu </w:t>
      </w:r>
    </w:p>
    <w:p w:rsidR="00AE000C" w:rsidP="00AE000C" w:rsidRDefault="00AE000C">
      <w:pPr>
        <w:pStyle w:val="Odlomakpopisa"/>
        <w:numPr>
          <w:ilvl w:val="0"/>
          <w:numId w:val="9"/>
        </w:numPr>
      </w:pPr>
      <w:r>
        <w:t xml:space="preserve">Tatjana </w:t>
      </w:r>
      <w:proofErr w:type="spellStart"/>
      <w:r>
        <w:t>Mateković</w:t>
      </w:r>
      <w:proofErr w:type="spellEnd"/>
      <w:r>
        <w:t xml:space="preserve"> ističe ponudu u iznosu od </w:t>
      </w:r>
    </w:p>
    <w:p w:rsidRPr="001444EF" w:rsidR="00AE000C" w:rsidP="00AE000C" w:rsidRDefault="00AE000C">
      <w:pPr>
        <w:pStyle w:val="Odlomakpopisa"/>
        <w:numPr>
          <w:ilvl w:val="0"/>
          <w:numId w:val="9"/>
        </w:numPr>
        <w:rPr>
          <w:b/>
        </w:rPr>
      </w:pPr>
      <w:r>
        <w:t>STUDIO RENTAL d.o.o.  ističe ponudu u iznosu</w:t>
      </w:r>
      <w:r w:rsidR="001444EF">
        <w:t xml:space="preserve"> 28,.000,00 , </w:t>
      </w:r>
      <w:r w:rsidRPr="001444EF" w:rsidR="001444EF">
        <w:rPr>
          <w:b/>
        </w:rPr>
        <w:t>32.000,00 kn u 09,50 sati</w:t>
      </w:r>
    </w:p>
    <w:p w:rsidR="00AE000C" w:rsidP="001444EF" w:rsidRDefault="00AE000C">
      <w:pPr>
        <w:pStyle w:val="Odlomakpopisa"/>
      </w:pPr>
    </w:p>
    <w:p w:rsidRPr="00EB77E8" w:rsidR="00EB77E8" w:rsidP="00EB77E8" w:rsidRDefault="00EB77E8">
      <w:pPr>
        <w:jc w:val="both"/>
        <w:rPr>
          <w:b/>
        </w:rPr>
      </w:pPr>
      <w:r w:rsidRPr="00EB77E8">
        <w:rPr>
          <w:b/>
        </w:rPr>
        <w:t xml:space="preserve">Utvrđuje se da je STUDIO </w:t>
      </w:r>
      <w:r>
        <w:rPr>
          <w:b/>
        </w:rPr>
        <w:t xml:space="preserve"> </w:t>
      </w:r>
      <w:r w:rsidRPr="00EB77E8">
        <w:rPr>
          <w:b/>
        </w:rPr>
        <w:t xml:space="preserve">RENTAL  d.o.o. Zagreb, Novo </w:t>
      </w:r>
      <w:proofErr w:type="spellStart"/>
      <w:r w:rsidRPr="00EB77E8">
        <w:rPr>
          <w:b/>
        </w:rPr>
        <w:t>Čiće</w:t>
      </w:r>
      <w:proofErr w:type="spellEnd"/>
      <w:r w:rsidRPr="00EB77E8">
        <w:rPr>
          <w:b/>
        </w:rPr>
        <w:t xml:space="preserve">,  Velika Gorica, Športska 25,   OIB:04132278774 stekao uvjete za dosudu. </w:t>
      </w:r>
    </w:p>
    <w:p w:rsidR="00AE000C" w:rsidP="00AE000C" w:rsidRDefault="00AE000C">
      <w:pPr>
        <w:rPr>
          <w:b/>
        </w:rPr>
      </w:pPr>
    </w:p>
    <w:p w:rsidR="00AE000C" w:rsidP="00AE000C" w:rsidRDefault="00AE000C">
      <w:pPr>
        <w:pStyle w:val="Odlomakpopisa"/>
        <w:numPr>
          <w:ilvl w:val="0"/>
          <w:numId w:val="4"/>
        </w:numPr>
        <w:ind w:left="0" w:firstLine="0"/>
        <w:rPr>
          <w:b/>
        </w:rPr>
      </w:pPr>
      <w:r>
        <w:rPr>
          <w:b/>
        </w:rPr>
        <w:t xml:space="preserve">437. ETAŽA: 4/10000  </w:t>
      </w:r>
      <w:r>
        <w:rPr>
          <w:b/>
        </w:rPr>
        <w:tab/>
      </w:r>
    </w:p>
    <w:p w:rsidR="00AE000C" w:rsidP="00AE000C" w:rsidRDefault="00AE000C">
      <w:pPr>
        <w:jc w:val="both"/>
      </w:pPr>
      <w:r>
        <w:t xml:space="preserve">garaža oznake G-88 u podrumu -1 objekta S 2, </w:t>
      </w:r>
      <w:proofErr w:type="spellStart"/>
      <w:r>
        <w:t>Jaruščica</w:t>
      </w:r>
      <w:proofErr w:type="spellEnd"/>
      <w:r>
        <w:t xml:space="preserve"> 5 i 5a, neto korisne površine 11,18 m2, u etažnom elaboratu sve označeno zelenom bojom</w:t>
      </w:r>
      <w:r>
        <w:tab/>
      </w:r>
      <w:r>
        <w:tab/>
      </w:r>
    </w:p>
    <w:p w:rsidR="00AE000C" w:rsidP="00AE000C" w:rsidRDefault="00AE000C">
      <w:r>
        <w:t>Na ovom ročištu za dražbu nekretnina se ne može prodati ispod vrijednosti od 26.100,00 kn.</w:t>
      </w:r>
    </w:p>
    <w:p w:rsidR="00AE000C" w:rsidP="00AE000C" w:rsidRDefault="00AE000C">
      <w:pPr>
        <w:pStyle w:val="Odlomakpopisa"/>
        <w:numPr>
          <w:ilvl w:val="0"/>
          <w:numId w:val="9"/>
        </w:numPr>
      </w:pPr>
      <w:r>
        <w:t>Anamarija Brozović istič</w:t>
      </w:r>
      <w:r w:rsidR="0014711E">
        <w:t xml:space="preserve">e ponudu u iznosu od </w:t>
      </w:r>
    </w:p>
    <w:p w:rsidR="00AE000C" w:rsidP="00AE000C" w:rsidRDefault="00AE000C">
      <w:pPr>
        <w:pStyle w:val="Odlomakpopisa"/>
        <w:numPr>
          <w:ilvl w:val="0"/>
          <w:numId w:val="9"/>
        </w:numPr>
      </w:pPr>
      <w:r>
        <w:t xml:space="preserve">Zvjezdana Balen </w:t>
      </w:r>
      <w:proofErr w:type="spellStart"/>
      <w:r>
        <w:t>Vuglač</w:t>
      </w:r>
      <w:proofErr w:type="spellEnd"/>
      <w:r>
        <w:t xml:space="preserve"> istič</w:t>
      </w:r>
      <w:r w:rsidR="0014711E">
        <w:t xml:space="preserve">e ponudu u iznosu </w:t>
      </w:r>
      <w:r w:rsidR="001444EF">
        <w:t xml:space="preserve"> 26.100,00 </w:t>
      </w:r>
      <w:r w:rsidR="0014711E">
        <w:t xml:space="preserve">od </w:t>
      </w:r>
      <w:r>
        <w:t xml:space="preserve"> </w:t>
      </w:r>
      <w:r w:rsidR="001444EF">
        <w:t xml:space="preserve"> 09,50</w:t>
      </w:r>
      <w:r w:rsidR="00EB77E8">
        <w:t>, 30.100,00</w:t>
      </w:r>
      <w:r w:rsidR="007A6AFA">
        <w:t>, 34.100,00</w:t>
      </w:r>
      <w:r w:rsidR="00EB77E8">
        <w:t xml:space="preserve"> </w:t>
      </w:r>
      <w:r w:rsidR="00806653">
        <w:t xml:space="preserve">, </w:t>
      </w:r>
      <w:r w:rsidRPr="00806653" w:rsidR="00806653">
        <w:rPr>
          <w:b/>
        </w:rPr>
        <w:t>38.100,00 u 10,22</w:t>
      </w:r>
      <w:r w:rsidR="00806653">
        <w:t xml:space="preserve"> </w:t>
      </w:r>
    </w:p>
    <w:p w:rsidR="00AE000C" w:rsidP="00AE000C" w:rsidRDefault="00AE000C">
      <w:pPr>
        <w:pStyle w:val="Odlomakpopisa"/>
        <w:numPr>
          <w:ilvl w:val="0"/>
          <w:numId w:val="9"/>
        </w:numPr>
      </w:pPr>
      <w:r>
        <w:t xml:space="preserve">Ivan </w:t>
      </w:r>
      <w:proofErr w:type="spellStart"/>
      <w:r>
        <w:t>Kobaš</w:t>
      </w:r>
      <w:proofErr w:type="spellEnd"/>
      <w:r>
        <w:t xml:space="preserve"> ističe </w:t>
      </w:r>
      <w:r w:rsidR="0014711E">
        <w:t xml:space="preserve">ponudu u iznosu  od </w:t>
      </w:r>
    </w:p>
    <w:p w:rsidRPr="00157348" w:rsidR="00AE000C" w:rsidP="00AE000C" w:rsidRDefault="00AE000C">
      <w:pPr>
        <w:pStyle w:val="Odlomakpopisa"/>
        <w:numPr>
          <w:ilvl w:val="0"/>
          <w:numId w:val="9"/>
        </w:numPr>
      </w:pPr>
      <w:r>
        <w:t xml:space="preserve">STUDIO RENTAL d.o.o.  ističe ponudu u iznosu </w:t>
      </w:r>
      <w:r w:rsidRPr="00EB77E8">
        <w:t xml:space="preserve">od </w:t>
      </w:r>
      <w:r w:rsidRPr="00EB77E8" w:rsidR="001444EF">
        <w:t>28.100,00 kn u 09,</w:t>
      </w:r>
      <w:r w:rsidRPr="00806653" w:rsidR="001444EF">
        <w:t>50 sati</w:t>
      </w:r>
      <w:r w:rsidRPr="00806653" w:rsidR="00EB77E8">
        <w:t>,</w:t>
      </w:r>
      <w:r w:rsidR="00EB77E8">
        <w:rPr>
          <w:b/>
        </w:rPr>
        <w:t xml:space="preserve"> </w:t>
      </w:r>
      <w:r w:rsidRPr="007A6AFA" w:rsidR="00EB77E8">
        <w:t xml:space="preserve">32.100,00 u 10,06 </w:t>
      </w:r>
      <w:r w:rsidRPr="00806653" w:rsidR="00EB77E8">
        <w:t xml:space="preserve">sati </w:t>
      </w:r>
      <w:r w:rsidRPr="00806653" w:rsidR="007A6AFA">
        <w:t>, 36.100,00kn u 10.15 sati</w:t>
      </w:r>
      <w:r w:rsidR="007A6AFA">
        <w:rPr>
          <w:b/>
        </w:rPr>
        <w:t xml:space="preserve"> </w:t>
      </w:r>
    </w:p>
    <w:p w:rsidR="00157348" w:rsidP="00157348" w:rsidRDefault="00157348"/>
    <w:p w:rsidR="00157348" w:rsidP="00157348" w:rsidRDefault="00157348"/>
    <w:p w:rsidR="00157348" w:rsidP="00157348" w:rsidRDefault="00157348"/>
    <w:p w:rsidR="00AE000C" w:rsidP="00AE000C" w:rsidRDefault="00AE000C">
      <w:pPr>
        <w:pStyle w:val="Odlomakpopisa"/>
        <w:numPr>
          <w:ilvl w:val="0"/>
          <w:numId w:val="9"/>
        </w:numPr>
      </w:pPr>
      <w:r>
        <w:lastRenderedPageBreak/>
        <w:t xml:space="preserve">Tatjana </w:t>
      </w:r>
      <w:proofErr w:type="spellStart"/>
      <w:r>
        <w:t>Mateković</w:t>
      </w:r>
      <w:proofErr w:type="spellEnd"/>
      <w:r>
        <w:t xml:space="preserve"> ističe ponudu u visini </w:t>
      </w:r>
    </w:p>
    <w:p w:rsidR="00157348" w:rsidP="00157348" w:rsidRDefault="00157348"/>
    <w:p w:rsidRPr="00157348" w:rsidR="00157348" w:rsidP="00157348" w:rsidRDefault="00157348">
      <w:pPr>
        <w:rPr>
          <w:b/>
        </w:rPr>
      </w:pPr>
      <w:r w:rsidRPr="00157348">
        <w:rPr>
          <w:b/>
        </w:rPr>
        <w:t>Utvrđuje se da  je  Zvjezdana  Balen-</w:t>
      </w:r>
      <w:proofErr w:type="spellStart"/>
      <w:r w:rsidRPr="00157348">
        <w:rPr>
          <w:b/>
        </w:rPr>
        <w:t>Vuglač</w:t>
      </w:r>
      <w:proofErr w:type="spellEnd"/>
      <w:r w:rsidRPr="00157348">
        <w:rPr>
          <w:b/>
        </w:rPr>
        <w:t xml:space="preserve">, </w:t>
      </w:r>
      <w:r>
        <w:rPr>
          <w:b/>
        </w:rPr>
        <w:t xml:space="preserve"> </w:t>
      </w:r>
      <w:proofErr w:type="spellStart"/>
      <w:r>
        <w:rPr>
          <w:b/>
        </w:rPr>
        <w:t>Marinići</w:t>
      </w:r>
      <w:proofErr w:type="spellEnd"/>
      <w:r>
        <w:rPr>
          <w:b/>
        </w:rPr>
        <w:t xml:space="preserve"> </w:t>
      </w:r>
      <w:r w:rsidRPr="00157348">
        <w:rPr>
          <w:b/>
        </w:rPr>
        <w:t xml:space="preserve">, </w:t>
      </w:r>
      <w:proofErr w:type="spellStart"/>
      <w:r w:rsidRPr="00157348">
        <w:rPr>
          <w:b/>
        </w:rPr>
        <w:t>Viškovo</w:t>
      </w:r>
      <w:proofErr w:type="spellEnd"/>
      <w:r w:rsidRPr="00157348">
        <w:rPr>
          <w:b/>
        </w:rPr>
        <w:t xml:space="preserve">, </w:t>
      </w:r>
      <w:proofErr w:type="spellStart"/>
      <w:r w:rsidRPr="00157348">
        <w:rPr>
          <w:b/>
        </w:rPr>
        <w:t>Marinići</w:t>
      </w:r>
      <w:proofErr w:type="spellEnd"/>
      <w:r w:rsidRPr="00157348">
        <w:rPr>
          <w:b/>
        </w:rPr>
        <w:t xml:space="preserve"> 80b,   OIB:41427375263  stekla uvjete  za dosudu. </w:t>
      </w:r>
    </w:p>
    <w:p w:rsidR="00EB77E8" w:rsidP="00EB77E8" w:rsidRDefault="00EB77E8"/>
    <w:p w:rsidR="00AE000C" w:rsidP="00AE000C" w:rsidRDefault="00AE000C">
      <w:pPr>
        <w:rPr>
          <w:b/>
        </w:rPr>
      </w:pPr>
    </w:p>
    <w:p w:rsidR="00AE000C" w:rsidP="00AE000C" w:rsidRDefault="00AE000C">
      <w:pPr>
        <w:pStyle w:val="Odlomakpopisa"/>
        <w:numPr>
          <w:ilvl w:val="0"/>
          <w:numId w:val="4"/>
        </w:numPr>
        <w:ind w:left="0" w:firstLine="0"/>
        <w:rPr>
          <w:b/>
        </w:rPr>
      </w:pPr>
      <w:r>
        <w:rPr>
          <w:b/>
        </w:rPr>
        <w:t xml:space="preserve">438. ETAŽA: 4/10000  </w:t>
      </w:r>
      <w:r>
        <w:rPr>
          <w:b/>
        </w:rPr>
        <w:tab/>
      </w:r>
    </w:p>
    <w:p w:rsidR="00AE000C" w:rsidP="00AE000C" w:rsidRDefault="00AE000C">
      <w:pPr>
        <w:jc w:val="both"/>
      </w:pPr>
      <w:r>
        <w:t xml:space="preserve">garaža oznake G-89 u podrumu -1 objekta S 2, </w:t>
      </w:r>
      <w:proofErr w:type="spellStart"/>
      <w:r>
        <w:t>Jaruščica</w:t>
      </w:r>
      <w:proofErr w:type="spellEnd"/>
      <w:r>
        <w:t xml:space="preserve"> 5 i 5a, neto korisne površine 11,18 m2, u etažnom elaboratu sve označeno crvenom bojom</w:t>
      </w:r>
      <w:r>
        <w:tab/>
      </w:r>
      <w:r>
        <w:tab/>
      </w:r>
    </w:p>
    <w:p w:rsidR="00AE000C" w:rsidP="00AE000C" w:rsidRDefault="00AE000C">
      <w:r>
        <w:t>Na ovom ročištu za dražbu nekretnina se ne može prodati ispod vrijednosti od 26.200,00 kn.</w:t>
      </w:r>
    </w:p>
    <w:p w:rsidR="00AE000C" w:rsidP="00AE000C" w:rsidRDefault="00AE000C">
      <w:pPr>
        <w:pStyle w:val="Odlomakpopisa"/>
        <w:numPr>
          <w:ilvl w:val="0"/>
          <w:numId w:val="9"/>
        </w:numPr>
      </w:pPr>
      <w:r>
        <w:t>Anamarija Broz</w:t>
      </w:r>
      <w:r w:rsidR="00224413">
        <w:t xml:space="preserve">ović ističe ponudu u iznosu od </w:t>
      </w:r>
    </w:p>
    <w:p w:rsidR="00AE000C" w:rsidP="00AE000C" w:rsidRDefault="00AE000C">
      <w:pPr>
        <w:pStyle w:val="Odlomakpopisa"/>
        <w:numPr>
          <w:ilvl w:val="0"/>
          <w:numId w:val="9"/>
        </w:numPr>
      </w:pPr>
      <w:r>
        <w:t xml:space="preserve">Ivan </w:t>
      </w:r>
      <w:proofErr w:type="spellStart"/>
      <w:r>
        <w:t>Kobaš</w:t>
      </w:r>
      <w:proofErr w:type="spellEnd"/>
      <w:r>
        <w:t xml:space="preserve"> ističe ponudu u iznosu od </w:t>
      </w:r>
    </w:p>
    <w:p w:rsidRPr="001444EF" w:rsidR="00AE000C" w:rsidP="00AE000C" w:rsidRDefault="00AE000C">
      <w:pPr>
        <w:pStyle w:val="Odlomakpopisa"/>
        <w:numPr>
          <w:ilvl w:val="0"/>
          <w:numId w:val="9"/>
        </w:numPr>
        <w:rPr>
          <w:b/>
        </w:rPr>
      </w:pPr>
      <w:r>
        <w:t xml:space="preserve">STUDIO RENTAL d.o.o.  ističe ponudu u </w:t>
      </w:r>
      <w:r w:rsidRPr="001444EF">
        <w:rPr>
          <w:b/>
        </w:rPr>
        <w:t>iznosu</w:t>
      </w:r>
      <w:r w:rsidRPr="001444EF" w:rsidR="001444EF">
        <w:rPr>
          <w:b/>
        </w:rPr>
        <w:t xml:space="preserve"> 26.200,00  kn u 09,51 sati  </w:t>
      </w:r>
      <w:r w:rsidRPr="001444EF">
        <w:rPr>
          <w:b/>
        </w:rPr>
        <w:t xml:space="preserve"> </w:t>
      </w:r>
    </w:p>
    <w:p w:rsidR="00AE000C" w:rsidP="00AE000C" w:rsidRDefault="00AE000C">
      <w:pPr>
        <w:pStyle w:val="Odlomakpopisa"/>
        <w:numPr>
          <w:ilvl w:val="0"/>
          <w:numId w:val="9"/>
        </w:numPr>
      </w:pPr>
      <w:r>
        <w:t xml:space="preserve">Tatjana </w:t>
      </w:r>
      <w:proofErr w:type="spellStart"/>
      <w:r>
        <w:t>Mateković</w:t>
      </w:r>
      <w:proofErr w:type="spellEnd"/>
      <w:r>
        <w:t xml:space="preserve"> ističe ponudu u visini </w:t>
      </w:r>
    </w:p>
    <w:p w:rsidR="00EB77E8" w:rsidP="00EB77E8" w:rsidRDefault="00EB77E8">
      <w:pPr>
        <w:ind w:left="360"/>
      </w:pPr>
    </w:p>
    <w:p w:rsidRPr="00EB77E8" w:rsidR="00EB77E8" w:rsidP="00EB77E8" w:rsidRDefault="00EB77E8">
      <w:pPr>
        <w:jc w:val="both"/>
        <w:rPr>
          <w:b/>
        </w:rPr>
      </w:pPr>
      <w:r w:rsidRPr="00EB77E8">
        <w:rPr>
          <w:b/>
        </w:rPr>
        <w:t xml:space="preserve">Utvrđuje se da je STUDIO </w:t>
      </w:r>
      <w:r>
        <w:rPr>
          <w:b/>
        </w:rPr>
        <w:t xml:space="preserve"> </w:t>
      </w:r>
      <w:r w:rsidRPr="00EB77E8">
        <w:rPr>
          <w:b/>
        </w:rPr>
        <w:t xml:space="preserve">RENTAL  d.o.o. Zagreb, Novo </w:t>
      </w:r>
      <w:proofErr w:type="spellStart"/>
      <w:r w:rsidRPr="00EB77E8">
        <w:rPr>
          <w:b/>
        </w:rPr>
        <w:t>Čiće</w:t>
      </w:r>
      <w:proofErr w:type="spellEnd"/>
      <w:r w:rsidRPr="00EB77E8">
        <w:rPr>
          <w:b/>
        </w:rPr>
        <w:t xml:space="preserve">,  Velika Gorica, Športska 25,   OIB:04132278774 stekao uvjete za dosudu. </w:t>
      </w:r>
    </w:p>
    <w:p w:rsidR="00EB77E8" w:rsidP="00EB77E8" w:rsidRDefault="00EB77E8">
      <w:pPr>
        <w:ind w:left="360"/>
      </w:pPr>
    </w:p>
    <w:p w:rsidR="00AE000C" w:rsidP="00AE000C" w:rsidRDefault="00AE000C">
      <w:pPr>
        <w:rPr>
          <w:b/>
        </w:rPr>
      </w:pPr>
    </w:p>
    <w:p w:rsidR="00AE000C" w:rsidP="00AE000C" w:rsidRDefault="00AE000C">
      <w:pPr>
        <w:pStyle w:val="Odlomakpopisa"/>
        <w:numPr>
          <w:ilvl w:val="0"/>
          <w:numId w:val="4"/>
        </w:numPr>
        <w:ind w:left="0" w:firstLine="0"/>
        <w:rPr>
          <w:b/>
        </w:rPr>
      </w:pPr>
      <w:r>
        <w:rPr>
          <w:b/>
        </w:rPr>
        <w:t xml:space="preserve">439. ETAŽA: 4/10000  </w:t>
      </w:r>
      <w:r>
        <w:rPr>
          <w:b/>
        </w:rPr>
        <w:tab/>
      </w:r>
    </w:p>
    <w:p w:rsidR="00AE000C" w:rsidP="00AE000C" w:rsidRDefault="00AE000C">
      <w:pPr>
        <w:jc w:val="both"/>
      </w:pPr>
      <w:r>
        <w:t xml:space="preserve">garaža oznake G-90 u podrumu -1 objekta S 2, </w:t>
      </w:r>
      <w:proofErr w:type="spellStart"/>
      <w:r>
        <w:t>Jaruščica</w:t>
      </w:r>
      <w:proofErr w:type="spellEnd"/>
      <w:r>
        <w:t xml:space="preserve"> 5 i 5a, neto korisne površine 11,18 m2, u etažnom elaboratu sve označeno plavom bojom</w:t>
      </w:r>
      <w:r>
        <w:tab/>
      </w:r>
      <w:r>
        <w:tab/>
      </w:r>
    </w:p>
    <w:p w:rsidR="00AE000C" w:rsidP="00AE000C" w:rsidRDefault="00AE000C">
      <w:r>
        <w:t>Na ovom ročištu za dražbu nekretnina se ne može prodati ispod vrijednosti od 26.300,00 kn.</w:t>
      </w:r>
    </w:p>
    <w:p w:rsidR="00AE000C" w:rsidP="00AE000C" w:rsidRDefault="00AE000C">
      <w:pPr>
        <w:pStyle w:val="Odlomakpopisa"/>
        <w:numPr>
          <w:ilvl w:val="0"/>
          <w:numId w:val="9"/>
        </w:numPr>
      </w:pPr>
      <w:r>
        <w:t>Anamarija Brozović is</w:t>
      </w:r>
      <w:r w:rsidR="00C31A8B">
        <w:t xml:space="preserve">tiče ponudu u iznosu od </w:t>
      </w:r>
      <w:r>
        <w:t xml:space="preserve"> kn </w:t>
      </w:r>
    </w:p>
    <w:p w:rsidR="00AE000C" w:rsidP="00AE000C" w:rsidRDefault="00AE000C">
      <w:pPr>
        <w:pStyle w:val="Odlomakpopisa"/>
        <w:numPr>
          <w:ilvl w:val="0"/>
          <w:numId w:val="9"/>
        </w:numPr>
      </w:pPr>
      <w:r>
        <w:t xml:space="preserve">Ivan </w:t>
      </w:r>
      <w:proofErr w:type="spellStart"/>
      <w:r>
        <w:t>K</w:t>
      </w:r>
      <w:r w:rsidR="00C31A8B">
        <w:t>obaš</w:t>
      </w:r>
      <w:proofErr w:type="spellEnd"/>
      <w:r w:rsidR="00C31A8B">
        <w:t xml:space="preserve"> ističe ponudu u iznosu od </w:t>
      </w:r>
      <w:r>
        <w:t xml:space="preserve"> </w:t>
      </w:r>
    </w:p>
    <w:p w:rsidR="00AE000C" w:rsidP="00AE000C" w:rsidRDefault="00AE000C">
      <w:pPr>
        <w:pStyle w:val="Odlomakpopisa"/>
        <w:numPr>
          <w:ilvl w:val="0"/>
          <w:numId w:val="9"/>
        </w:numPr>
      </w:pPr>
      <w:r>
        <w:t xml:space="preserve">Tatjana </w:t>
      </w:r>
      <w:proofErr w:type="spellStart"/>
      <w:r>
        <w:t>Mateković</w:t>
      </w:r>
      <w:proofErr w:type="spellEnd"/>
      <w:r w:rsidRPr="00A15163">
        <w:t xml:space="preserve"> ističe ponudu u iznosu od </w:t>
      </w:r>
    </w:p>
    <w:p w:rsidR="00AE000C" w:rsidP="00AE000C" w:rsidRDefault="00AE000C">
      <w:pPr>
        <w:pStyle w:val="Odlomakpopisa"/>
        <w:numPr>
          <w:ilvl w:val="0"/>
          <w:numId w:val="9"/>
        </w:numPr>
      </w:pPr>
      <w:r>
        <w:t xml:space="preserve">STUDIO RENTAL d.o.o.  ističe ponudu u </w:t>
      </w:r>
      <w:r w:rsidRPr="00623805">
        <w:rPr>
          <w:b/>
        </w:rPr>
        <w:t>iznosu</w:t>
      </w:r>
      <w:r w:rsidR="00623805">
        <w:rPr>
          <w:b/>
        </w:rPr>
        <w:t xml:space="preserve"> </w:t>
      </w:r>
      <w:r w:rsidRPr="00623805" w:rsidR="00623805">
        <w:rPr>
          <w:b/>
        </w:rPr>
        <w:t>26.300,00 u 10.09 sati</w:t>
      </w:r>
      <w:r w:rsidR="00623805">
        <w:t xml:space="preserve">  </w:t>
      </w:r>
    </w:p>
    <w:p w:rsidR="007A6AFA" w:rsidP="007A6AFA" w:rsidRDefault="007A6AFA"/>
    <w:p w:rsidRPr="007A6AFA" w:rsidR="007A6AFA" w:rsidP="007A6AFA" w:rsidRDefault="007A6AFA">
      <w:pPr>
        <w:jc w:val="both"/>
        <w:rPr>
          <w:b/>
        </w:rPr>
      </w:pPr>
      <w:r w:rsidRPr="007A6AFA">
        <w:rPr>
          <w:b/>
        </w:rPr>
        <w:t xml:space="preserve">Utvrđuje se da je STUDIO  RENTAL  d.o.o. Zagreb, Novo </w:t>
      </w:r>
      <w:proofErr w:type="spellStart"/>
      <w:r w:rsidRPr="007A6AFA">
        <w:rPr>
          <w:b/>
        </w:rPr>
        <w:t>Čiće</w:t>
      </w:r>
      <w:proofErr w:type="spellEnd"/>
      <w:r w:rsidRPr="007A6AFA">
        <w:rPr>
          <w:b/>
        </w:rPr>
        <w:t xml:space="preserve">,  Velika Gorica, Športska 25,   OIB:04132278774 stekao uvjete za dosudu. </w:t>
      </w:r>
    </w:p>
    <w:p w:rsidR="007A6AFA" w:rsidP="007A6AFA" w:rsidRDefault="007A6AFA"/>
    <w:p w:rsidR="00AE000C" w:rsidP="00AE000C" w:rsidRDefault="00AE000C"/>
    <w:p w:rsidR="00AE000C" w:rsidP="00AE000C" w:rsidRDefault="00AE000C">
      <w:pPr>
        <w:pStyle w:val="Odlomakpopisa"/>
        <w:numPr>
          <w:ilvl w:val="0"/>
          <w:numId w:val="4"/>
        </w:numPr>
        <w:ind w:left="0" w:firstLine="0"/>
        <w:rPr>
          <w:b/>
        </w:rPr>
      </w:pPr>
      <w:r>
        <w:rPr>
          <w:b/>
        </w:rPr>
        <w:t xml:space="preserve">440. ETAŽA: 4/10000  </w:t>
      </w:r>
      <w:r>
        <w:rPr>
          <w:b/>
        </w:rPr>
        <w:tab/>
      </w:r>
    </w:p>
    <w:p w:rsidR="00AE000C" w:rsidP="00AE000C" w:rsidRDefault="00AE000C">
      <w:pPr>
        <w:jc w:val="both"/>
      </w:pPr>
      <w:r>
        <w:t xml:space="preserve">garaža oznake G-91 u podrumu -1 objekta S 2, </w:t>
      </w:r>
      <w:proofErr w:type="spellStart"/>
      <w:r>
        <w:t>Jaruščica</w:t>
      </w:r>
      <w:proofErr w:type="spellEnd"/>
      <w:r>
        <w:t xml:space="preserve"> 5 i 5a, neto korisne površine 11,18 m2, u etažnom elaboratu sve označeno žutom bojom</w:t>
      </w:r>
      <w:r>
        <w:tab/>
      </w:r>
      <w:r>
        <w:tab/>
      </w:r>
    </w:p>
    <w:p w:rsidR="00AE000C" w:rsidP="00AE000C" w:rsidRDefault="00AE000C">
      <w:r>
        <w:t>Na ovom ročištu za dražbu nekretnina se ne može prodati ispod vrijednosti od 26.400,00 kn.</w:t>
      </w:r>
    </w:p>
    <w:p w:rsidR="00AE000C" w:rsidP="00AE000C" w:rsidRDefault="00AE000C">
      <w:pPr>
        <w:pStyle w:val="Odlomakpopisa"/>
        <w:numPr>
          <w:ilvl w:val="0"/>
          <w:numId w:val="9"/>
        </w:numPr>
      </w:pPr>
      <w:r>
        <w:t xml:space="preserve">Anamarija Brozović ističe ponudu u iznosu </w:t>
      </w:r>
    </w:p>
    <w:p w:rsidR="00AE000C" w:rsidP="00AE000C" w:rsidRDefault="00AE000C">
      <w:pPr>
        <w:pStyle w:val="Odlomakpopisa"/>
        <w:numPr>
          <w:ilvl w:val="0"/>
          <w:numId w:val="9"/>
        </w:numPr>
      </w:pPr>
      <w:r>
        <w:t xml:space="preserve">Bernardica </w:t>
      </w:r>
      <w:proofErr w:type="spellStart"/>
      <w:r>
        <w:t>Djapić</w:t>
      </w:r>
      <w:proofErr w:type="spellEnd"/>
      <w:r>
        <w:t xml:space="preserve"> ističe ponudu  </w:t>
      </w:r>
      <w:r w:rsidRPr="00623805">
        <w:rPr>
          <w:b/>
        </w:rPr>
        <w:t xml:space="preserve">od </w:t>
      </w:r>
      <w:r w:rsidRPr="00806653" w:rsidR="00623805">
        <w:t>26.400,00 kn u 10.09</w:t>
      </w:r>
      <w:r w:rsidRPr="00623805" w:rsidR="00623805">
        <w:rPr>
          <w:b/>
        </w:rPr>
        <w:t xml:space="preserve"> sati</w:t>
      </w:r>
      <w:r w:rsidR="00623805">
        <w:t xml:space="preserve"> </w:t>
      </w:r>
    </w:p>
    <w:p w:rsidR="00AE000C" w:rsidP="00AE000C" w:rsidRDefault="00AE000C">
      <w:pPr>
        <w:pStyle w:val="Odlomakpopisa"/>
        <w:numPr>
          <w:ilvl w:val="0"/>
          <w:numId w:val="9"/>
        </w:numPr>
      </w:pPr>
      <w:r>
        <w:t xml:space="preserve">Ivan </w:t>
      </w:r>
      <w:proofErr w:type="spellStart"/>
      <w:r>
        <w:t>Kobaš</w:t>
      </w:r>
      <w:proofErr w:type="spellEnd"/>
      <w:r>
        <w:t xml:space="preserve"> ističe ponudu  u iznosu </w:t>
      </w:r>
    </w:p>
    <w:p w:rsidR="00AE000C" w:rsidP="00AE000C" w:rsidRDefault="00AE000C">
      <w:pPr>
        <w:pStyle w:val="Odlomakpopisa"/>
        <w:numPr>
          <w:ilvl w:val="0"/>
          <w:numId w:val="9"/>
        </w:numPr>
      </w:pPr>
      <w:r>
        <w:t>STUDIO RENTAL d.o.o.  ističe ponudu u</w:t>
      </w:r>
      <w:r w:rsidR="00B101F3">
        <w:t xml:space="preserve"> </w:t>
      </w:r>
      <w:r w:rsidRPr="00B101F3" w:rsidR="00B101F3">
        <w:rPr>
          <w:b/>
        </w:rPr>
        <w:t>28.400,00 kn u 10.16 sati  i</w:t>
      </w:r>
    </w:p>
    <w:p w:rsidR="00AE000C" w:rsidP="00AE000C" w:rsidRDefault="00AE000C">
      <w:pPr>
        <w:pStyle w:val="Odlomakpopisa"/>
        <w:numPr>
          <w:ilvl w:val="0"/>
          <w:numId w:val="9"/>
        </w:numPr>
      </w:pPr>
      <w:r>
        <w:t xml:space="preserve">Tatjana </w:t>
      </w:r>
      <w:proofErr w:type="spellStart"/>
      <w:r>
        <w:t>Mateković</w:t>
      </w:r>
      <w:proofErr w:type="spellEnd"/>
      <w:r>
        <w:t xml:space="preserve"> ističe ponudu u </w:t>
      </w:r>
    </w:p>
    <w:p w:rsidR="00B101F3" w:rsidP="00B101F3" w:rsidRDefault="00B101F3"/>
    <w:p w:rsidRPr="00EB77E8" w:rsidR="00806653" w:rsidP="00806653" w:rsidRDefault="00806653">
      <w:pPr>
        <w:jc w:val="both"/>
        <w:rPr>
          <w:b/>
        </w:rPr>
      </w:pPr>
      <w:r w:rsidRPr="00EB77E8">
        <w:rPr>
          <w:b/>
        </w:rPr>
        <w:t xml:space="preserve">Utvrđuje se da je STUDIO </w:t>
      </w:r>
      <w:r>
        <w:rPr>
          <w:b/>
        </w:rPr>
        <w:t xml:space="preserve"> </w:t>
      </w:r>
      <w:r w:rsidRPr="00EB77E8">
        <w:rPr>
          <w:b/>
        </w:rPr>
        <w:t xml:space="preserve">RENTAL  d.o.o. Zagreb, Novo </w:t>
      </w:r>
      <w:proofErr w:type="spellStart"/>
      <w:r w:rsidRPr="00EB77E8">
        <w:rPr>
          <w:b/>
        </w:rPr>
        <w:t>Čiće</w:t>
      </w:r>
      <w:proofErr w:type="spellEnd"/>
      <w:r w:rsidRPr="00EB77E8">
        <w:rPr>
          <w:b/>
        </w:rPr>
        <w:t xml:space="preserve">,  Velika Gorica, Športska 25,   OIB:04132278774 stekao uvjete za dosudu. </w:t>
      </w:r>
    </w:p>
    <w:p w:rsidR="00AE000C" w:rsidP="00AE000C" w:rsidRDefault="00AE000C"/>
    <w:p w:rsidR="00AE000C" w:rsidP="00AE000C" w:rsidRDefault="00AE000C">
      <w:pPr>
        <w:pStyle w:val="Odlomakpopisa"/>
        <w:numPr>
          <w:ilvl w:val="0"/>
          <w:numId w:val="4"/>
        </w:numPr>
        <w:ind w:left="0" w:firstLine="0"/>
        <w:rPr>
          <w:b/>
        </w:rPr>
      </w:pPr>
      <w:r>
        <w:rPr>
          <w:b/>
        </w:rPr>
        <w:t>260. ETAŽA: 5/10000</w:t>
      </w:r>
      <w:r>
        <w:rPr>
          <w:b/>
        </w:rPr>
        <w:tab/>
      </w:r>
    </w:p>
    <w:p w:rsidR="00AE000C" w:rsidP="00AE000C" w:rsidRDefault="00AE000C">
      <w:pPr>
        <w:jc w:val="both"/>
      </w:pPr>
      <w:r>
        <w:t xml:space="preserve">garaža oznake G-153 u podrumu -2 objekta S 2, </w:t>
      </w:r>
      <w:proofErr w:type="spellStart"/>
      <w:r>
        <w:t>Jaruščica</w:t>
      </w:r>
      <w:proofErr w:type="spellEnd"/>
      <w:r>
        <w:t xml:space="preserve"> 5 i 5a, neto korisne površine 11,55 m2, u etažnom elaboratu sve označeno crvenom bojom</w:t>
      </w:r>
      <w:r>
        <w:tab/>
      </w:r>
      <w:r>
        <w:tab/>
      </w:r>
    </w:p>
    <w:p w:rsidR="00AE000C" w:rsidP="00AE000C" w:rsidRDefault="00AE000C">
      <w:r>
        <w:t>Na ovom ročištu za dražbu nekretnina se ne može prodati ispod vrijednosti od 26.850,00 kn.</w:t>
      </w:r>
    </w:p>
    <w:p w:rsidR="00AE000C" w:rsidP="00AE000C" w:rsidRDefault="00AE000C">
      <w:pPr>
        <w:pStyle w:val="Odlomakpopisa"/>
        <w:numPr>
          <w:ilvl w:val="0"/>
          <w:numId w:val="9"/>
        </w:numPr>
      </w:pPr>
      <w:r>
        <w:t>Anamarija Brozović is</w:t>
      </w:r>
      <w:r w:rsidR="00623805">
        <w:t xml:space="preserve">tiče ponudu u iznosu od    </w:t>
      </w:r>
      <w:r>
        <w:t xml:space="preserve"> kn</w:t>
      </w:r>
    </w:p>
    <w:p w:rsidR="00B101F3" w:rsidP="00B101F3" w:rsidRDefault="00AE000C">
      <w:pPr>
        <w:pStyle w:val="Odlomakpopisa"/>
        <w:numPr>
          <w:ilvl w:val="0"/>
          <w:numId w:val="9"/>
        </w:numPr>
      </w:pPr>
      <w:r>
        <w:lastRenderedPageBreak/>
        <w:t xml:space="preserve">PROMETNICE ZAGREB d.o.o. </w:t>
      </w:r>
      <w:r w:rsidRPr="00FA3DFE">
        <w:t>ističe ponudu u iznosu od</w:t>
      </w:r>
      <w:r>
        <w:t xml:space="preserve"> kn</w:t>
      </w:r>
    </w:p>
    <w:p w:rsidR="00AE000C" w:rsidP="00AE000C" w:rsidRDefault="00AE000C">
      <w:pPr>
        <w:pStyle w:val="Odlomakpopisa"/>
        <w:numPr>
          <w:ilvl w:val="0"/>
          <w:numId w:val="9"/>
        </w:numPr>
      </w:pPr>
      <w:r>
        <w:t xml:space="preserve">STUDIO RENTAL d.o.o.  ističe ponudu u </w:t>
      </w:r>
      <w:r w:rsidRPr="00623805">
        <w:rPr>
          <w:b/>
        </w:rPr>
        <w:t xml:space="preserve">iznosu od </w:t>
      </w:r>
      <w:r w:rsidRPr="00623805" w:rsidR="00623805">
        <w:rPr>
          <w:b/>
        </w:rPr>
        <w:t xml:space="preserve">26.850,00 </w:t>
      </w:r>
      <w:r w:rsidRPr="00623805">
        <w:rPr>
          <w:b/>
        </w:rPr>
        <w:t xml:space="preserve">kn </w:t>
      </w:r>
      <w:r w:rsidRPr="00623805" w:rsidR="00623805">
        <w:rPr>
          <w:b/>
        </w:rPr>
        <w:t xml:space="preserve"> u 10,</w:t>
      </w:r>
      <w:proofErr w:type="spellStart"/>
      <w:r w:rsidRPr="00623805" w:rsidR="00623805">
        <w:rPr>
          <w:b/>
        </w:rPr>
        <w:t>10</w:t>
      </w:r>
      <w:proofErr w:type="spellEnd"/>
      <w:r w:rsidRPr="00623805" w:rsidR="00623805">
        <w:rPr>
          <w:b/>
        </w:rPr>
        <w:t xml:space="preserve"> sati</w:t>
      </w:r>
      <w:r w:rsidR="00623805">
        <w:t xml:space="preserve"> </w:t>
      </w:r>
    </w:p>
    <w:p w:rsidR="00AE000C" w:rsidP="00AE000C" w:rsidRDefault="00AE000C">
      <w:pPr>
        <w:pStyle w:val="Odlomakpopisa"/>
        <w:numPr>
          <w:ilvl w:val="0"/>
          <w:numId w:val="9"/>
        </w:numPr>
      </w:pPr>
      <w:r>
        <w:t xml:space="preserve">Tatjana  </w:t>
      </w:r>
      <w:proofErr w:type="spellStart"/>
      <w:r>
        <w:t>Mateković</w:t>
      </w:r>
      <w:proofErr w:type="spellEnd"/>
      <w:r>
        <w:t xml:space="preserve"> ističe ponudu u visini kn </w:t>
      </w:r>
    </w:p>
    <w:p w:rsidR="00B101F3" w:rsidP="00B101F3" w:rsidRDefault="00B101F3"/>
    <w:p w:rsidRPr="00EB77E8" w:rsidR="00B101F3" w:rsidP="00B101F3" w:rsidRDefault="00B101F3">
      <w:pPr>
        <w:jc w:val="both"/>
        <w:rPr>
          <w:b/>
        </w:rPr>
      </w:pPr>
      <w:r w:rsidRPr="00EB77E8">
        <w:rPr>
          <w:b/>
        </w:rPr>
        <w:t xml:space="preserve">Utvrđuje se da je STUDIO </w:t>
      </w:r>
      <w:r>
        <w:rPr>
          <w:b/>
        </w:rPr>
        <w:t xml:space="preserve"> </w:t>
      </w:r>
      <w:r w:rsidRPr="00EB77E8">
        <w:rPr>
          <w:b/>
        </w:rPr>
        <w:t xml:space="preserve">RENTAL  d.o.o. Zagreb, Novo </w:t>
      </w:r>
      <w:proofErr w:type="spellStart"/>
      <w:r w:rsidRPr="00EB77E8">
        <w:rPr>
          <w:b/>
        </w:rPr>
        <w:t>Čiće</w:t>
      </w:r>
      <w:proofErr w:type="spellEnd"/>
      <w:r w:rsidRPr="00EB77E8">
        <w:rPr>
          <w:b/>
        </w:rPr>
        <w:t xml:space="preserve">,  Velika Gorica, Športska 25,   OIB:04132278774 stekao uvjete za dosudu. </w:t>
      </w:r>
    </w:p>
    <w:p w:rsidR="00AE000C" w:rsidP="00623805" w:rsidRDefault="00AE000C">
      <w:pPr>
        <w:pStyle w:val="Odlomakpopisa"/>
      </w:pPr>
    </w:p>
    <w:p w:rsidR="00AE000C" w:rsidP="00AE000C" w:rsidRDefault="00AE000C">
      <w:pPr>
        <w:pStyle w:val="Odlomakpopisa"/>
        <w:numPr>
          <w:ilvl w:val="0"/>
          <w:numId w:val="4"/>
        </w:numPr>
        <w:ind w:left="0" w:firstLine="0"/>
        <w:rPr>
          <w:b/>
        </w:rPr>
      </w:pPr>
      <w:r>
        <w:rPr>
          <w:b/>
        </w:rPr>
        <w:t>261. ETAŽA: 5/10000</w:t>
      </w:r>
      <w:r>
        <w:rPr>
          <w:b/>
        </w:rPr>
        <w:tab/>
      </w:r>
      <w:r>
        <w:rPr>
          <w:b/>
        </w:rPr>
        <w:tab/>
      </w:r>
    </w:p>
    <w:p w:rsidR="00AE000C" w:rsidP="00AE000C" w:rsidRDefault="00AE000C">
      <w:pPr>
        <w:jc w:val="both"/>
      </w:pPr>
      <w:r>
        <w:t xml:space="preserve">garaža oznake G-154 u podrumu -2 objekta S 2, </w:t>
      </w:r>
      <w:proofErr w:type="spellStart"/>
      <w:r>
        <w:t>Jaruščica</w:t>
      </w:r>
      <w:proofErr w:type="spellEnd"/>
      <w:r>
        <w:t xml:space="preserve"> 5 i 5a, neto korisne površine 11,55 m2, u etažnom elaboratu sve označeno plavom bojom</w:t>
      </w:r>
      <w:r>
        <w:tab/>
      </w:r>
      <w:r>
        <w:tab/>
      </w:r>
    </w:p>
    <w:p w:rsidR="00AE000C" w:rsidP="00AE000C" w:rsidRDefault="00AE000C">
      <w:r>
        <w:t>Na ovom ročištu za dražbu nekretnina se ne može prodati ispod vrijednosti od 26.950,00 kn.</w:t>
      </w:r>
    </w:p>
    <w:p w:rsidR="00AE000C" w:rsidP="00AE000C" w:rsidRDefault="00AE000C">
      <w:pPr>
        <w:pStyle w:val="Odlomakpopisa"/>
        <w:numPr>
          <w:ilvl w:val="0"/>
          <w:numId w:val="9"/>
        </w:numPr>
      </w:pPr>
      <w:r>
        <w:t xml:space="preserve">Anamarija Brozović ističe ponudu u iznosu </w:t>
      </w:r>
    </w:p>
    <w:p w:rsidR="00AE000C" w:rsidP="00AE000C" w:rsidRDefault="00AE000C">
      <w:pPr>
        <w:pStyle w:val="Odlomakpopisa"/>
        <w:numPr>
          <w:ilvl w:val="0"/>
          <w:numId w:val="9"/>
        </w:numPr>
      </w:pPr>
      <w:r>
        <w:t xml:space="preserve">PROMETNICE ZAGREB d.o.o. </w:t>
      </w:r>
      <w:r w:rsidRPr="00FA3DFE">
        <w:t>ističe ponudu u iznosu od</w:t>
      </w:r>
    </w:p>
    <w:p w:rsidRPr="00623805" w:rsidR="00AE000C" w:rsidP="00AE000C" w:rsidRDefault="00AE000C">
      <w:pPr>
        <w:pStyle w:val="Odlomakpopisa"/>
        <w:numPr>
          <w:ilvl w:val="0"/>
          <w:numId w:val="9"/>
        </w:numPr>
        <w:rPr>
          <w:b/>
        </w:rPr>
      </w:pPr>
      <w:r>
        <w:t xml:space="preserve">STUDIO RENTAL d.o.o.  ističe ponudu u iznosu </w:t>
      </w:r>
      <w:r w:rsidRPr="00623805">
        <w:rPr>
          <w:b/>
        </w:rPr>
        <w:t xml:space="preserve">od </w:t>
      </w:r>
      <w:r w:rsidRPr="00623805" w:rsidR="00623805">
        <w:rPr>
          <w:b/>
        </w:rPr>
        <w:t>26.950,00 u  10,</w:t>
      </w:r>
      <w:proofErr w:type="spellStart"/>
      <w:r w:rsidRPr="00623805" w:rsidR="00623805">
        <w:rPr>
          <w:b/>
        </w:rPr>
        <w:t>10</w:t>
      </w:r>
      <w:proofErr w:type="spellEnd"/>
      <w:r w:rsidRPr="00623805" w:rsidR="00623805">
        <w:rPr>
          <w:b/>
        </w:rPr>
        <w:t xml:space="preserve"> sati </w:t>
      </w:r>
    </w:p>
    <w:p w:rsidR="00AE000C" w:rsidP="00AE000C" w:rsidRDefault="00AE000C">
      <w:pPr>
        <w:pStyle w:val="Odlomakpopisa"/>
        <w:numPr>
          <w:ilvl w:val="0"/>
          <w:numId w:val="9"/>
        </w:numPr>
      </w:pPr>
      <w:r>
        <w:t xml:space="preserve">Tatjana </w:t>
      </w:r>
      <w:proofErr w:type="spellStart"/>
      <w:r>
        <w:t>Mateković</w:t>
      </w:r>
      <w:proofErr w:type="spellEnd"/>
      <w:r>
        <w:t xml:space="preserve"> ističe ponudu u visini</w:t>
      </w:r>
    </w:p>
    <w:p w:rsidR="00795900" w:rsidP="00795900" w:rsidRDefault="00795900"/>
    <w:p w:rsidRPr="00EB77E8" w:rsidR="00795900" w:rsidP="00795900" w:rsidRDefault="00795900">
      <w:pPr>
        <w:jc w:val="both"/>
        <w:rPr>
          <w:b/>
        </w:rPr>
      </w:pPr>
      <w:r w:rsidRPr="00EB77E8">
        <w:rPr>
          <w:b/>
        </w:rPr>
        <w:t xml:space="preserve">Utvrđuje se da je STUDIO </w:t>
      </w:r>
      <w:r>
        <w:rPr>
          <w:b/>
        </w:rPr>
        <w:t xml:space="preserve"> </w:t>
      </w:r>
      <w:r w:rsidRPr="00EB77E8">
        <w:rPr>
          <w:b/>
        </w:rPr>
        <w:t xml:space="preserve">RENTAL  d.o.o. Zagreb, Novo </w:t>
      </w:r>
      <w:proofErr w:type="spellStart"/>
      <w:r w:rsidRPr="00EB77E8">
        <w:rPr>
          <w:b/>
        </w:rPr>
        <w:t>Čiće</w:t>
      </w:r>
      <w:proofErr w:type="spellEnd"/>
      <w:r w:rsidRPr="00EB77E8">
        <w:rPr>
          <w:b/>
        </w:rPr>
        <w:t xml:space="preserve">,  Velika Gorica, Športska 25,   OIB:04132278774 stekao uvjete za dosudu. </w:t>
      </w:r>
    </w:p>
    <w:p w:rsidR="00795900" w:rsidP="00795900" w:rsidRDefault="00795900"/>
    <w:p w:rsidR="00AE000C" w:rsidP="00AE000C" w:rsidRDefault="00AE000C">
      <w:pPr>
        <w:rPr>
          <w:b/>
        </w:rPr>
      </w:pPr>
    </w:p>
    <w:p w:rsidR="00AE000C" w:rsidP="00AE000C" w:rsidRDefault="00AE000C">
      <w:pPr>
        <w:pStyle w:val="Odlomakpopisa"/>
        <w:numPr>
          <w:ilvl w:val="0"/>
          <w:numId w:val="4"/>
        </w:numPr>
        <w:ind w:left="0" w:firstLine="0"/>
        <w:rPr>
          <w:b/>
        </w:rPr>
      </w:pPr>
      <w:r>
        <w:rPr>
          <w:b/>
        </w:rPr>
        <w:t>262. ETAŽA: 5/10000</w:t>
      </w:r>
      <w:r>
        <w:rPr>
          <w:b/>
        </w:rPr>
        <w:tab/>
      </w:r>
      <w:r>
        <w:rPr>
          <w:b/>
        </w:rPr>
        <w:tab/>
      </w:r>
    </w:p>
    <w:p w:rsidR="00AE000C" w:rsidP="00AE000C" w:rsidRDefault="00AE000C">
      <w:pPr>
        <w:jc w:val="both"/>
      </w:pPr>
      <w:r>
        <w:t xml:space="preserve">garaža oznake G-155 u podrumu -2 objekta S 2, </w:t>
      </w:r>
      <w:proofErr w:type="spellStart"/>
      <w:r>
        <w:t>Jaruščica</w:t>
      </w:r>
      <w:proofErr w:type="spellEnd"/>
      <w:r>
        <w:t xml:space="preserve"> 5 i 5a, neto korisne površine 11,55 m2, u etažnom elaboratu sve označeno žutom bojom</w:t>
      </w:r>
      <w:r>
        <w:tab/>
      </w:r>
      <w:r>
        <w:tab/>
      </w:r>
    </w:p>
    <w:p w:rsidR="00AE000C" w:rsidP="00AE000C" w:rsidRDefault="00AE000C">
      <w:r>
        <w:t>Na ovom ročištu za dražbu nekretnina se ne može prodati ispod vrijednosti od 27.050,00 kn.</w:t>
      </w:r>
    </w:p>
    <w:p w:rsidR="00AE000C" w:rsidP="00AE000C" w:rsidRDefault="00AE000C">
      <w:pPr>
        <w:pStyle w:val="Odlomakpopisa"/>
        <w:numPr>
          <w:ilvl w:val="0"/>
          <w:numId w:val="9"/>
        </w:numPr>
      </w:pPr>
      <w:r>
        <w:t>Anamarija Brozović i</w:t>
      </w:r>
      <w:r w:rsidR="00F0001E">
        <w:t xml:space="preserve">stiče ponudu u iznosu </w:t>
      </w:r>
    </w:p>
    <w:p w:rsidR="00AE000C" w:rsidP="00AE000C" w:rsidRDefault="00AE000C">
      <w:pPr>
        <w:pStyle w:val="Odlomakpopisa"/>
        <w:numPr>
          <w:ilvl w:val="0"/>
          <w:numId w:val="9"/>
        </w:numPr>
      </w:pPr>
      <w:r>
        <w:t>PROMETNICE ZAGREB d.o.</w:t>
      </w:r>
      <w:r w:rsidR="00F0001E">
        <w:t>o. ističe ponudu u iznosu od</w:t>
      </w:r>
    </w:p>
    <w:p w:rsidR="00AE000C" w:rsidP="00AE000C" w:rsidRDefault="00AE000C">
      <w:pPr>
        <w:pStyle w:val="Odlomakpopisa"/>
        <w:numPr>
          <w:ilvl w:val="0"/>
          <w:numId w:val="9"/>
        </w:numPr>
      </w:pPr>
      <w:r>
        <w:t>STUDIO RENTAL d.o.o.  ističe</w:t>
      </w:r>
      <w:r w:rsidR="00F0001E">
        <w:t xml:space="preserve"> </w:t>
      </w:r>
      <w:r w:rsidRPr="001D044D" w:rsidR="00F0001E">
        <w:rPr>
          <w:b/>
        </w:rPr>
        <w:t>ponudu u iznosu od</w:t>
      </w:r>
      <w:r w:rsidRPr="001D044D" w:rsidR="001D044D">
        <w:rPr>
          <w:b/>
        </w:rPr>
        <w:t xml:space="preserve"> 27.050,00</w:t>
      </w:r>
      <w:r w:rsidR="001D044D">
        <w:rPr>
          <w:b/>
        </w:rPr>
        <w:t xml:space="preserve"> </w:t>
      </w:r>
      <w:r w:rsidRPr="001D044D" w:rsidR="001D044D">
        <w:rPr>
          <w:b/>
        </w:rPr>
        <w:t>kn u 10,11 sati</w:t>
      </w:r>
      <w:r w:rsidR="001D044D">
        <w:t xml:space="preserve"> </w:t>
      </w:r>
    </w:p>
    <w:p w:rsidR="00AE000C" w:rsidP="00AE000C" w:rsidRDefault="00AE000C">
      <w:pPr>
        <w:pStyle w:val="Odlomakpopisa"/>
        <w:numPr>
          <w:ilvl w:val="0"/>
          <w:numId w:val="9"/>
        </w:numPr>
      </w:pPr>
      <w:r>
        <w:t xml:space="preserve">Tatjana </w:t>
      </w:r>
      <w:proofErr w:type="spellStart"/>
      <w:r>
        <w:t>Mateković</w:t>
      </w:r>
      <w:proofErr w:type="spellEnd"/>
      <w:r>
        <w:t xml:space="preserve"> is</w:t>
      </w:r>
      <w:r w:rsidR="00F0001E">
        <w:t xml:space="preserve">tiče ponudu u visini </w:t>
      </w:r>
    </w:p>
    <w:p w:rsidR="003F1D50" w:rsidP="003F1D50" w:rsidRDefault="003F1D50">
      <w:pPr>
        <w:pStyle w:val="Odlomakpopisa"/>
      </w:pPr>
    </w:p>
    <w:p w:rsidRPr="00EB77E8" w:rsidR="003F1D50" w:rsidP="003F1D50" w:rsidRDefault="003F1D50">
      <w:pPr>
        <w:jc w:val="both"/>
        <w:rPr>
          <w:b/>
        </w:rPr>
      </w:pPr>
      <w:r w:rsidRPr="00EB77E8">
        <w:rPr>
          <w:b/>
        </w:rPr>
        <w:t xml:space="preserve">Utvrđuje se da je STUDIO </w:t>
      </w:r>
      <w:r>
        <w:rPr>
          <w:b/>
        </w:rPr>
        <w:t xml:space="preserve"> </w:t>
      </w:r>
      <w:r w:rsidRPr="00EB77E8">
        <w:rPr>
          <w:b/>
        </w:rPr>
        <w:t xml:space="preserve">RENTAL  d.o.o. Zagreb, Novo </w:t>
      </w:r>
      <w:proofErr w:type="spellStart"/>
      <w:r w:rsidRPr="00EB77E8">
        <w:rPr>
          <w:b/>
        </w:rPr>
        <w:t>Čiće</w:t>
      </w:r>
      <w:proofErr w:type="spellEnd"/>
      <w:r w:rsidRPr="00EB77E8">
        <w:rPr>
          <w:b/>
        </w:rPr>
        <w:t xml:space="preserve">,  Velika Gorica, Športska 25,   OIB:04132278774 stekao uvjete za dosudu. </w:t>
      </w:r>
    </w:p>
    <w:p w:rsidR="00AE000C" w:rsidP="00AE000C" w:rsidRDefault="00AE000C">
      <w:pPr>
        <w:rPr>
          <w:rFonts w:ascii="Arial" w:hAnsi="Arial" w:cs="Arial"/>
          <w:b/>
          <w:sz w:val="20"/>
          <w:szCs w:val="20"/>
        </w:rPr>
      </w:pPr>
    </w:p>
    <w:p w:rsidR="00AE000C" w:rsidP="00AE000C" w:rsidRDefault="00AE000C">
      <w:pPr>
        <w:pStyle w:val="Odlomakpopisa"/>
        <w:numPr>
          <w:ilvl w:val="0"/>
          <w:numId w:val="4"/>
        </w:numPr>
        <w:ind w:left="0" w:firstLine="0"/>
        <w:rPr>
          <w:b/>
        </w:rPr>
      </w:pPr>
      <w:r>
        <w:rPr>
          <w:b/>
        </w:rPr>
        <w:t>263. ETAŽA: 5/10000</w:t>
      </w:r>
      <w:r>
        <w:rPr>
          <w:b/>
        </w:rPr>
        <w:tab/>
      </w:r>
      <w:r>
        <w:rPr>
          <w:b/>
        </w:rPr>
        <w:tab/>
      </w:r>
    </w:p>
    <w:p w:rsidR="00AE000C" w:rsidP="00AE000C" w:rsidRDefault="00AE000C">
      <w:pPr>
        <w:jc w:val="both"/>
      </w:pPr>
      <w:r>
        <w:t xml:space="preserve">garaža oznake G-156 u podrumu -2 objekta S 2, </w:t>
      </w:r>
      <w:proofErr w:type="spellStart"/>
      <w:r>
        <w:t>Jaruščica</w:t>
      </w:r>
      <w:proofErr w:type="spellEnd"/>
      <w:r>
        <w:t xml:space="preserve"> 5 i 5a, neto korisne površine 13,73 m2, u etažnom elaboratu sve označeno zelenom bojom</w:t>
      </w:r>
      <w:r>
        <w:tab/>
      </w:r>
      <w:r>
        <w:tab/>
      </w:r>
    </w:p>
    <w:p w:rsidR="00AE000C" w:rsidP="00AE000C" w:rsidRDefault="00AE000C">
      <w:r>
        <w:t>Na ovom ročištu za dražbu nekretnina se ne može prodati ispod vrijednosti od 31.900,00 kn.</w:t>
      </w:r>
    </w:p>
    <w:p w:rsidR="00AE000C" w:rsidP="00AE000C" w:rsidRDefault="00AE000C">
      <w:pPr>
        <w:pStyle w:val="Odlomakpopisa"/>
        <w:numPr>
          <w:ilvl w:val="0"/>
          <w:numId w:val="9"/>
        </w:numPr>
      </w:pPr>
      <w:r>
        <w:t>Anamarija Brozović ističe ponudu u iznos</w:t>
      </w:r>
      <w:r w:rsidR="00EE0996">
        <w:t>u od</w:t>
      </w:r>
      <w:r w:rsidR="00F0001E">
        <w:t xml:space="preserve">    </w:t>
      </w:r>
      <w:r>
        <w:t>kn</w:t>
      </w:r>
    </w:p>
    <w:p w:rsidR="00AE000C" w:rsidP="00AE000C" w:rsidRDefault="00AE000C">
      <w:pPr>
        <w:pStyle w:val="Odlomakpopisa"/>
        <w:numPr>
          <w:ilvl w:val="0"/>
          <w:numId w:val="9"/>
        </w:numPr>
      </w:pPr>
      <w:r>
        <w:t>STUDIO RENTAL d.o.o.  ističe</w:t>
      </w:r>
      <w:r w:rsidR="00146296">
        <w:t xml:space="preserve"> ponudu u </w:t>
      </w:r>
      <w:r w:rsidRPr="004B51EB" w:rsidR="00146296">
        <w:rPr>
          <w:b/>
        </w:rPr>
        <w:t xml:space="preserve">iznosu </w:t>
      </w:r>
      <w:r w:rsidR="004B51EB">
        <w:rPr>
          <w:b/>
        </w:rPr>
        <w:t xml:space="preserve"> 31.</w:t>
      </w:r>
      <w:r w:rsidRPr="004B51EB" w:rsidR="004B51EB">
        <w:rPr>
          <w:b/>
        </w:rPr>
        <w:t>900,00 u 10,19 sati</w:t>
      </w:r>
      <w:r w:rsidR="004B51EB">
        <w:t xml:space="preserve"> </w:t>
      </w:r>
    </w:p>
    <w:p w:rsidR="00AE000C" w:rsidP="00AE000C" w:rsidRDefault="00AE000C">
      <w:pPr>
        <w:pStyle w:val="Odlomakpopisa"/>
        <w:numPr>
          <w:ilvl w:val="0"/>
          <w:numId w:val="9"/>
        </w:numPr>
      </w:pPr>
      <w:r>
        <w:t xml:space="preserve">Tatjana </w:t>
      </w:r>
      <w:proofErr w:type="spellStart"/>
      <w:r>
        <w:t>Mateković</w:t>
      </w:r>
      <w:proofErr w:type="spellEnd"/>
      <w:r>
        <w:t xml:space="preserve"> ist</w:t>
      </w:r>
      <w:r w:rsidR="00146296">
        <w:t xml:space="preserve">iče ponudu u visini </w:t>
      </w:r>
    </w:p>
    <w:p w:rsidR="00AE000C" w:rsidP="00AE000C" w:rsidRDefault="001A61F2">
      <w:pPr>
        <w:pStyle w:val="Odlomakpopisa"/>
        <w:numPr>
          <w:ilvl w:val="0"/>
          <w:numId w:val="9"/>
        </w:numPr>
      </w:pPr>
      <w:r>
        <w:t xml:space="preserve">Tihomir  </w:t>
      </w:r>
      <w:proofErr w:type="spellStart"/>
      <w:r>
        <w:t>Mrkojević</w:t>
      </w:r>
      <w:proofErr w:type="spellEnd"/>
      <w:r w:rsidR="00AE000C">
        <w:t xml:space="preserve"> istič</w:t>
      </w:r>
      <w:r w:rsidR="00146296">
        <w:t xml:space="preserve">e ponudu u iznosu od </w:t>
      </w:r>
    </w:p>
    <w:p w:rsidR="00146296" w:rsidP="00AE000C" w:rsidRDefault="00146296">
      <w:pPr>
        <w:pStyle w:val="Odlomakpopisa"/>
        <w:numPr>
          <w:ilvl w:val="0"/>
          <w:numId w:val="9"/>
        </w:numPr>
      </w:pPr>
      <w:r>
        <w:t xml:space="preserve">PROMETNICE ZAGREB  d.o.o. ističu ponudu </w:t>
      </w:r>
    </w:p>
    <w:p w:rsidR="00A91FD5" w:rsidP="00A91FD5" w:rsidRDefault="00A91FD5"/>
    <w:p w:rsidRPr="00EB77E8" w:rsidR="00A91FD5" w:rsidP="00A91FD5" w:rsidRDefault="00A91FD5">
      <w:pPr>
        <w:jc w:val="both"/>
        <w:rPr>
          <w:b/>
        </w:rPr>
      </w:pPr>
      <w:r w:rsidRPr="00EB77E8">
        <w:rPr>
          <w:b/>
        </w:rPr>
        <w:t xml:space="preserve">Utvrđuje se da je STUDIO </w:t>
      </w:r>
      <w:r>
        <w:rPr>
          <w:b/>
        </w:rPr>
        <w:t xml:space="preserve"> </w:t>
      </w:r>
      <w:r w:rsidRPr="00EB77E8">
        <w:rPr>
          <w:b/>
        </w:rPr>
        <w:t xml:space="preserve">RENTAL  d.o.o. Zagreb, Novo </w:t>
      </w:r>
      <w:proofErr w:type="spellStart"/>
      <w:r w:rsidRPr="00EB77E8">
        <w:rPr>
          <w:b/>
        </w:rPr>
        <w:t>Čiće</w:t>
      </w:r>
      <w:proofErr w:type="spellEnd"/>
      <w:r w:rsidRPr="00EB77E8">
        <w:rPr>
          <w:b/>
        </w:rPr>
        <w:t xml:space="preserve">,  Velika Gorica, Športska 25,   OIB:04132278774 stekao uvjete za dosudu. </w:t>
      </w:r>
    </w:p>
    <w:p w:rsidR="00A91FD5" w:rsidP="00A91FD5" w:rsidRDefault="00A91FD5"/>
    <w:p w:rsidR="000028F6" w:rsidP="00A91FD5" w:rsidRDefault="000028F6"/>
    <w:p w:rsidR="00654A1C" w:rsidP="00A91FD5" w:rsidRDefault="00654A1C"/>
    <w:p w:rsidR="00654A1C" w:rsidP="00A91FD5" w:rsidRDefault="00654A1C"/>
    <w:p w:rsidR="000028F6" w:rsidP="00A91FD5" w:rsidRDefault="000028F6"/>
    <w:p w:rsidR="00AE000C" w:rsidP="00AE000C" w:rsidRDefault="00AE000C"/>
    <w:p w:rsidR="00AE000C" w:rsidP="00AE000C" w:rsidRDefault="00AE000C">
      <w:pPr>
        <w:pStyle w:val="Odlomakpopisa"/>
        <w:numPr>
          <w:ilvl w:val="0"/>
          <w:numId w:val="4"/>
        </w:numPr>
        <w:ind w:left="0" w:firstLine="0"/>
        <w:rPr>
          <w:b/>
        </w:rPr>
      </w:pPr>
      <w:r>
        <w:rPr>
          <w:b/>
        </w:rPr>
        <w:lastRenderedPageBreak/>
        <w:t xml:space="preserve">313. ETAŽA: 5/10000  </w:t>
      </w:r>
      <w:r>
        <w:rPr>
          <w:b/>
        </w:rPr>
        <w:tab/>
      </w:r>
      <w:r>
        <w:rPr>
          <w:b/>
        </w:rPr>
        <w:tab/>
      </w:r>
    </w:p>
    <w:p w:rsidR="00AE000C" w:rsidP="00AE000C" w:rsidRDefault="00AE000C">
      <w:pPr>
        <w:jc w:val="both"/>
      </w:pPr>
      <w:r>
        <w:t xml:space="preserve">garaža oznake G-206 u podrumu -2 objekta S 2, </w:t>
      </w:r>
      <w:proofErr w:type="spellStart"/>
      <w:r>
        <w:t>Jaruščica</w:t>
      </w:r>
      <w:proofErr w:type="spellEnd"/>
      <w:r>
        <w:t xml:space="preserve"> 5 i 5a, neto korisne površine 13,20 m2, u etažnom elaboratu sve označeno plavom bojom</w:t>
      </w:r>
      <w:r>
        <w:tab/>
      </w:r>
      <w:r>
        <w:tab/>
      </w:r>
    </w:p>
    <w:p w:rsidR="00AE000C" w:rsidP="00AE000C" w:rsidRDefault="00AE000C">
      <w:r>
        <w:t>Na ovom ročištu za dražbu nekretnina se ne može prodati ispod vrijednosti od 30.700,00 kn.</w:t>
      </w:r>
    </w:p>
    <w:p w:rsidR="00AE000C" w:rsidP="00AE000C" w:rsidRDefault="00AE000C">
      <w:pPr>
        <w:pStyle w:val="Odlomakpopisa"/>
        <w:numPr>
          <w:ilvl w:val="0"/>
          <w:numId w:val="9"/>
        </w:numPr>
      </w:pPr>
      <w:r>
        <w:t>Anamarija Brozović istič</w:t>
      </w:r>
      <w:r w:rsidR="00352BA4">
        <w:t xml:space="preserve">e ponudu u iznosu </w:t>
      </w:r>
      <w:r w:rsidR="004B51EB">
        <w:t>30.700,0</w:t>
      </w:r>
      <w:r w:rsidRPr="004B51EB" w:rsidR="004B51EB">
        <w:rPr>
          <w:b/>
        </w:rPr>
        <w:t>0 u 10,19 sati</w:t>
      </w:r>
      <w:r w:rsidR="004B51EB">
        <w:t xml:space="preserve"> </w:t>
      </w:r>
    </w:p>
    <w:p w:rsidR="00AE000C" w:rsidP="00AE000C" w:rsidRDefault="00AE000C">
      <w:pPr>
        <w:pStyle w:val="Odlomakpopisa"/>
        <w:numPr>
          <w:ilvl w:val="0"/>
          <w:numId w:val="9"/>
        </w:numPr>
      </w:pPr>
      <w:r>
        <w:t xml:space="preserve">STUDIO RENTAL d.o.o.  ističe ponudu u iznosu </w:t>
      </w:r>
    </w:p>
    <w:p w:rsidR="00AE000C" w:rsidP="00AE000C" w:rsidRDefault="00AE000C">
      <w:pPr>
        <w:pStyle w:val="Odlomakpopisa"/>
        <w:numPr>
          <w:ilvl w:val="0"/>
          <w:numId w:val="9"/>
        </w:numPr>
      </w:pPr>
      <w:r>
        <w:t xml:space="preserve">Tatjana </w:t>
      </w:r>
      <w:proofErr w:type="spellStart"/>
      <w:r>
        <w:t>Mateković</w:t>
      </w:r>
      <w:proofErr w:type="spellEnd"/>
      <w:r>
        <w:t xml:space="preserve"> ističe ponudu u visini </w:t>
      </w:r>
    </w:p>
    <w:p w:rsidR="000028F6" w:rsidP="000028F6" w:rsidRDefault="000028F6"/>
    <w:p w:rsidRPr="00B4374B" w:rsidR="000028F6" w:rsidP="000028F6" w:rsidRDefault="000028F6">
      <w:pPr>
        <w:jc w:val="both"/>
        <w:rPr>
          <w:b/>
        </w:rPr>
      </w:pPr>
      <w:r w:rsidRPr="00B4374B">
        <w:rPr>
          <w:b/>
        </w:rPr>
        <w:t>Utvrđuje se da je Anamarija Brozović</w:t>
      </w:r>
      <w:r>
        <w:rPr>
          <w:b/>
        </w:rPr>
        <w:t xml:space="preserve">, Zagreb, Ulica Karla Metikoša 9, OIB:45799490959 </w:t>
      </w:r>
      <w:r w:rsidRPr="00B4374B">
        <w:rPr>
          <w:b/>
        </w:rPr>
        <w:t xml:space="preserve"> stekla uvjete za dosudu. </w:t>
      </w:r>
    </w:p>
    <w:p w:rsidR="000028F6" w:rsidP="000028F6" w:rsidRDefault="000028F6"/>
    <w:p w:rsidR="00AE000C" w:rsidP="00AE000C" w:rsidRDefault="00AE000C">
      <w:pPr>
        <w:pStyle w:val="Odlomakpopisa"/>
        <w:numPr>
          <w:ilvl w:val="0"/>
          <w:numId w:val="4"/>
        </w:numPr>
        <w:ind w:left="0" w:firstLine="0"/>
        <w:rPr>
          <w:b/>
        </w:rPr>
      </w:pPr>
      <w:r>
        <w:rPr>
          <w:b/>
        </w:rPr>
        <w:t xml:space="preserve">314. ETAŽA: 5/10000  </w:t>
      </w:r>
      <w:r>
        <w:rPr>
          <w:b/>
        </w:rPr>
        <w:tab/>
      </w:r>
      <w:r>
        <w:rPr>
          <w:b/>
        </w:rPr>
        <w:tab/>
      </w:r>
    </w:p>
    <w:p w:rsidR="00AE000C" w:rsidP="00AE000C" w:rsidRDefault="00AE000C">
      <w:pPr>
        <w:jc w:val="both"/>
      </w:pPr>
      <w:r>
        <w:t xml:space="preserve">garaža oznake G-207 u podrumu -2 objekta S 2, </w:t>
      </w:r>
      <w:proofErr w:type="spellStart"/>
      <w:r>
        <w:t>Jaruščica</w:t>
      </w:r>
      <w:proofErr w:type="spellEnd"/>
      <w:r>
        <w:t xml:space="preserve"> 5 i 5a, neto korisne površine 13,20 m2, u etažnom elaboratu sve označeno žutom bojom</w:t>
      </w:r>
      <w:r>
        <w:tab/>
      </w:r>
      <w:r>
        <w:tab/>
      </w:r>
    </w:p>
    <w:p w:rsidR="00AE000C" w:rsidP="00AE000C" w:rsidRDefault="00AE000C">
      <w:r>
        <w:t>Na ovom ročištu za dražbu nekretnina se ne može prodati ispod vrijednosti od 30.750,00 kn.</w:t>
      </w:r>
    </w:p>
    <w:p w:rsidR="00AE000C" w:rsidP="00AE000C" w:rsidRDefault="00AE000C">
      <w:pPr>
        <w:pStyle w:val="Odlomakpopisa"/>
        <w:numPr>
          <w:ilvl w:val="0"/>
          <w:numId w:val="9"/>
        </w:numPr>
      </w:pPr>
      <w:r>
        <w:t>STUDIO RENTAL d.o.o.  ističe</w:t>
      </w:r>
      <w:r w:rsidR="00EE0996">
        <w:t xml:space="preserve"> ponudu u iznosu od </w:t>
      </w:r>
    </w:p>
    <w:p w:rsidR="00AE000C" w:rsidP="00AE000C" w:rsidRDefault="00AE000C">
      <w:pPr>
        <w:pStyle w:val="Odlomakpopisa"/>
        <w:numPr>
          <w:ilvl w:val="0"/>
          <w:numId w:val="9"/>
        </w:numPr>
      </w:pPr>
      <w:r>
        <w:t xml:space="preserve">Tatjana </w:t>
      </w:r>
      <w:proofErr w:type="spellStart"/>
      <w:r>
        <w:t>Mateković</w:t>
      </w:r>
      <w:proofErr w:type="spellEnd"/>
      <w:r>
        <w:t xml:space="preserve"> isti</w:t>
      </w:r>
      <w:r w:rsidR="00EE0996">
        <w:t xml:space="preserve">če ponudu  u visini </w:t>
      </w:r>
    </w:p>
    <w:p w:rsidR="00AE000C" w:rsidP="00AE000C" w:rsidRDefault="00AE000C">
      <w:pPr>
        <w:pStyle w:val="Odlomakpopisa"/>
        <w:numPr>
          <w:ilvl w:val="0"/>
          <w:numId w:val="9"/>
        </w:numPr>
      </w:pPr>
      <w:r>
        <w:t>Branka Lozić ističe ponudu  u iz</w:t>
      </w:r>
      <w:r w:rsidR="00EE0996">
        <w:t xml:space="preserve">nosu </w:t>
      </w:r>
      <w:r w:rsidR="00942558">
        <w:t xml:space="preserve">32.750,00  kn </w:t>
      </w:r>
    </w:p>
    <w:p w:rsidRPr="00942558" w:rsidR="00EE0996" w:rsidP="00AE000C" w:rsidRDefault="00EE0996">
      <w:pPr>
        <w:pStyle w:val="Odlomakpopisa"/>
        <w:numPr>
          <w:ilvl w:val="0"/>
          <w:numId w:val="9"/>
        </w:numPr>
        <w:rPr>
          <w:b/>
        </w:rPr>
      </w:pPr>
      <w:r>
        <w:t xml:space="preserve">Anamarija Brozović ističe ponudu od </w:t>
      </w:r>
    </w:p>
    <w:p w:rsidRPr="00942558" w:rsidR="004B51EB" w:rsidP="00AE000C" w:rsidRDefault="004B51EB">
      <w:pPr>
        <w:pStyle w:val="Odlomakpopisa"/>
        <w:numPr>
          <w:ilvl w:val="0"/>
          <w:numId w:val="9"/>
        </w:numPr>
        <w:rPr>
          <w:b/>
        </w:rPr>
      </w:pPr>
      <w:r w:rsidRPr="00942558">
        <w:rPr>
          <w:b/>
        </w:rPr>
        <w:t xml:space="preserve">Nebojša Perić ističe ponudu od 30.750,00 kn u 10,20 sati </w:t>
      </w:r>
      <w:r w:rsidRPr="00942558" w:rsidR="00942558">
        <w:rPr>
          <w:b/>
        </w:rPr>
        <w:t xml:space="preserve">, 34.750,00 u 10,26 sati </w:t>
      </w:r>
    </w:p>
    <w:p w:rsidR="00942558" w:rsidP="00942558" w:rsidRDefault="00942558"/>
    <w:p w:rsidRPr="000C437C" w:rsidR="00942558" w:rsidP="00942558" w:rsidRDefault="00942558">
      <w:pPr>
        <w:rPr>
          <w:b/>
        </w:rPr>
      </w:pPr>
      <w:r w:rsidRPr="000C437C">
        <w:rPr>
          <w:b/>
        </w:rPr>
        <w:t>Utvrđuje se da je</w:t>
      </w:r>
      <w:r w:rsidRPr="000C437C" w:rsidR="004328CA">
        <w:rPr>
          <w:b/>
        </w:rPr>
        <w:t xml:space="preserve"> Nebojša Perić, Zagreb, </w:t>
      </w:r>
      <w:proofErr w:type="spellStart"/>
      <w:r w:rsidRPr="000C437C" w:rsidR="004328CA">
        <w:rPr>
          <w:b/>
        </w:rPr>
        <w:t>Baburičina</w:t>
      </w:r>
      <w:proofErr w:type="spellEnd"/>
      <w:r w:rsidRPr="000C437C" w:rsidR="004328CA">
        <w:rPr>
          <w:b/>
        </w:rPr>
        <w:t xml:space="preserve">  17,</w:t>
      </w:r>
      <w:r w:rsidRPr="000C437C">
        <w:rPr>
          <w:b/>
        </w:rPr>
        <w:t xml:space="preserve"> </w:t>
      </w:r>
      <w:r w:rsidRPr="000C437C" w:rsidR="004328CA">
        <w:rPr>
          <w:b/>
        </w:rPr>
        <w:t xml:space="preserve">   OIB:17683491651,  stekao uvjete za dosudu. </w:t>
      </w:r>
    </w:p>
    <w:p w:rsidR="00AE000C" w:rsidP="00AE000C" w:rsidRDefault="00AE000C">
      <w:pPr>
        <w:rPr>
          <w:b/>
        </w:rPr>
      </w:pPr>
    </w:p>
    <w:p w:rsidR="00AE000C" w:rsidP="00AE000C" w:rsidRDefault="00AE000C">
      <w:pPr>
        <w:pStyle w:val="Odlomakpopisa"/>
        <w:numPr>
          <w:ilvl w:val="0"/>
          <w:numId w:val="4"/>
        </w:numPr>
        <w:ind w:left="0" w:firstLine="0"/>
        <w:rPr>
          <w:b/>
        </w:rPr>
      </w:pPr>
      <w:r>
        <w:rPr>
          <w:b/>
        </w:rPr>
        <w:t xml:space="preserve">315. ETAŽA: 5/10000  </w:t>
      </w:r>
      <w:r>
        <w:rPr>
          <w:b/>
        </w:rPr>
        <w:tab/>
      </w:r>
      <w:r>
        <w:rPr>
          <w:b/>
        </w:rPr>
        <w:tab/>
      </w:r>
    </w:p>
    <w:p w:rsidR="00AE000C" w:rsidP="00AE000C" w:rsidRDefault="00AE000C">
      <w:pPr>
        <w:jc w:val="both"/>
      </w:pPr>
      <w:r>
        <w:t xml:space="preserve">garaža oznake G-208 u podrumu -2 objekta S 2, </w:t>
      </w:r>
      <w:proofErr w:type="spellStart"/>
      <w:r>
        <w:t>Jaruščica</w:t>
      </w:r>
      <w:proofErr w:type="spellEnd"/>
      <w:r>
        <w:t xml:space="preserve"> 5 i 5a, neto korisne površine 13,20 m2, u etažnom elaboratu sve označeno zelenom bojom</w:t>
      </w:r>
      <w:r>
        <w:tab/>
      </w:r>
      <w:r>
        <w:tab/>
      </w:r>
    </w:p>
    <w:p w:rsidR="00AE000C" w:rsidP="00AE000C" w:rsidRDefault="00AE000C">
      <w:r>
        <w:t>Na ovom ročištu za dražbu nekretnina se ne može prodati ispod vrijednosti od 30.800,00 kn.</w:t>
      </w:r>
    </w:p>
    <w:p w:rsidR="00AE000C" w:rsidP="00AE000C" w:rsidRDefault="00AE000C">
      <w:pPr>
        <w:pStyle w:val="Odlomakpopisa"/>
        <w:numPr>
          <w:ilvl w:val="0"/>
          <w:numId w:val="9"/>
        </w:numPr>
      </w:pPr>
      <w:r>
        <w:t>Anamarija Brozović i</w:t>
      </w:r>
      <w:r w:rsidR="00F0001E">
        <w:t>stiče ponudu u iznosu od</w:t>
      </w:r>
    </w:p>
    <w:p w:rsidR="00AE000C" w:rsidP="00AE000C" w:rsidRDefault="00AE000C">
      <w:pPr>
        <w:pStyle w:val="Odlomakpopisa"/>
        <w:numPr>
          <w:ilvl w:val="0"/>
          <w:numId w:val="9"/>
        </w:numPr>
      </w:pPr>
      <w:r>
        <w:t>STUDIO RENTAL d.o.o.  is</w:t>
      </w:r>
      <w:r w:rsidR="00F0001E">
        <w:t>tiče ponudu u iznosu od</w:t>
      </w:r>
      <w:r w:rsidR="00F346DE">
        <w:t xml:space="preserve"> 30.800,00 u 10,20 sati </w:t>
      </w:r>
      <w:r w:rsidR="00F0001E">
        <w:t xml:space="preserve"> </w:t>
      </w:r>
      <w:r>
        <w:t xml:space="preserve"> </w:t>
      </w:r>
    </w:p>
    <w:p w:rsidR="00AE000C" w:rsidP="00AE000C" w:rsidRDefault="00AE000C">
      <w:pPr>
        <w:pStyle w:val="Odlomakpopisa"/>
        <w:numPr>
          <w:ilvl w:val="0"/>
          <w:numId w:val="9"/>
        </w:numPr>
      </w:pPr>
      <w:r>
        <w:t xml:space="preserve">Tatjana </w:t>
      </w:r>
      <w:proofErr w:type="spellStart"/>
      <w:r>
        <w:t>Mateković</w:t>
      </w:r>
      <w:proofErr w:type="spellEnd"/>
      <w:r>
        <w:t xml:space="preserve"> is</w:t>
      </w:r>
      <w:r w:rsidR="00F0001E">
        <w:t xml:space="preserve">tiče ponudu u iznosu od </w:t>
      </w:r>
      <w:r>
        <w:t xml:space="preserve"> kn </w:t>
      </w:r>
    </w:p>
    <w:p w:rsidR="00AE000C" w:rsidP="00AE000C" w:rsidRDefault="00AE000C"/>
    <w:p w:rsidRPr="00EB77E8" w:rsidR="006760BB" w:rsidP="006760BB" w:rsidRDefault="006760BB">
      <w:pPr>
        <w:jc w:val="both"/>
        <w:rPr>
          <w:b/>
        </w:rPr>
      </w:pPr>
      <w:r w:rsidRPr="00EB77E8">
        <w:rPr>
          <w:b/>
        </w:rPr>
        <w:t xml:space="preserve">Utvrđuje se da je STUDIO </w:t>
      </w:r>
      <w:r>
        <w:rPr>
          <w:b/>
        </w:rPr>
        <w:t xml:space="preserve"> </w:t>
      </w:r>
      <w:r w:rsidRPr="00EB77E8">
        <w:rPr>
          <w:b/>
        </w:rPr>
        <w:t xml:space="preserve">RENTAL  d.o.o. Zagreb, Novo </w:t>
      </w:r>
      <w:proofErr w:type="spellStart"/>
      <w:r w:rsidRPr="00EB77E8">
        <w:rPr>
          <w:b/>
        </w:rPr>
        <w:t>Čiće</w:t>
      </w:r>
      <w:proofErr w:type="spellEnd"/>
      <w:r w:rsidRPr="00EB77E8">
        <w:rPr>
          <w:b/>
        </w:rPr>
        <w:t xml:space="preserve">,  Velika Gorica, Športska 25,   OIB:04132278774 stekao uvjete za dosudu. </w:t>
      </w:r>
    </w:p>
    <w:p w:rsidR="006760BB" w:rsidP="006760BB" w:rsidRDefault="006760BB"/>
    <w:p w:rsidR="006760BB" w:rsidP="00AE000C" w:rsidRDefault="006760BB"/>
    <w:p w:rsidR="00AE000C" w:rsidP="00AE000C" w:rsidRDefault="00AE000C">
      <w:pPr>
        <w:pStyle w:val="Odlomakpopisa"/>
        <w:numPr>
          <w:ilvl w:val="0"/>
          <w:numId w:val="4"/>
        </w:numPr>
        <w:ind w:left="0" w:firstLine="0"/>
        <w:rPr>
          <w:b/>
        </w:rPr>
      </w:pPr>
      <w:r>
        <w:rPr>
          <w:b/>
        </w:rPr>
        <w:t>491. ETAŽA: 18/10000</w:t>
      </w:r>
      <w:r>
        <w:rPr>
          <w:b/>
        </w:rPr>
        <w:tab/>
      </w:r>
      <w:r>
        <w:rPr>
          <w:b/>
        </w:rPr>
        <w:tab/>
      </w:r>
    </w:p>
    <w:p w:rsidR="00AE000C" w:rsidP="00AE000C" w:rsidRDefault="00AE000C">
      <w:pPr>
        <w:jc w:val="both"/>
      </w:pPr>
      <w:r>
        <w:t xml:space="preserve">lokal oznake Lokal 15 u prizemlju objekta S 2, </w:t>
      </w:r>
      <w:proofErr w:type="spellStart"/>
      <w:r>
        <w:t>Jaruščica</w:t>
      </w:r>
      <w:proofErr w:type="spellEnd"/>
      <w:r>
        <w:t xml:space="preserve"> 5, neto korisne površine 44,92 m2, u etažnom elaboratu sve označeno žutom bojom</w:t>
      </w:r>
      <w:r>
        <w:tab/>
      </w:r>
      <w:r>
        <w:tab/>
      </w:r>
    </w:p>
    <w:p w:rsidR="00AE000C" w:rsidP="00AE000C" w:rsidRDefault="00AE000C">
      <w:r>
        <w:t>Na ovom ročištu za dražbu nekretnina se ne može prodati ispod vrijednosti od 300.600,00 kn.</w:t>
      </w:r>
    </w:p>
    <w:p w:rsidR="00005CB4" w:rsidP="00AE000C" w:rsidRDefault="00005CB4"/>
    <w:p w:rsidR="00005CB4" w:rsidP="00AE000C" w:rsidRDefault="00005CB4">
      <w:r>
        <w:t xml:space="preserve">Utvrđuje se da  nema valjane uplate. </w:t>
      </w:r>
    </w:p>
    <w:p w:rsidR="00005CB4" w:rsidP="00AE000C" w:rsidRDefault="00005CB4">
      <w:r>
        <w:t xml:space="preserve">Uplate izvan roka biti će vraćene. </w:t>
      </w:r>
    </w:p>
    <w:p w:rsidR="00AE000C" w:rsidP="00AE000C" w:rsidRDefault="00AE000C"/>
    <w:p w:rsidR="00AE000C" w:rsidP="00AE000C" w:rsidRDefault="00AE000C">
      <w:pPr>
        <w:pStyle w:val="Odlomakpopisa"/>
        <w:numPr>
          <w:ilvl w:val="0"/>
          <w:numId w:val="4"/>
        </w:numPr>
        <w:ind w:left="0" w:firstLine="0"/>
        <w:rPr>
          <w:b/>
        </w:rPr>
      </w:pPr>
      <w:r>
        <w:rPr>
          <w:b/>
        </w:rPr>
        <w:t>492. ETAŽA: 17/10000</w:t>
      </w:r>
      <w:r>
        <w:rPr>
          <w:b/>
        </w:rPr>
        <w:tab/>
      </w:r>
    </w:p>
    <w:p w:rsidR="00AE000C" w:rsidP="00AE000C" w:rsidRDefault="00AE000C">
      <w:pPr>
        <w:jc w:val="both"/>
      </w:pPr>
      <w:r>
        <w:t xml:space="preserve">lokal oznake Lokal 16 u prizemlju objekta S 2, </w:t>
      </w:r>
      <w:proofErr w:type="spellStart"/>
      <w:r>
        <w:t>Jaruščica</w:t>
      </w:r>
      <w:proofErr w:type="spellEnd"/>
      <w:r>
        <w:t xml:space="preserve"> 5, neto korisne površine 44,69 m2, u etažnom elaboratu sve označeno zelenom bojom</w:t>
      </w:r>
      <w:r>
        <w:tab/>
      </w:r>
      <w:r>
        <w:tab/>
      </w:r>
    </w:p>
    <w:p w:rsidR="00AE000C" w:rsidP="00AE000C" w:rsidRDefault="00AE000C">
      <w:r>
        <w:t>Na ovom ročištu za dražbu nekretnina se ne može prodati ispod vrijednosti od 297.500,00 kn.</w:t>
      </w:r>
    </w:p>
    <w:p w:rsidR="00AE000C" w:rsidP="00AE000C" w:rsidRDefault="00AE000C"/>
    <w:p w:rsidR="00005CB4" w:rsidP="00AE000C" w:rsidRDefault="00005CB4">
      <w:r>
        <w:t xml:space="preserve">Utvrđuje se da nema valjane uplate. </w:t>
      </w:r>
    </w:p>
    <w:p w:rsidR="00AE000C" w:rsidP="00AE000C" w:rsidRDefault="00005CB4">
      <w:r>
        <w:lastRenderedPageBreak/>
        <w:t xml:space="preserve">Uplate izvan roka biti će vraćene. </w:t>
      </w:r>
    </w:p>
    <w:p w:rsidR="00AE000C" w:rsidP="00AE000C" w:rsidRDefault="00AE000C"/>
    <w:p w:rsidR="00AE000C" w:rsidP="00AE000C" w:rsidRDefault="00AE000C">
      <w:pPr>
        <w:overflowPunct w:val="false"/>
        <w:autoSpaceDE w:val="false"/>
        <w:autoSpaceDN w:val="false"/>
        <w:adjustRightInd w:val="false"/>
        <w:jc w:val="both"/>
        <w:textAlignment w:val="baseline"/>
        <w:rPr>
          <w:b/>
        </w:rPr>
      </w:pPr>
      <w:r>
        <w:rPr>
          <w:b/>
        </w:rPr>
        <w:t xml:space="preserve">OBJEKAT S-3, </w:t>
      </w:r>
      <w:proofErr w:type="spellStart"/>
      <w:r>
        <w:rPr>
          <w:b/>
        </w:rPr>
        <w:t>Jaruščica</w:t>
      </w:r>
      <w:proofErr w:type="spellEnd"/>
      <w:r>
        <w:rPr>
          <w:b/>
        </w:rPr>
        <w:t xml:space="preserve"> 9, Zk.ul.50154. Blato Novo</w:t>
      </w:r>
    </w:p>
    <w:p w:rsidR="00AE000C" w:rsidP="00AE000C" w:rsidRDefault="00AE000C">
      <w:pPr>
        <w:overflowPunct w:val="false"/>
        <w:autoSpaceDE w:val="false"/>
        <w:autoSpaceDN w:val="false"/>
        <w:adjustRightInd w:val="false"/>
        <w:jc w:val="both"/>
        <w:textAlignment w:val="baseline"/>
        <w:rPr>
          <w:b/>
        </w:rPr>
      </w:pPr>
    </w:p>
    <w:p w:rsidRPr="006969CC" w:rsidR="00AE000C" w:rsidP="00AE000C" w:rsidRDefault="00AE000C">
      <w:pPr>
        <w:pStyle w:val="Odlomakpopisa"/>
        <w:numPr>
          <w:ilvl w:val="0"/>
          <w:numId w:val="4"/>
        </w:numPr>
        <w:ind w:left="709" w:hanging="709"/>
        <w:rPr>
          <w:b/>
        </w:rPr>
      </w:pPr>
      <w:r w:rsidRPr="006969CC">
        <w:rPr>
          <w:b/>
        </w:rPr>
        <w:t>29. ETAŽA: 21/10000</w:t>
      </w:r>
      <w:r w:rsidRPr="006969CC">
        <w:rPr>
          <w:b/>
        </w:rPr>
        <w:tab/>
      </w:r>
    </w:p>
    <w:p w:rsidR="00AE000C" w:rsidP="00AE000C" w:rsidRDefault="00AE000C">
      <w:pPr>
        <w:jc w:val="both"/>
      </w:pPr>
      <w:r>
        <w:t>garažno parkirno mjesto oznake P 29, u podrumu objekta S 3, neto korisne površine 13,47 m2, u etažnom elaboratu sve označeno crvenom bojom</w:t>
      </w:r>
      <w:r>
        <w:tab/>
      </w:r>
      <w:r>
        <w:tab/>
      </w:r>
    </w:p>
    <w:p w:rsidR="00AE000C" w:rsidP="00AE000C" w:rsidRDefault="00AE000C">
      <w:r>
        <w:t xml:space="preserve">Na ovom ročištu za dražbu nekretnina se ne može prodati ispod vrijednosti od 23.687,53 kn. </w:t>
      </w:r>
    </w:p>
    <w:p w:rsidR="00AE000C" w:rsidP="00AE000C" w:rsidRDefault="00AE000C">
      <w:pPr>
        <w:pStyle w:val="Odlomakpopisa"/>
        <w:numPr>
          <w:ilvl w:val="0"/>
          <w:numId w:val="9"/>
        </w:numPr>
      </w:pPr>
      <w:proofErr w:type="spellStart"/>
      <w:r>
        <w:t>Sebastijan</w:t>
      </w:r>
      <w:proofErr w:type="spellEnd"/>
      <w:r>
        <w:t xml:space="preserve"> Paunović ističe</w:t>
      </w:r>
      <w:r w:rsidR="00F0001E">
        <w:t xml:space="preserve">  ponudu u iznosu</w:t>
      </w:r>
      <w:r w:rsidR="00685C49">
        <w:t xml:space="preserve">  </w:t>
      </w:r>
      <w:r w:rsidR="00654A1C">
        <w:t xml:space="preserve">23.687,53 kn u 10,29 sati </w:t>
      </w:r>
    </w:p>
    <w:p w:rsidR="00AE000C" w:rsidP="00AE000C" w:rsidRDefault="00AE000C">
      <w:pPr>
        <w:pStyle w:val="Odlomakpopisa"/>
        <w:numPr>
          <w:ilvl w:val="0"/>
          <w:numId w:val="9"/>
        </w:numPr>
      </w:pPr>
      <w:r>
        <w:t>Marinko Ratković ističe</w:t>
      </w:r>
      <w:r w:rsidR="004A57C7">
        <w:t xml:space="preserve"> ponudu u iznosu od </w:t>
      </w:r>
    </w:p>
    <w:p w:rsidR="004A57C7" w:rsidP="00AE000C" w:rsidRDefault="004A57C7">
      <w:pPr>
        <w:pStyle w:val="Odlomakpopisa"/>
        <w:numPr>
          <w:ilvl w:val="0"/>
          <w:numId w:val="9"/>
        </w:numPr>
      </w:pPr>
      <w:r>
        <w:t xml:space="preserve">Anamarija Brozović ističe ponudu od </w:t>
      </w:r>
    </w:p>
    <w:p w:rsidR="00685C49" w:rsidP="00CA3692" w:rsidRDefault="00685C49">
      <w:pPr>
        <w:jc w:val="both"/>
      </w:pPr>
    </w:p>
    <w:p w:rsidRPr="00685C49" w:rsidR="00685C49" w:rsidP="00CA3692" w:rsidRDefault="00685C49">
      <w:pPr>
        <w:jc w:val="both"/>
        <w:rPr>
          <w:b/>
        </w:rPr>
      </w:pPr>
      <w:r w:rsidRPr="00685C49">
        <w:rPr>
          <w:b/>
        </w:rPr>
        <w:t xml:space="preserve">Utvrđuje se da je  </w:t>
      </w:r>
      <w:proofErr w:type="spellStart"/>
      <w:r w:rsidRPr="00685C49">
        <w:rPr>
          <w:b/>
        </w:rPr>
        <w:t>Sebastijan</w:t>
      </w:r>
      <w:proofErr w:type="spellEnd"/>
      <w:r w:rsidRPr="00685C49">
        <w:rPr>
          <w:b/>
        </w:rPr>
        <w:t xml:space="preserve"> Paunović,  </w:t>
      </w:r>
      <w:r>
        <w:rPr>
          <w:b/>
        </w:rPr>
        <w:t xml:space="preserve">Zagreb, Ulica Vladimira </w:t>
      </w:r>
      <w:proofErr w:type="spellStart"/>
      <w:r>
        <w:rPr>
          <w:b/>
        </w:rPr>
        <w:t>Filakovca</w:t>
      </w:r>
      <w:proofErr w:type="spellEnd"/>
      <w:r>
        <w:rPr>
          <w:b/>
        </w:rPr>
        <w:t xml:space="preserve"> 5, </w:t>
      </w:r>
      <w:r w:rsidRPr="00685C49">
        <w:rPr>
          <w:b/>
        </w:rPr>
        <w:t xml:space="preserve"> OIB:</w:t>
      </w:r>
      <w:r>
        <w:rPr>
          <w:b/>
        </w:rPr>
        <w:t xml:space="preserve"> 71479698322,  stekao uvjete za dosudu. </w:t>
      </w:r>
    </w:p>
    <w:p w:rsidR="00654A1C" w:rsidP="00CA3692" w:rsidRDefault="00654A1C">
      <w:pPr>
        <w:jc w:val="both"/>
      </w:pPr>
    </w:p>
    <w:p w:rsidR="00AE000C" w:rsidP="00AE000C" w:rsidRDefault="00AE000C">
      <w:pPr>
        <w:rPr>
          <w:rFonts w:ascii="Arial" w:hAnsi="Arial" w:cs="Arial"/>
          <w:b/>
          <w:sz w:val="20"/>
          <w:szCs w:val="20"/>
        </w:rPr>
      </w:pPr>
    </w:p>
    <w:p w:rsidR="00AE000C" w:rsidP="00AE000C" w:rsidRDefault="00AE000C">
      <w:pPr>
        <w:pStyle w:val="Odlomakpopisa"/>
        <w:numPr>
          <w:ilvl w:val="0"/>
          <w:numId w:val="4"/>
        </w:numPr>
        <w:ind w:left="0" w:firstLine="0"/>
        <w:rPr>
          <w:b/>
        </w:rPr>
      </w:pPr>
      <w:r>
        <w:rPr>
          <w:b/>
        </w:rPr>
        <w:t>30. ETAŽA: 22/10000</w:t>
      </w:r>
      <w:r>
        <w:rPr>
          <w:b/>
        </w:rPr>
        <w:tab/>
      </w:r>
    </w:p>
    <w:p w:rsidR="00AE000C" w:rsidP="00AE000C" w:rsidRDefault="00AE000C">
      <w:pPr>
        <w:jc w:val="both"/>
      </w:pPr>
      <w:r>
        <w:t>garažno parkirno mjesto oznake P 30 u podrumu objekta S 3, neto korisne površine 14,19 m2, u etažnom elaboratu sve označeno plavom bojom</w:t>
      </w:r>
      <w:r>
        <w:tab/>
      </w:r>
      <w:r>
        <w:tab/>
      </w:r>
    </w:p>
    <w:p w:rsidR="00AE000C" w:rsidP="00AE000C" w:rsidRDefault="00AE000C">
      <w:r>
        <w:t xml:space="preserve">Na ovom ročištu za dražbu nekretnina se ne može prodati ispod vrijednosti od 24.953,68 kn. </w:t>
      </w:r>
    </w:p>
    <w:p w:rsidR="00AE000C" w:rsidP="00AE000C" w:rsidRDefault="00AE000C">
      <w:pPr>
        <w:pStyle w:val="Odlomakpopisa"/>
        <w:numPr>
          <w:ilvl w:val="0"/>
          <w:numId w:val="9"/>
        </w:numPr>
      </w:pPr>
      <w:r>
        <w:t xml:space="preserve">Miroslav Jurković </w:t>
      </w:r>
      <w:r w:rsidRPr="00FA3DFE">
        <w:t xml:space="preserve">ističe ponudu u iznosu </w:t>
      </w:r>
      <w:r w:rsidR="00654A1C">
        <w:t xml:space="preserve">24.953,68 u 10,29 </w:t>
      </w:r>
      <w:r w:rsidRPr="00FA3DFE">
        <w:t>od</w:t>
      </w:r>
      <w:r w:rsidR="00635999">
        <w:t xml:space="preserve"> </w:t>
      </w:r>
      <w:r w:rsidR="008A7D14">
        <w:t xml:space="preserve">, 28.953,68 kn u 10,36 </w:t>
      </w:r>
    </w:p>
    <w:p w:rsidR="00AE000C" w:rsidP="00AE000C" w:rsidRDefault="00AE000C">
      <w:pPr>
        <w:pStyle w:val="Odlomakpopisa"/>
        <w:numPr>
          <w:ilvl w:val="0"/>
          <w:numId w:val="9"/>
        </w:numPr>
      </w:pPr>
      <w:proofErr w:type="spellStart"/>
      <w:r>
        <w:t>Sebastijan</w:t>
      </w:r>
      <w:proofErr w:type="spellEnd"/>
      <w:r>
        <w:t xml:space="preserve"> Paunović is</w:t>
      </w:r>
      <w:r w:rsidR="00635999">
        <w:t xml:space="preserve">tiče ponudu u iznosu </w:t>
      </w:r>
      <w:r w:rsidRPr="008A7D14" w:rsidR="00635999">
        <w:t xml:space="preserve">od </w:t>
      </w:r>
      <w:r w:rsidRPr="008A7D14" w:rsidR="00654A1C">
        <w:t xml:space="preserve"> 26.953,68 kn u 10, 30</w:t>
      </w:r>
      <w:r w:rsidRPr="00654A1C" w:rsidR="00654A1C">
        <w:rPr>
          <w:b/>
        </w:rPr>
        <w:t xml:space="preserve"> sati</w:t>
      </w:r>
      <w:r w:rsidR="00654A1C">
        <w:t xml:space="preserve"> </w:t>
      </w:r>
      <w:r w:rsidR="008A7D14">
        <w:t xml:space="preserve">, </w:t>
      </w:r>
      <w:r w:rsidRPr="00314DCF" w:rsidR="008A7D14">
        <w:rPr>
          <w:b/>
        </w:rPr>
        <w:t>30.953,68</w:t>
      </w:r>
      <w:r w:rsidR="008A7D14">
        <w:t xml:space="preserve"> u 10,36 sati </w:t>
      </w:r>
    </w:p>
    <w:p w:rsidR="00635999" w:rsidP="00AE000C" w:rsidRDefault="00635999">
      <w:pPr>
        <w:pStyle w:val="Odlomakpopisa"/>
        <w:numPr>
          <w:ilvl w:val="0"/>
          <w:numId w:val="9"/>
        </w:numPr>
      </w:pPr>
      <w:r>
        <w:t xml:space="preserve">Anamarija Brozović ističe ponudu od </w:t>
      </w:r>
    </w:p>
    <w:p w:rsidR="001E3CF5" w:rsidP="001E3CF5" w:rsidRDefault="001E3CF5"/>
    <w:p w:rsidRPr="00685C49" w:rsidR="001E3CF5" w:rsidP="001E3CF5" w:rsidRDefault="001E3CF5">
      <w:pPr>
        <w:jc w:val="both"/>
        <w:rPr>
          <w:b/>
        </w:rPr>
      </w:pPr>
      <w:r w:rsidRPr="00685C49">
        <w:rPr>
          <w:b/>
        </w:rPr>
        <w:t xml:space="preserve">Utvrđuje se da je  </w:t>
      </w:r>
      <w:proofErr w:type="spellStart"/>
      <w:r w:rsidRPr="00685C49">
        <w:rPr>
          <w:b/>
        </w:rPr>
        <w:t>Sebastijan</w:t>
      </w:r>
      <w:proofErr w:type="spellEnd"/>
      <w:r w:rsidRPr="00685C49">
        <w:rPr>
          <w:b/>
        </w:rPr>
        <w:t xml:space="preserve"> Paunović,  </w:t>
      </w:r>
      <w:r>
        <w:rPr>
          <w:b/>
        </w:rPr>
        <w:t xml:space="preserve">Zagreb, Ulica Vladimira </w:t>
      </w:r>
      <w:proofErr w:type="spellStart"/>
      <w:r>
        <w:rPr>
          <w:b/>
        </w:rPr>
        <w:t>Filakovca</w:t>
      </w:r>
      <w:proofErr w:type="spellEnd"/>
      <w:r>
        <w:rPr>
          <w:b/>
        </w:rPr>
        <w:t xml:space="preserve"> 5, </w:t>
      </w:r>
      <w:r w:rsidRPr="00685C49">
        <w:rPr>
          <w:b/>
        </w:rPr>
        <w:t xml:space="preserve"> OIB:</w:t>
      </w:r>
      <w:r>
        <w:rPr>
          <w:b/>
        </w:rPr>
        <w:t xml:space="preserve"> 71479698322,  stekao uvjete za dosudu. </w:t>
      </w:r>
    </w:p>
    <w:p w:rsidR="00AE000C" w:rsidP="00AE000C" w:rsidRDefault="00AE000C">
      <w:pPr>
        <w:rPr>
          <w:rFonts w:ascii="Arial" w:hAnsi="Arial" w:cs="Arial"/>
          <w:b/>
          <w:sz w:val="20"/>
          <w:szCs w:val="20"/>
        </w:rPr>
      </w:pPr>
    </w:p>
    <w:p w:rsidR="00AE000C" w:rsidP="00AE000C" w:rsidRDefault="00AE000C">
      <w:pPr>
        <w:pStyle w:val="Odlomakpopisa"/>
        <w:numPr>
          <w:ilvl w:val="0"/>
          <w:numId w:val="4"/>
        </w:numPr>
        <w:ind w:left="0" w:firstLine="0"/>
        <w:rPr>
          <w:b/>
        </w:rPr>
      </w:pPr>
      <w:r>
        <w:rPr>
          <w:b/>
        </w:rPr>
        <w:t>32. ETAŽA: 23/10000</w:t>
      </w:r>
    </w:p>
    <w:p w:rsidR="00AE000C" w:rsidP="00AE000C" w:rsidRDefault="00AE000C">
      <w:pPr>
        <w:jc w:val="both"/>
      </w:pPr>
      <w:r>
        <w:t>garažno parkirno mjesto oznake P 32 u podrumu objekta S 3, neto korisne površine 14,72 m2, u etažnom elaboratu sve označeno zelenom bojom</w:t>
      </w:r>
      <w:r>
        <w:tab/>
      </w:r>
      <w:r>
        <w:tab/>
      </w:r>
    </w:p>
    <w:p w:rsidR="00AE000C" w:rsidP="00AE000C" w:rsidRDefault="00AE000C">
      <w:r>
        <w:t xml:space="preserve">Na ovom ročištu za dražbu nekretnina se ne može prodati ispod vrijednosti od 25.885,71 kn. </w:t>
      </w:r>
    </w:p>
    <w:p w:rsidR="00AE000C" w:rsidP="00AE000C" w:rsidRDefault="00AE000C">
      <w:pPr>
        <w:pStyle w:val="Odlomakpopisa"/>
        <w:numPr>
          <w:ilvl w:val="0"/>
          <w:numId w:val="9"/>
        </w:numPr>
      </w:pPr>
      <w:r>
        <w:t xml:space="preserve">Miroslav Jurković </w:t>
      </w:r>
      <w:r w:rsidRPr="00FA3DFE">
        <w:t xml:space="preserve">ističe ponudu u iznosu </w:t>
      </w:r>
      <w:r w:rsidR="00654A1C">
        <w:t xml:space="preserve"> 27.885,71, </w:t>
      </w:r>
    </w:p>
    <w:p w:rsidRPr="00654A1C" w:rsidR="00AE000C" w:rsidP="00AE000C" w:rsidRDefault="00AE000C">
      <w:pPr>
        <w:pStyle w:val="Odlomakpopisa"/>
        <w:numPr>
          <w:ilvl w:val="0"/>
          <w:numId w:val="9"/>
        </w:numPr>
        <w:rPr>
          <w:b/>
        </w:rPr>
      </w:pPr>
      <w:r>
        <w:t>Mirjana Grubi</w:t>
      </w:r>
      <w:r w:rsidR="00AC4586">
        <w:t>šić ističe ponudu  u iznosu</w:t>
      </w:r>
      <w:r w:rsidR="00654A1C">
        <w:t xml:space="preserve">25.885,71 kn u 10,30 </w:t>
      </w:r>
      <w:r w:rsidR="00AC4586">
        <w:t xml:space="preserve"> od </w:t>
      </w:r>
      <w:r w:rsidRPr="008A7D14" w:rsidR="00654A1C">
        <w:t>, 29.885,71 kn u</w:t>
      </w:r>
      <w:r w:rsidRPr="00654A1C" w:rsidR="00654A1C">
        <w:rPr>
          <w:b/>
        </w:rPr>
        <w:t xml:space="preserve"> </w:t>
      </w:r>
      <w:r w:rsidRPr="008A7D14" w:rsidR="00654A1C">
        <w:t>10,30 sati</w:t>
      </w:r>
      <w:r w:rsidRPr="00654A1C" w:rsidR="00654A1C">
        <w:rPr>
          <w:b/>
        </w:rPr>
        <w:t xml:space="preserve"> </w:t>
      </w:r>
      <w:r w:rsidR="008A7D14">
        <w:rPr>
          <w:b/>
        </w:rPr>
        <w:t xml:space="preserve">, 33.885,71 kn u 10,37 sati </w:t>
      </w:r>
    </w:p>
    <w:p w:rsidRPr="003A395B" w:rsidR="00AE000C" w:rsidP="00AE000C" w:rsidRDefault="00AE000C">
      <w:pPr>
        <w:pStyle w:val="Odlomakpopisa"/>
        <w:numPr>
          <w:ilvl w:val="0"/>
          <w:numId w:val="9"/>
        </w:numPr>
      </w:pPr>
      <w:proofErr w:type="spellStart"/>
      <w:r w:rsidRPr="003A395B">
        <w:t>Sebastijan</w:t>
      </w:r>
      <w:proofErr w:type="spellEnd"/>
      <w:r w:rsidRPr="003A395B">
        <w:t xml:space="preserve"> Paunović is</w:t>
      </w:r>
      <w:r>
        <w:t xml:space="preserve">tiče ponudu </w:t>
      </w:r>
      <w:r w:rsidRPr="008A7D14">
        <w:t>u iznosu</w:t>
      </w:r>
      <w:r w:rsidRPr="008A7D14" w:rsidR="008A7D14">
        <w:t xml:space="preserve"> 31.885,71 kn u 10,37 sati</w:t>
      </w:r>
      <w:r w:rsidR="008A7D14">
        <w:t xml:space="preserve"> </w:t>
      </w:r>
      <w:r>
        <w:t xml:space="preserve"> </w:t>
      </w:r>
    </w:p>
    <w:p w:rsidR="00AE000C" w:rsidP="00AE000C" w:rsidRDefault="00AC4586">
      <w:pPr>
        <w:pStyle w:val="Odlomakpopisa"/>
        <w:numPr>
          <w:ilvl w:val="0"/>
          <w:numId w:val="9"/>
        </w:numPr>
      </w:pPr>
      <w:r>
        <w:t xml:space="preserve">Anamarija  Brozović   ističe  ponudu od </w:t>
      </w:r>
    </w:p>
    <w:p w:rsidR="008A7D14" w:rsidP="008A7D14" w:rsidRDefault="008A7D14"/>
    <w:p w:rsidRPr="0043318B" w:rsidR="008A7D14" w:rsidP="008A7D14" w:rsidRDefault="008A7D14">
      <w:pPr>
        <w:rPr>
          <w:b/>
        </w:rPr>
      </w:pPr>
      <w:r w:rsidRPr="0043318B">
        <w:rPr>
          <w:b/>
        </w:rPr>
        <w:t xml:space="preserve">Utvrđuje se da je </w:t>
      </w:r>
      <w:r w:rsidRPr="0043318B" w:rsidR="0098044F">
        <w:rPr>
          <w:b/>
        </w:rPr>
        <w:t xml:space="preserve">Mirjana Grubišić,   Zagreb, </w:t>
      </w:r>
      <w:proofErr w:type="spellStart"/>
      <w:r w:rsidRPr="0043318B" w:rsidR="0098044F">
        <w:rPr>
          <w:b/>
        </w:rPr>
        <w:t>Trnava</w:t>
      </w:r>
      <w:proofErr w:type="spellEnd"/>
      <w:r w:rsidRPr="0043318B" w:rsidR="0098044F">
        <w:rPr>
          <w:b/>
        </w:rPr>
        <w:t xml:space="preserve"> I. 51a, </w:t>
      </w:r>
      <w:r w:rsidRPr="0043318B">
        <w:rPr>
          <w:b/>
        </w:rPr>
        <w:t xml:space="preserve">  </w:t>
      </w:r>
      <w:r w:rsidRPr="0043318B" w:rsidR="0098044F">
        <w:rPr>
          <w:b/>
        </w:rPr>
        <w:t xml:space="preserve"> OIB:71833983967, </w:t>
      </w:r>
      <w:r w:rsidRPr="0043318B">
        <w:rPr>
          <w:b/>
        </w:rPr>
        <w:t xml:space="preserve"> stekla uvjete za dosudu. </w:t>
      </w:r>
    </w:p>
    <w:p w:rsidRPr="0043318B" w:rsidR="00AE000C" w:rsidP="00AE000C" w:rsidRDefault="00AE000C">
      <w:pPr>
        <w:rPr>
          <w:b/>
        </w:rPr>
      </w:pPr>
    </w:p>
    <w:p w:rsidR="00654A1C" w:rsidP="00AE000C" w:rsidRDefault="00654A1C">
      <w:pPr>
        <w:rPr>
          <w:b/>
        </w:rPr>
      </w:pPr>
    </w:p>
    <w:p w:rsidR="00AE000C" w:rsidP="00AE000C" w:rsidRDefault="00AE000C">
      <w:pPr>
        <w:pStyle w:val="Odlomakpopisa"/>
        <w:numPr>
          <w:ilvl w:val="0"/>
          <w:numId w:val="4"/>
        </w:numPr>
        <w:ind w:left="0" w:firstLine="0"/>
        <w:rPr>
          <w:b/>
        </w:rPr>
      </w:pPr>
      <w:r>
        <w:rPr>
          <w:b/>
        </w:rPr>
        <w:t>34. ETAŽA: 22/10000  (treća dražba)</w:t>
      </w:r>
    </w:p>
    <w:p w:rsidR="00AE000C" w:rsidP="00AE000C" w:rsidRDefault="00AE000C">
      <w:pPr>
        <w:jc w:val="both"/>
      </w:pPr>
      <w:r>
        <w:t>garažno parkirno mjesto oznake P 34 u podrumu objekta S 3, neto korisne površine 14,60 m2, u etažnom elaboratu sve označeno plavom bojom</w:t>
      </w:r>
      <w:r>
        <w:tab/>
      </w:r>
      <w:r>
        <w:tab/>
      </w:r>
    </w:p>
    <w:p w:rsidR="00AE000C" w:rsidP="00AE000C" w:rsidRDefault="00AE000C">
      <w:r>
        <w:t>Na ovom ročištu za dražbu nekretnina se ne može prodati ispod vrijednosti od 23.000,00 kn.</w:t>
      </w:r>
    </w:p>
    <w:p w:rsidR="00AE000C" w:rsidP="00AE000C" w:rsidRDefault="00AE000C">
      <w:pPr>
        <w:pStyle w:val="Odlomakpopisa"/>
        <w:numPr>
          <w:ilvl w:val="0"/>
          <w:numId w:val="9"/>
        </w:numPr>
      </w:pPr>
      <w:r>
        <w:t>Anamarija Brozović istič</w:t>
      </w:r>
      <w:r w:rsidR="00F72006">
        <w:t xml:space="preserve">e ponudu u iznosu od </w:t>
      </w:r>
    </w:p>
    <w:p w:rsidRPr="006C24DE" w:rsidR="00AE000C" w:rsidP="00AE000C" w:rsidRDefault="00AE000C">
      <w:pPr>
        <w:pStyle w:val="Odlomakpopisa"/>
        <w:numPr>
          <w:ilvl w:val="0"/>
          <w:numId w:val="9"/>
        </w:numPr>
      </w:pPr>
      <w:r>
        <w:t xml:space="preserve">Miroslav Jurković </w:t>
      </w:r>
      <w:r w:rsidRPr="00FA3DFE">
        <w:t xml:space="preserve">ističe ponudu u iznosu </w:t>
      </w:r>
      <w:r w:rsidRPr="008A7D14">
        <w:rPr>
          <w:b/>
        </w:rPr>
        <w:t>od</w:t>
      </w:r>
      <w:r w:rsidRPr="008A7D14" w:rsidR="00F72006">
        <w:rPr>
          <w:b/>
        </w:rPr>
        <w:t xml:space="preserve"> </w:t>
      </w:r>
      <w:r w:rsidRPr="008A7D14" w:rsidR="008A7D14">
        <w:rPr>
          <w:b/>
        </w:rPr>
        <w:t xml:space="preserve"> </w:t>
      </w:r>
      <w:r w:rsidRPr="006C24DE" w:rsidR="008A7D14">
        <w:t xml:space="preserve">25.000,00 kn u 10,38 sati </w:t>
      </w:r>
    </w:p>
    <w:p w:rsidR="00AE000C" w:rsidP="00AE000C" w:rsidRDefault="00AE000C">
      <w:pPr>
        <w:pStyle w:val="Odlomakpopisa"/>
        <w:numPr>
          <w:ilvl w:val="0"/>
          <w:numId w:val="9"/>
        </w:numPr>
      </w:pPr>
      <w:proofErr w:type="spellStart"/>
      <w:r>
        <w:t>Sebastijan</w:t>
      </w:r>
      <w:proofErr w:type="spellEnd"/>
      <w:r>
        <w:t xml:space="preserve"> Paunović ističe</w:t>
      </w:r>
      <w:r w:rsidR="00F72006">
        <w:t xml:space="preserve"> ponudu u </w:t>
      </w:r>
      <w:r w:rsidRPr="008A7D14" w:rsidR="00F72006">
        <w:t>iznosu</w:t>
      </w:r>
      <w:r w:rsidRPr="008A7D14" w:rsidR="00654A1C">
        <w:t xml:space="preserve"> 23.000,00 u 10,31 </w:t>
      </w:r>
      <w:r w:rsidRPr="006C24DE" w:rsidR="00654A1C">
        <w:rPr>
          <w:b/>
        </w:rPr>
        <w:t>sati</w:t>
      </w:r>
      <w:r w:rsidRPr="006C24DE" w:rsidR="006C24DE">
        <w:rPr>
          <w:b/>
        </w:rPr>
        <w:t>, 27.000,00 kn</w:t>
      </w:r>
      <w:r w:rsidR="006C24DE">
        <w:t xml:space="preserve">  10,49 sati </w:t>
      </w:r>
      <w:r w:rsidR="00654A1C">
        <w:t xml:space="preserve"> </w:t>
      </w:r>
      <w:r w:rsidR="00F72006">
        <w:t xml:space="preserve"> </w:t>
      </w:r>
    </w:p>
    <w:p w:rsidR="006B01EC" w:rsidP="00AE000C" w:rsidRDefault="006B01EC">
      <w:pPr>
        <w:pStyle w:val="Odlomakpopisa"/>
        <w:numPr>
          <w:ilvl w:val="0"/>
          <w:numId w:val="9"/>
        </w:numPr>
      </w:pPr>
    </w:p>
    <w:p w:rsidR="00AE000C" w:rsidP="00AE000C" w:rsidRDefault="00AE000C">
      <w:pPr>
        <w:pStyle w:val="Odlomakpopisa"/>
        <w:numPr>
          <w:ilvl w:val="0"/>
          <w:numId w:val="9"/>
        </w:numPr>
      </w:pPr>
      <w:r>
        <w:lastRenderedPageBreak/>
        <w:t xml:space="preserve">Branka Lozić ističe </w:t>
      </w:r>
      <w:r w:rsidR="006E791A">
        <w:t xml:space="preserve">ponudu  u iznosu od </w:t>
      </w:r>
    </w:p>
    <w:p w:rsidR="006B01EC" w:rsidP="006B01EC" w:rsidRDefault="006B01EC"/>
    <w:p w:rsidRPr="006B01EC" w:rsidR="006B01EC" w:rsidP="006B01EC" w:rsidRDefault="006B01EC">
      <w:pPr>
        <w:jc w:val="both"/>
        <w:rPr>
          <w:b/>
        </w:rPr>
      </w:pPr>
      <w:r w:rsidRPr="006B01EC">
        <w:rPr>
          <w:b/>
        </w:rPr>
        <w:t xml:space="preserve">Utvrđuje se da je  </w:t>
      </w:r>
      <w:proofErr w:type="spellStart"/>
      <w:r w:rsidRPr="006B01EC">
        <w:rPr>
          <w:b/>
        </w:rPr>
        <w:t>Sebastijan</w:t>
      </w:r>
      <w:proofErr w:type="spellEnd"/>
      <w:r w:rsidRPr="006B01EC">
        <w:rPr>
          <w:b/>
        </w:rPr>
        <w:t xml:space="preserve"> Paunović,  Zagreb, Ulica Vladimira </w:t>
      </w:r>
      <w:proofErr w:type="spellStart"/>
      <w:r w:rsidRPr="006B01EC">
        <w:rPr>
          <w:b/>
        </w:rPr>
        <w:t>Filakovca</w:t>
      </w:r>
      <w:proofErr w:type="spellEnd"/>
      <w:r w:rsidRPr="006B01EC">
        <w:rPr>
          <w:b/>
        </w:rPr>
        <w:t xml:space="preserve"> 5,  OIB: 71479698322,  stekao uvjete za dosudu. </w:t>
      </w:r>
    </w:p>
    <w:p w:rsidR="008A7D14" w:rsidP="008A7D14" w:rsidRDefault="008A7D14"/>
    <w:p w:rsidR="00AE000C" w:rsidP="00AE000C" w:rsidRDefault="00AE000C">
      <w:pPr>
        <w:rPr>
          <w:b/>
        </w:rPr>
      </w:pPr>
    </w:p>
    <w:p w:rsidR="00AE000C" w:rsidP="00AE000C" w:rsidRDefault="00AE000C">
      <w:pPr>
        <w:pStyle w:val="Odlomakpopisa"/>
        <w:numPr>
          <w:ilvl w:val="0"/>
          <w:numId w:val="4"/>
        </w:numPr>
        <w:ind w:left="0" w:firstLine="0"/>
        <w:rPr>
          <w:b/>
        </w:rPr>
      </w:pPr>
      <w:r>
        <w:rPr>
          <w:b/>
        </w:rPr>
        <w:t xml:space="preserve">39. ETAŽA: 15/10000  </w:t>
      </w:r>
      <w:r>
        <w:rPr>
          <w:b/>
        </w:rPr>
        <w:tab/>
      </w:r>
    </w:p>
    <w:p w:rsidR="00AE000C" w:rsidP="00AE000C" w:rsidRDefault="00AE000C">
      <w:pPr>
        <w:jc w:val="both"/>
      </w:pPr>
      <w:r>
        <w:t>garažno parkirno mjesto oznake P 39 u podrumu objekta S 3, neto korisne površine 9,95 m2, u etažnom elaboratu sve označeno žutom bojom</w:t>
      </w:r>
      <w:r>
        <w:tab/>
      </w:r>
      <w:r>
        <w:tab/>
      </w:r>
    </w:p>
    <w:p w:rsidR="00AE000C" w:rsidP="00AE000C" w:rsidRDefault="00AE000C">
      <w:r>
        <w:t>Na ovom ročištu za dražbu nekretnina se ne može prodati ispod vrijednosti od 17.497,47 kn.</w:t>
      </w:r>
    </w:p>
    <w:p w:rsidR="00AE000C" w:rsidP="00AE000C" w:rsidRDefault="00AE000C">
      <w:pPr>
        <w:pStyle w:val="Odlomakpopisa"/>
        <w:numPr>
          <w:ilvl w:val="0"/>
          <w:numId w:val="9"/>
        </w:numPr>
      </w:pPr>
      <w:r>
        <w:t>Anamarija Bro</w:t>
      </w:r>
      <w:r w:rsidR="00F72006">
        <w:t xml:space="preserve">zović ističe ponudu u iznosu </w:t>
      </w:r>
      <w:r w:rsidRPr="008A7D14" w:rsidR="00654A1C">
        <w:rPr>
          <w:b/>
        </w:rPr>
        <w:t>17.497,47 kn u 10,32 sati</w:t>
      </w:r>
      <w:r w:rsidR="00654A1C">
        <w:t xml:space="preserve"> </w:t>
      </w:r>
    </w:p>
    <w:p w:rsidR="00AE000C" w:rsidP="00AE000C" w:rsidRDefault="00AE000C">
      <w:pPr>
        <w:pStyle w:val="Odlomakpopisa"/>
        <w:numPr>
          <w:ilvl w:val="0"/>
          <w:numId w:val="9"/>
        </w:numPr>
      </w:pPr>
      <w:proofErr w:type="spellStart"/>
      <w:r>
        <w:t>Sebastijan</w:t>
      </w:r>
      <w:proofErr w:type="spellEnd"/>
      <w:r>
        <w:t xml:space="preserve"> Paunović ističe ponudu u iznosu od </w:t>
      </w:r>
    </w:p>
    <w:p w:rsidR="008A7D14" w:rsidP="008A7D14" w:rsidRDefault="008A7D14"/>
    <w:p w:rsidR="008A7D14" w:rsidP="008A7D14" w:rsidRDefault="008A7D14">
      <w:pPr>
        <w:jc w:val="both"/>
        <w:rPr>
          <w:b/>
        </w:rPr>
      </w:pPr>
      <w:r w:rsidRPr="00B4374B">
        <w:rPr>
          <w:b/>
        </w:rPr>
        <w:t>Utvrđuje se da je Anamarija Brozović</w:t>
      </w:r>
      <w:r>
        <w:rPr>
          <w:b/>
        </w:rPr>
        <w:t xml:space="preserve">, Zagreb, Ulica Karla Metikoša 9, OIB:45799490959 </w:t>
      </w:r>
      <w:r w:rsidRPr="00B4374B">
        <w:rPr>
          <w:b/>
        </w:rPr>
        <w:t xml:space="preserve"> stekla uvjete za dosudu. </w:t>
      </w:r>
    </w:p>
    <w:p w:rsidRPr="00B4374B" w:rsidR="00314DCF" w:rsidP="008A7D14" w:rsidRDefault="00314DCF">
      <w:pPr>
        <w:jc w:val="both"/>
        <w:rPr>
          <w:b/>
        </w:rPr>
      </w:pPr>
    </w:p>
    <w:p w:rsidR="00AE000C" w:rsidP="00AE000C" w:rsidRDefault="00AE000C"/>
    <w:p w:rsidR="00AE000C" w:rsidP="00AE000C" w:rsidRDefault="00AE000C">
      <w:pPr>
        <w:pStyle w:val="Odlomakpopisa"/>
        <w:numPr>
          <w:ilvl w:val="0"/>
          <w:numId w:val="4"/>
        </w:numPr>
        <w:ind w:left="0" w:firstLine="0"/>
        <w:rPr>
          <w:b/>
        </w:rPr>
      </w:pPr>
      <w:r>
        <w:rPr>
          <w:b/>
        </w:rPr>
        <w:t xml:space="preserve">65. ETAŽA: 17/10000  </w:t>
      </w:r>
    </w:p>
    <w:p w:rsidR="00AE000C" w:rsidP="00AE000C" w:rsidRDefault="00AE000C">
      <w:pPr>
        <w:jc w:val="both"/>
      </w:pPr>
      <w:r>
        <w:t>garaža oznake G 25, u prizemlju objekta S 3, neto korisne površine 11,35 m2, u etažnom elaboratu sve označeno crvenom bojom</w:t>
      </w:r>
      <w:r>
        <w:tab/>
      </w:r>
      <w:r>
        <w:tab/>
      </w:r>
    </w:p>
    <w:p w:rsidR="00AE000C" w:rsidP="00AE000C" w:rsidRDefault="00AE000C">
      <w:r>
        <w:t>Na ovom ročištu za dražbu nekretnina se ne može prodati ispod vrijednosti od</w:t>
      </w:r>
      <w:bookmarkStart w:name="_Hlk10462396" w:id="0"/>
      <w:r>
        <w:t xml:space="preserve"> 26.600,00kn.</w:t>
      </w:r>
    </w:p>
    <w:p w:rsidR="00AE000C" w:rsidP="00AE000C" w:rsidRDefault="00AE000C">
      <w:pPr>
        <w:pStyle w:val="Odlomakpopisa"/>
        <w:numPr>
          <w:ilvl w:val="0"/>
          <w:numId w:val="8"/>
        </w:numPr>
      </w:pPr>
      <w:r>
        <w:t xml:space="preserve">Ranko </w:t>
      </w:r>
      <w:r w:rsidR="008A4A9F">
        <w:t xml:space="preserve">Tomašević ističe ponudu od </w:t>
      </w:r>
    </w:p>
    <w:p w:rsidR="00AE000C" w:rsidP="00AE000C" w:rsidRDefault="00AE000C">
      <w:pPr>
        <w:pStyle w:val="Odlomakpopisa"/>
        <w:numPr>
          <w:ilvl w:val="0"/>
          <w:numId w:val="8"/>
        </w:numPr>
      </w:pPr>
      <w:r>
        <w:t>Anamarija Brozović istič</w:t>
      </w:r>
      <w:r w:rsidR="00F72006">
        <w:t xml:space="preserve">e ponudu u iznosu od </w:t>
      </w:r>
    </w:p>
    <w:p w:rsidR="00AE000C" w:rsidP="00AE000C" w:rsidRDefault="00AE000C">
      <w:pPr>
        <w:pStyle w:val="Odlomakpopisa"/>
        <w:numPr>
          <w:ilvl w:val="0"/>
          <w:numId w:val="8"/>
        </w:numPr>
      </w:pPr>
      <w:r>
        <w:t xml:space="preserve">Miro </w:t>
      </w:r>
      <w:proofErr w:type="spellStart"/>
      <w:r>
        <w:t>Šahinović</w:t>
      </w:r>
      <w:proofErr w:type="spellEnd"/>
      <w:r>
        <w:t xml:space="preserve"> istič</w:t>
      </w:r>
      <w:r w:rsidR="00F72006">
        <w:t xml:space="preserve">e ponudu u iznosu od </w:t>
      </w:r>
      <w:r>
        <w:t xml:space="preserve"> </w:t>
      </w:r>
    </w:p>
    <w:p w:rsidR="00AE000C" w:rsidP="00AE000C" w:rsidRDefault="00AE000C">
      <w:pPr>
        <w:pStyle w:val="Odlomakpopisa"/>
        <w:numPr>
          <w:ilvl w:val="0"/>
          <w:numId w:val="8"/>
        </w:numPr>
      </w:pPr>
      <w:proofErr w:type="spellStart"/>
      <w:r>
        <w:t>Otilia</w:t>
      </w:r>
      <w:proofErr w:type="spellEnd"/>
      <w:r>
        <w:t xml:space="preserve"> </w:t>
      </w:r>
      <w:proofErr w:type="spellStart"/>
      <w:r>
        <w:t>Varoščić</w:t>
      </w:r>
      <w:proofErr w:type="spellEnd"/>
      <w:r>
        <w:t xml:space="preserve"> istič</w:t>
      </w:r>
      <w:r w:rsidR="00F72006">
        <w:t xml:space="preserve">e ponudu u iznosu od </w:t>
      </w:r>
    </w:p>
    <w:p w:rsidR="008A4A9F" w:rsidP="008A4A9F" w:rsidRDefault="00AE000C">
      <w:pPr>
        <w:pStyle w:val="Odlomakpopisa"/>
        <w:numPr>
          <w:ilvl w:val="0"/>
          <w:numId w:val="8"/>
        </w:numPr>
      </w:pPr>
      <w:r w:rsidRPr="00386F96">
        <w:t xml:space="preserve">Božidar </w:t>
      </w:r>
      <w:proofErr w:type="spellStart"/>
      <w:r w:rsidRPr="00386F96">
        <w:t>Lokner</w:t>
      </w:r>
      <w:proofErr w:type="spellEnd"/>
      <w:r w:rsidRPr="00386F96">
        <w:t xml:space="preserve"> ističe ponudu u iznosu od</w:t>
      </w:r>
      <w:r w:rsidR="00F72006">
        <w:t xml:space="preserve"> </w:t>
      </w:r>
    </w:p>
    <w:p w:rsidR="00AE000C" w:rsidP="008A4A9F" w:rsidRDefault="00F72006">
      <w:pPr>
        <w:pStyle w:val="Odlomakpopisa"/>
        <w:numPr>
          <w:ilvl w:val="0"/>
          <w:numId w:val="8"/>
        </w:numPr>
      </w:pPr>
      <w:r>
        <w:t xml:space="preserve"> </w:t>
      </w:r>
      <w:r w:rsidR="00AE000C">
        <w:t xml:space="preserve">Boris </w:t>
      </w:r>
      <w:proofErr w:type="spellStart"/>
      <w:r w:rsidR="00AE000C">
        <w:t>Hipp</w:t>
      </w:r>
      <w:proofErr w:type="spellEnd"/>
      <w:r w:rsidR="00AE000C">
        <w:t xml:space="preserve"> istič</w:t>
      </w:r>
      <w:r>
        <w:t xml:space="preserve">e ponudu u iznosu od </w:t>
      </w:r>
      <w:r w:rsidR="00AE000C">
        <w:t xml:space="preserve"> </w:t>
      </w:r>
    </w:p>
    <w:p w:rsidR="00AE000C" w:rsidP="00AE000C" w:rsidRDefault="00AE000C">
      <w:pPr>
        <w:pStyle w:val="Odlomakpopisa"/>
        <w:numPr>
          <w:ilvl w:val="0"/>
          <w:numId w:val="8"/>
        </w:numPr>
      </w:pPr>
      <w:r>
        <w:t xml:space="preserve">Tatjana </w:t>
      </w:r>
      <w:proofErr w:type="spellStart"/>
      <w:r>
        <w:t>Mateković</w:t>
      </w:r>
      <w:proofErr w:type="spellEnd"/>
      <w:r>
        <w:t xml:space="preserve"> ističe</w:t>
      </w:r>
      <w:r w:rsidR="00F72006">
        <w:t xml:space="preserve"> ponudu u  </w:t>
      </w:r>
      <w:r w:rsidRPr="00314DCF" w:rsidR="00F72006">
        <w:rPr>
          <w:b/>
        </w:rPr>
        <w:t xml:space="preserve">iznosu </w:t>
      </w:r>
      <w:r w:rsidRPr="00314DCF" w:rsidR="00314DCF">
        <w:rPr>
          <w:b/>
        </w:rPr>
        <w:t>26.600,00 kn u 10,40 sati</w:t>
      </w:r>
      <w:r w:rsidR="00314DCF">
        <w:t xml:space="preserve"> </w:t>
      </w:r>
      <w:r w:rsidR="00F72006">
        <w:t xml:space="preserve"> </w:t>
      </w:r>
    </w:p>
    <w:p w:rsidR="00AE000C" w:rsidP="00AE000C" w:rsidRDefault="00AE000C">
      <w:pPr>
        <w:pStyle w:val="Odlomakpopisa"/>
        <w:numPr>
          <w:ilvl w:val="0"/>
          <w:numId w:val="8"/>
        </w:numPr>
      </w:pPr>
      <w:r>
        <w:t xml:space="preserve">Marinko Ratković ističe ponudu u iznosu od </w:t>
      </w:r>
    </w:p>
    <w:p w:rsidR="00AE000C" w:rsidP="00AE000C" w:rsidRDefault="00AE000C">
      <w:pPr>
        <w:pStyle w:val="Odlomakpopisa"/>
        <w:numPr>
          <w:ilvl w:val="0"/>
          <w:numId w:val="8"/>
        </w:numPr>
      </w:pPr>
      <w:r>
        <w:t>STUDIO RENTAL d.o.o. istič</w:t>
      </w:r>
      <w:r w:rsidR="00F72006">
        <w:t xml:space="preserve">e ponudu u iznosu od </w:t>
      </w:r>
      <w:r>
        <w:t xml:space="preserve">   </w:t>
      </w:r>
    </w:p>
    <w:p w:rsidR="00D76B13" w:rsidP="00D76B13" w:rsidRDefault="00D76B13"/>
    <w:p w:rsidRPr="008B3A8A" w:rsidR="00D76B13" w:rsidP="00D76B13" w:rsidRDefault="00D76B13">
      <w:pPr>
        <w:pStyle w:val="Default"/>
        <w:jc w:val="both"/>
        <w:rPr>
          <w:b/>
        </w:rPr>
      </w:pPr>
      <w:r>
        <w:rPr>
          <w:b/>
        </w:rPr>
        <w:t xml:space="preserve">Utvrđuje se da je Tatjana </w:t>
      </w:r>
      <w:proofErr w:type="spellStart"/>
      <w:r>
        <w:rPr>
          <w:b/>
        </w:rPr>
        <w:t>Mateković</w:t>
      </w:r>
      <w:proofErr w:type="spellEnd"/>
      <w:r>
        <w:rPr>
          <w:b/>
        </w:rPr>
        <w:t xml:space="preserve">,  Zagreb,  </w:t>
      </w:r>
      <w:proofErr w:type="spellStart"/>
      <w:r>
        <w:rPr>
          <w:b/>
        </w:rPr>
        <w:t>Medveščak</w:t>
      </w:r>
      <w:proofErr w:type="spellEnd"/>
      <w:r>
        <w:rPr>
          <w:b/>
        </w:rPr>
        <w:t xml:space="preserve"> 99, OIB:74561760663, stekla  uvjete za dosudu. </w:t>
      </w:r>
    </w:p>
    <w:p w:rsidRPr="006729FA" w:rsidR="00D76B13" w:rsidP="00D76B13" w:rsidRDefault="00D76B13"/>
    <w:p w:rsidR="00AE000C" w:rsidP="00AE000C" w:rsidRDefault="00AE000C">
      <w:pPr>
        <w:pStyle w:val="Odlomakpopisa"/>
      </w:pPr>
    </w:p>
    <w:bookmarkEnd w:id="0"/>
    <w:p w:rsidR="00AE000C" w:rsidP="00AE000C" w:rsidRDefault="00AE000C">
      <w:pPr>
        <w:pStyle w:val="Odlomakpopisa"/>
        <w:numPr>
          <w:ilvl w:val="0"/>
          <w:numId w:val="4"/>
        </w:numPr>
        <w:ind w:left="0" w:firstLine="0"/>
        <w:rPr>
          <w:b/>
        </w:rPr>
      </w:pPr>
      <w:r>
        <w:rPr>
          <w:b/>
        </w:rPr>
        <w:t xml:space="preserve">67. ETAŽA: 17/10000  </w:t>
      </w:r>
    </w:p>
    <w:p w:rsidR="00AE000C" w:rsidP="00AE000C" w:rsidRDefault="00AE000C">
      <w:pPr>
        <w:jc w:val="both"/>
      </w:pPr>
      <w:r>
        <w:t>garaža oznake G 27, u prizemlju objekta S 3, neto korisne površine 11,34 m2, u etažnom elaboratu sve označeno žutom  bojom</w:t>
      </w:r>
      <w:r>
        <w:tab/>
      </w:r>
      <w:r>
        <w:tab/>
      </w:r>
    </w:p>
    <w:p w:rsidR="00AE000C" w:rsidP="00AE000C" w:rsidRDefault="00AE000C">
      <w:r>
        <w:t>Na ovom ročištu za dražbu nekretnina se ne može prodati ispod vrijednosti od</w:t>
      </w:r>
      <w:bookmarkStart w:name="_Hlk10462649" w:id="1"/>
      <w:r>
        <w:rPr>
          <w:rFonts w:ascii="Arial" w:hAnsi="Arial" w:cs="Arial"/>
          <w:b/>
          <w:sz w:val="20"/>
          <w:szCs w:val="20"/>
        </w:rPr>
        <w:t xml:space="preserve"> </w:t>
      </w:r>
      <w:r>
        <w:t>26.450,00 kn.</w:t>
      </w:r>
    </w:p>
    <w:p w:rsidR="00AE000C" w:rsidP="00AE000C" w:rsidRDefault="00AE000C">
      <w:pPr>
        <w:pStyle w:val="Odlomakpopisa"/>
        <w:numPr>
          <w:ilvl w:val="0"/>
          <w:numId w:val="7"/>
        </w:numPr>
      </w:pPr>
      <w:r>
        <w:t xml:space="preserve">Ranko Tomašević ističe ponudu u iznosu od </w:t>
      </w:r>
    </w:p>
    <w:p w:rsidR="00AE000C" w:rsidP="00AE000C" w:rsidRDefault="00AE000C">
      <w:pPr>
        <w:pStyle w:val="Odlomakpopisa"/>
        <w:numPr>
          <w:ilvl w:val="0"/>
          <w:numId w:val="7"/>
        </w:numPr>
      </w:pPr>
      <w:r>
        <w:t>Anamarija Broz</w:t>
      </w:r>
      <w:r w:rsidR="00FA3FED">
        <w:t xml:space="preserve">ović ističe ponudu u iznosu od </w:t>
      </w:r>
    </w:p>
    <w:p w:rsidR="00AE000C" w:rsidP="00AE000C" w:rsidRDefault="00AE000C">
      <w:pPr>
        <w:pStyle w:val="Odlomakpopisa"/>
        <w:numPr>
          <w:ilvl w:val="0"/>
          <w:numId w:val="7"/>
        </w:numPr>
      </w:pPr>
      <w:r w:rsidRPr="00386F96">
        <w:t xml:space="preserve">Božidar </w:t>
      </w:r>
      <w:proofErr w:type="spellStart"/>
      <w:r w:rsidRPr="00386F96">
        <w:t>Lokner</w:t>
      </w:r>
      <w:proofErr w:type="spellEnd"/>
      <w:r w:rsidRPr="00386F96">
        <w:t xml:space="preserve"> ističe ponudu u iznosu od</w:t>
      </w:r>
    </w:p>
    <w:p w:rsidR="00AE000C" w:rsidP="00AE000C" w:rsidRDefault="00AE000C">
      <w:pPr>
        <w:pStyle w:val="Odlomakpopisa"/>
        <w:numPr>
          <w:ilvl w:val="0"/>
          <w:numId w:val="7"/>
        </w:numPr>
      </w:pPr>
      <w:r>
        <w:t>Dario Grgurev</w:t>
      </w:r>
      <w:r w:rsidR="00FA3FED">
        <w:t xml:space="preserve">ić  </w:t>
      </w:r>
      <w:r w:rsidRPr="00314DCF" w:rsidR="00FA3FED">
        <w:rPr>
          <w:b/>
        </w:rPr>
        <w:t>ističe ponudu</w:t>
      </w:r>
      <w:r w:rsidRPr="00314DCF" w:rsidR="00314DCF">
        <w:rPr>
          <w:b/>
        </w:rPr>
        <w:t xml:space="preserve"> 26.450,00 kn u 10,41 sati</w:t>
      </w:r>
      <w:r w:rsidR="00314DCF">
        <w:t xml:space="preserve">  </w:t>
      </w:r>
      <w:r w:rsidR="00FA3FED">
        <w:t xml:space="preserve"> </w:t>
      </w:r>
      <w:r>
        <w:t xml:space="preserve"> </w:t>
      </w:r>
    </w:p>
    <w:p w:rsidR="00AE000C" w:rsidP="00AE000C" w:rsidRDefault="00AE000C">
      <w:pPr>
        <w:pStyle w:val="Odlomakpopisa"/>
        <w:numPr>
          <w:ilvl w:val="0"/>
          <w:numId w:val="7"/>
        </w:numPr>
      </w:pPr>
      <w:r>
        <w:t>Miroslav Šarić istič</w:t>
      </w:r>
      <w:r w:rsidR="00FA3FED">
        <w:t xml:space="preserve">e ponudu u iznosu od </w:t>
      </w:r>
    </w:p>
    <w:p w:rsidR="00AE000C" w:rsidP="00AE000C" w:rsidRDefault="00AE000C">
      <w:pPr>
        <w:pStyle w:val="Odlomakpopisa"/>
        <w:numPr>
          <w:ilvl w:val="0"/>
          <w:numId w:val="7"/>
        </w:numPr>
      </w:pPr>
      <w:r>
        <w:t>STUDIO RENTAL d.o.o.  is</w:t>
      </w:r>
      <w:r w:rsidR="00FA3FED">
        <w:t>tiče ponudu u iznosu od</w:t>
      </w:r>
      <w:r>
        <w:t xml:space="preserve"> kn </w:t>
      </w:r>
    </w:p>
    <w:p w:rsidR="003A2296" w:rsidP="003A2296" w:rsidRDefault="003A2296">
      <w:pPr>
        <w:ind w:left="360"/>
      </w:pPr>
    </w:p>
    <w:p w:rsidR="003A2296" w:rsidP="001B521E" w:rsidRDefault="003A2296">
      <w:pPr>
        <w:jc w:val="both"/>
        <w:rPr>
          <w:b/>
        </w:rPr>
      </w:pPr>
      <w:r w:rsidRPr="003A2296">
        <w:rPr>
          <w:b/>
        </w:rPr>
        <w:t xml:space="preserve">Utvrđuje se da je Dario Grgurević, Zagreb, </w:t>
      </w:r>
      <w:proofErr w:type="spellStart"/>
      <w:r w:rsidRPr="003A2296">
        <w:rPr>
          <w:b/>
        </w:rPr>
        <w:t>Jaruščica</w:t>
      </w:r>
      <w:proofErr w:type="spellEnd"/>
      <w:r w:rsidRPr="003A2296">
        <w:rPr>
          <w:b/>
        </w:rPr>
        <w:t xml:space="preserve"> </w:t>
      </w:r>
      <w:r>
        <w:rPr>
          <w:b/>
        </w:rPr>
        <w:t xml:space="preserve">9, OIB:64983094488,  stekao uvjete za  dosudu. </w:t>
      </w:r>
    </w:p>
    <w:p w:rsidR="005D75A7" w:rsidP="001B521E" w:rsidRDefault="005D75A7">
      <w:pPr>
        <w:jc w:val="both"/>
        <w:rPr>
          <w:b/>
        </w:rPr>
      </w:pPr>
    </w:p>
    <w:p w:rsidR="005D75A7" w:rsidP="001B521E" w:rsidRDefault="005D75A7">
      <w:pPr>
        <w:jc w:val="both"/>
        <w:rPr>
          <w:b/>
        </w:rPr>
      </w:pPr>
    </w:p>
    <w:p w:rsidR="005D75A7" w:rsidP="001B521E" w:rsidRDefault="005D75A7">
      <w:pPr>
        <w:jc w:val="both"/>
        <w:rPr>
          <w:b/>
        </w:rPr>
      </w:pPr>
    </w:p>
    <w:p w:rsidRPr="003A2296" w:rsidR="005D75A7" w:rsidP="001B521E" w:rsidRDefault="005D75A7">
      <w:pPr>
        <w:jc w:val="both"/>
        <w:rPr>
          <w:b/>
        </w:rPr>
      </w:pPr>
    </w:p>
    <w:p w:rsidRPr="00097175" w:rsidR="00AE000C" w:rsidP="001B521E" w:rsidRDefault="00AE000C">
      <w:pPr>
        <w:pStyle w:val="Odlomakpopisa"/>
        <w:jc w:val="both"/>
      </w:pPr>
    </w:p>
    <w:bookmarkEnd w:id="1"/>
    <w:p w:rsidR="00AE000C" w:rsidP="00AE000C" w:rsidRDefault="00AE000C">
      <w:pPr>
        <w:pStyle w:val="Odlomakpopisa"/>
        <w:numPr>
          <w:ilvl w:val="0"/>
          <w:numId w:val="4"/>
        </w:numPr>
        <w:ind w:left="0" w:firstLine="0"/>
        <w:rPr>
          <w:b/>
        </w:rPr>
      </w:pPr>
      <w:r>
        <w:rPr>
          <w:b/>
        </w:rPr>
        <w:t xml:space="preserve">68. ETAŽA: 17/10000  </w:t>
      </w:r>
    </w:p>
    <w:p w:rsidR="00AE000C" w:rsidP="00AE000C" w:rsidRDefault="00AE000C">
      <w:pPr>
        <w:jc w:val="both"/>
      </w:pPr>
      <w:r>
        <w:t>garaža oznake G 28, u prizemlju objekta S 3, neto korisne površine 11,35 m2, u etažnom elaboratu sve označeno zelenom  bojom.</w:t>
      </w:r>
      <w:r>
        <w:tab/>
      </w:r>
      <w:r>
        <w:tab/>
      </w:r>
    </w:p>
    <w:p w:rsidR="00AE000C" w:rsidP="00AE000C" w:rsidRDefault="00AE000C">
      <w:r>
        <w:t>Na ovom ročištu za dražbu nekretnina se ne može prodati ispod vrijednosti od 26.650,00 kn.</w:t>
      </w:r>
    </w:p>
    <w:p w:rsidR="00AE000C" w:rsidP="00AE000C" w:rsidRDefault="00AE000C">
      <w:pPr>
        <w:pStyle w:val="Odlomakpopisa"/>
        <w:numPr>
          <w:ilvl w:val="0"/>
          <w:numId w:val="7"/>
        </w:numPr>
      </w:pPr>
      <w:r>
        <w:t xml:space="preserve">Ranko Tomašević </w:t>
      </w:r>
      <w:r w:rsidR="004B6E11">
        <w:t xml:space="preserve">ističe ponudu u iznos od </w:t>
      </w:r>
      <w:r>
        <w:t xml:space="preserve">0 kn  </w:t>
      </w:r>
    </w:p>
    <w:p w:rsidR="00AE000C" w:rsidP="00AE000C" w:rsidRDefault="00AE000C">
      <w:pPr>
        <w:pStyle w:val="Odlomakpopisa"/>
        <w:numPr>
          <w:ilvl w:val="0"/>
          <w:numId w:val="7"/>
        </w:numPr>
      </w:pPr>
      <w:r>
        <w:t>Anamarija Brozović ističe ponudu u iznosu od kn</w:t>
      </w:r>
    </w:p>
    <w:p w:rsidR="00AE000C" w:rsidP="00AE000C" w:rsidRDefault="00AE000C">
      <w:pPr>
        <w:pStyle w:val="Odlomakpopisa"/>
        <w:numPr>
          <w:ilvl w:val="0"/>
          <w:numId w:val="7"/>
        </w:numPr>
      </w:pPr>
      <w:proofErr w:type="spellStart"/>
      <w:r>
        <w:t>Otilia</w:t>
      </w:r>
      <w:proofErr w:type="spellEnd"/>
      <w:r>
        <w:t xml:space="preserve"> </w:t>
      </w:r>
      <w:proofErr w:type="spellStart"/>
      <w:r>
        <w:t>Varoščić</w:t>
      </w:r>
      <w:proofErr w:type="spellEnd"/>
      <w:r>
        <w:t xml:space="preserve"> isti</w:t>
      </w:r>
      <w:r w:rsidR="004B6E11">
        <w:t xml:space="preserve">če ponudu u iznosu od </w:t>
      </w:r>
    </w:p>
    <w:p w:rsidR="00AE000C" w:rsidP="00172733" w:rsidRDefault="00AE000C">
      <w:pPr>
        <w:pStyle w:val="Odlomakpopisa"/>
        <w:numPr>
          <w:ilvl w:val="0"/>
          <w:numId w:val="7"/>
        </w:numPr>
      </w:pPr>
      <w:r w:rsidRPr="00386F96">
        <w:t xml:space="preserve">Božidar </w:t>
      </w:r>
      <w:proofErr w:type="spellStart"/>
      <w:r w:rsidRPr="00386F96">
        <w:t>Lokner</w:t>
      </w:r>
      <w:proofErr w:type="spellEnd"/>
      <w:r w:rsidRPr="00386F96">
        <w:t xml:space="preserve"> ističe ponudu u iznosu od</w:t>
      </w:r>
      <w:r w:rsidR="004B6E11">
        <w:t xml:space="preserve"> </w:t>
      </w:r>
    </w:p>
    <w:p w:rsidR="00AE000C" w:rsidP="00AE000C" w:rsidRDefault="00AE000C">
      <w:pPr>
        <w:pStyle w:val="Odlomakpopisa"/>
        <w:numPr>
          <w:ilvl w:val="0"/>
          <w:numId w:val="7"/>
        </w:numPr>
      </w:pPr>
      <w:proofErr w:type="spellStart"/>
      <w:r>
        <w:t>Sebastij</w:t>
      </w:r>
      <w:r w:rsidR="00314DCF">
        <w:t>an</w:t>
      </w:r>
      <w:proofErr w:type="spellEnd"/>
      <w:r w:rsidR="00314DCF">
        <w:t xml:space="preserve"> Paunović ističe </w:t>
      </w:r>
      <w:r w:rsidRPr="001E3CF5" w:rsidR="00314DCF">
        <w:rPr>
          <w:b/>
        </w:rPr>
        <w:t>ponudu od 26.6</w:t>
      </w:r>
      <w:r w:rsidRPr="001E3CF5">
        <w:rPr>
          <w:b/>
        </w:rPr>
        <w:t xml:space="preserve">50,00 kn </w:t>
      </w:r>
      <w:r w:rsidRPr="001E3CF5" w:rsidR="00314DCF">
        <w:rPr>
          <w:b/>
        </w:rPr>
        <w:t xml:space="preserve">  u 10,42 sati</w:t>
      </w:r>
      <w:r w:rsidR="00314DCF">
        <w:t xml:space="preserve"> </w:t>
      </w:r>
    </w:p>
    <w:p w:rsidR="00AE000C" w:rsidP="00AE000C" w:rsidRDefault="00AE000C">
      <w:pPr>
        <w:pStyle w:val="Odlomakpopisa"/>
        <w:numPr>
          <w:ilvl w:val="0"/>
          <w:numId w:val="7"/>
        </w:numPr>
      </w:pPr>
      <w:r>
        <w:t>Miroslav Šarić istič</w:t>
      </w:r>
      <w:r w:rsidR="004B6E11">
        <w:t xml:space="preserve">e ponudu u iznosu od </w:t>
      </w:r>
    </w:p>
    <w:p w:rsidR="00AE000C" w:rsidP="00172733" w:rsidRDefault="00AE000C">
      <w:pPr>
        <w:pStyle w:val="Odlomakpopisa"/>
        <w:numPr>
          <w:ilvl w:val="0"/>
          <w:numId w:val="7"/>
        </w:numPr>
      </w:pPr>
      <w:r>
        <w:t>STUDIO RENTAL d.o.o.  istič</w:t>
      </w:r>
      <w:r w:rsidR="004B6E11">
        <w:t>e ponudu u iznosu od</w:t>
      </w:r>
    </w:p>
    <w:p w:rsidR="005D75A7" w:rsidP="005D75A7" w:rsidRDefault="005D75A7"/>
    <w:p w:rsidRPr="00685C49" w:rsidR="00FD61E6" w:rsidP="00FD61E6" w:rsidRDefault="00FD61E6">
      <w:pPr>
        <w:jc w:val="both"/>
        <w:rPr>
          <w:b/>
        </w:rPr>
      </w:pPr>
      <w:r w:rsidRPr="00685C49">
        <w:rPr>
          <w:b/>
        </w:rPr>
        <w:t xml:space="preserve">Utvrđuje se da je  </w:t>
      </w:r>
      <w:proofErr w:type="spellStart"/>
      <w:r w:rsidRPr="00685C49">
        <w:rPr>
          <w:b/>
        </w:rPr>
        <w:t>Sebastijan</w:t>
      </w:r>
      <w:proofErr w:type="spellEnd"/>
      <w:r w:rsidRPr="00685C49">
        <w:rPr>
          <w:b/>
        </w:rPr>
        <w:t xml:space="preserve"> Paunović,  </w:t>
      </w:r>
      <w:r>
        <w:rPr>
          <w:b/>
        </w:rPr>
        <w:t xml:space="preserve">Zagreb, Ulica Vladimira </w:t>
      </w:r>
      <w:proofErr w:type="spellStart"/>
      <w:r>
        <w:rPr>
          <w:b/>
        </w:rPr>
        <w:t>Filakovca</w:t>
      </w:r>
      <w:proofErr w:type="spellEnd"/>
      <w:r>
        <w:rPr>
          <w:b/>
        </w:rPr>
        <w:t xml:space="preserve"> 5, </w:t>
      </w:r>
      <w:r w:rsidRPr="00685C49">
        <w:rPr>
          <w:b/>
        </w:rPr>
        <w:t xml:space="preserve"> OIB:</w:t>
      </w:r>
      <w:r>
        <w:rPr>
          <w:b/>
        </w:rPr>
        <w:t xml:space="preserve"> 71479698322,  stekao uvjete za dosudu. </w:t>
      </w:r>
    </w:p>
    <w:p w:rsidR="00FD61E6" w:rsidP="00FD61E6" w:rsidRDefault="00FD61E6">
      <w:pPr>
        <w:jc w:val="both"/>
      </w:pPr>
    </w:p>
    <w:p w:rsidR="00AE000C" w:rsidP="00AE000C" w:rsidRDefault="00AE000C">
      <w:pPr>
        <w:rPr>
          <w:rFonts w:ascii="Arial" w:hAnsi="Arial" w:cs="Arial"/>
          <w:b/>
          <w:sz w:val="20"/>
          <w:szCs w:val="20"/>
        </w:rPr>
      </w:pPr>
    </w:p>
    <w:p w:rsidR="00AE000C" w:rsidP="00AE000C" w:rsidRDefault="00AE000C">
      <w:pPr>
        <w:pStyle w:val="Odlomakpopisa"/>
        <w:numPr>
          <w:ilvl w:val="0"/>
          <w:numId w:val="4"/>
        </w:numPr>
        <w:ind w:left="426"/>
        <w:jc w:val="both"/>
        <w:rPr>
          <w:b/>
        </w:rPr>
      </w:pPr>
      <w:r w:rsidRPr="00021298">
        <w:rPr>
          <w:b/>
        </w:rPr>
        <w:t>69. ETAŽA: 17/10000</w:t>
      </w:r>
    </w:p>
    <w:p w:rsidRPr="00021298" w:rsidR="00AE000C" w:rsidP="00AE000C" w:rsidRDefault="00AE000C">
      <w:pPr>
        <w:pStyle w:val="Odlomakpopisa"/>
        <w:ind w:left="0"/>
        <w:jc w:val="both"/>
        <w:rPr>
          <w:b/>
        </w:rPr>
      </w:pPr>
      <w:r>
        <w:t>garaža oznake G 29, u prizemlju objekta S 3, neto korisne površine 11,34 m2, u etažnom elaboratu sve označeno crvenom bojom</w:t>
      </w:r>
      <w:r>
        <w:tab/>
      </w:r>
    </w:p>
    <w:p w:rsidR="00AE000C" w:rsidP="00AE000C" w:rsidRDefault="00AE000C">
      <w:r>
        <w:t>Na ovom ročištu za dražbu nekretnina se ne može prodati ispod vrijednosti od 26.500,00 kn.</w:t>
      </w:r>
    </w:p>
    <w:p w:rsidR="00AE000C" w:rsidP="00AE000C" w:rsidRDefault="00AE000C">
      <w:pPr>
        <w:pStyle w:val="Odlomakpopisa"/>
        <w:numPr>
          <w:ilvl w:val="0"/>
          <w:numId w:val="7"/>
        </w:numPr>
      </w:pPr>
      <w:r>
        <w:t xml:space="preserve">Ranko Tomašević ističe ponudu u iznosu od </w:t>
      </w:r>
      <w:r w:rsidR="001E3CF5">
        <w:t xml:space="preserve"> 28.500,00 u 10,42 sati, 32.500,00 , </w:t>
      </w:r>
      <w:r w:rsidRPr="001E3CF5" w:rsidR="001E3CF5">
        <w:t>36.500,00 kn u 10,43 sati</w:t>
      </w:r>
      <w:r w:rsidR="001E3CF5">
        <w:t xml:space="preserve">  </w:t>
      </w:r>
    </w:p>
    <w:p w:rsidR="00AE000C" w:rsidP="00AE000C" w:rsidRDefault="00AE000C">
      <w:pPr>
        <w:pStyle w:val="Odlomakpopisa"/>
        <w:numPr>
          <w:ilvl w:val="0"/>
          <w:numId w:val="7"/>
        </w:numPr>
      </w:pPr>
      <w:r>
        <w:t xml:space="preserve">Anamarija Brozović ističe ponudu u iznosu od </w:t>
      </w:r>
    </w:p>
    <w:p w:rsidR="00AE000C" w:rsidP="00AE000C" w:rsidRDefault="00AE000C">
      <w:pPr>
        <w:pStyle w:val="Odlomakpopisa"/>
        <w:numPr>
          <w:ilvl w:val="0"/>
          <w:numId w:val="7"/>
        </w:numPr>
      </w:pPr>
      <w:r>
        <w:t>Dubravka Pav</w:t>
      </w:r>
      <w:r w:rsidR="00172733">
        <w:t xml:space="preserve">ičić ističe ponudu u iznosu od </w:t>
      </w:r>
      <w:r w:rsidR="001E3CF5">
        <w:t xml:space="preserve">26.500,00 u 10,42 sati, 30.500,00kn u 10,42 sati, 34.500,00mn  10,43 </w:t>
      </w:r>
      <w:r w:rsidRPr="001E3CF5" w:rsidR="001E3CF5">
        <w:rPr>
          <w:b/>
        </w:rPr>
        <w:t>sati  , 38.500,00 kn u 10,43 sati</w:t>
      </w:r>
      <w:r w:rsidR="001E3CF5">
        <w:t xml:space="preserve"> </w:t>
      </w:r>
    </w:p>
    <w:p w:rsidRPr="00F464F8" w:rsidR="00AE000C" w:rsidP="00AE000C" w:rsidRDefault="00AE000C">
      <w:pPr>
        <w:pStyle w:val="Default"/>
        <w:numPr>
          <w:ilvl w:val="0"/>
          <w:numId w:val="11"/>
        </w:numPr>
      </w:pPr>
      <w:r>
        <w:t>Dino Marjanović isti</w:t>
      </w:r>
      <w:r w:rsidR="00172733">
        <w:t xml:space="preserve">če ponudu u iznosu od </w:t>
      </w:r>
    </w:p>
    <w:p w:rsidR="00AE000C" w:rsidP="00172733" w:rsidRDefault="00AE000C">
      <w:pPr>
        <w:pStyle w:val="Odlomakpopisa"/>
        <w:numPr>
          <w:ilvl w:val="0"/>
          <w:numId w:val="7"/>
        </w:numPr>
      </w:pPr>
      <w:r w:rsidRPr="00386F96">
        <w:t xml:space="preserve">Božidar </w:t>
      </w:r>
      <w:proofErr w:type="spellStart"/>
      <w:r w:rsidRPr="00386F96">
        <w:t>Lokner</w:t>
      </w:r>
      <w:proofErr w:type="spellEnd"/>
      <w:r w:rsidRPr="00386F96">
        <w:t xml:space="preserve"> ističe ponudu u iznosu od</w:t>
      </w:r>
      <w:r w:rsidR="00172733">
        <w:t xml:space="preserve"> </w:t>
      </w:r>
    </w:p>
    <w:p w:rsidR="00AE000C" w:rsidP="00AE000C" w:rsidRDefault="00AE000C">
      <w:pPr>
        <w:pStyle w:val="Odlomakpopisa"/>
        <w:numPr>
          <w:ilvl w:val="0"/>
          <w:numId w:val="7"/>
        </w:numPr>
      </w:pPr>
      <w:r>
        <w:t>Miroslav Šarić istič</w:t>
      </w:r>
      <w:r w:rsidR="004B6E11">
        <w:t xml:space="preserve">e ponudu u iznosu od </w:t>
      </w:r>
    </w:p>
    <w:p w:rsidR="00AE000C" w:rsidP="00AE000C" w:rsidRDefault="00AE000C">
      <w:pPr>
        <w:pStyle w:val="Odlomakpopisa"/>
        <w:numPr>
          <w:ilvl w:val="0"/>
          <w:numId w:val="7"/>
        </w:numPr>
      </w:pPr>
      <w:r>
        <w:t>STUDIO RENTAL d.o.o.  ističe</w:t>
      </w:r>
      <w:r w:rsidR="004B6E11">
        <w:t xml:space="preserve"> ponudu u iznosu od </w:t>
      </w:r>
    </w:p>
    <w:p w:rsidR="00AE000C" w:rsidP="00AE000C" w:rsidRDefault="000A213D">
      <w:pPr>
        <w:pStyle w:val="Odlomakpopisa"/>
        <w:numPr>
          <w:ilvl w:val="0"/>
          <w:numId w:val="7"/>
        </w:numPr>
      </w:pPr>
      <w:r>
        <w:t xml:space="preserve">Boris </w:t>
      </w:r>
      <w:proofErr w:type="spellStart"/>
      <w:r>
        <w:t>Hipp</w:t>
      </w:r>
      <w:proofErr w:type="spellEnd"/>
      <w:r>
        <w:t xml:space="preserve">  ističe ponudu od </w:t>
      </w:r>
    </w:p>
    <w:p w:rsidR="00562246" w:rsidP="00562246" w:rsidRDefault="00562246"/>
    <w:p w:rsidRPr="00562246" w:rsidR="00562246" w:rsidP="00562246" w:rsidRDefault="00AA47F4">
      <w:pPr>
        <w:rPr>
          <w:b/>
        </w:rPr>
      </w:pPr>
      <w:r>
        <w:rPr>
          <w:b/>
        </w:rPr>
        <w:t>Utvrđuje se da je  Dubravka</w:t>
      </w:r>
      <w:bookmarkStart w:name="_GoBack" w:id="2"/>
      <w:bookmarkEnd w:id="2"/>
      <w:r w:rsidRPr="00562246" w:rsidR="00562246">
        <w:rPr>
          <w:b/>
        </w:rPr>
        <w:t xml:space="preserve">  Pavičić Mati, </w:t>
      </w:r>
      <w:r>
        <w:rPr>
          <w:b/>
        </w:rPr>
        <w:t>Z</w:t>
      </w:r>
      <w:r w:rsidR="00562246">
        <w:rPr>
          <w:b/>
        </w:rPr>
        <w:t xml:space="preserve">agreb, </w:t>
      </w:r>
      <w:proofErr w:type="spellStart"/>
      <w:r w:rsidR="00562246">
        <w:rPr>
          <w:b/>
        </w:rPr>
        <w:t>Jaruščica</w:t>
      </w:r>
      <w:proofErr w:type="spellEnd"/>
      <w:r w:rsidR="00562246">
        <w:rPr>
          <w:b/>
        </w:rPr>
        <w:t xml:space="preserve"> 9, </w:t>
      </w:r>
      <w:r>
        <w:rPr>
          <w:b/>
        </w:rPr>
        <w:t xml:space="preserve">  </w:t>
      </w:r>
      <w:r w:rsidR="00562246">
        <w:rPr>
          <w:b/>
        </w:rPr>
        <w:t>OIB:15572857597</w:t>
      </w:r>
      <w:r w:rsidRPr="00562246" w:rsidR="00562246">
        <w:rPr>
          <w:b/>
        </w:rPr>
        <w:t xml:space="preserve"> stekla uvjete za dosudu. </w:t>
      </w:r>
    </w:p>
    <w:p w:rsidR="00AE000C" w:rsidP="00AE000C" w:rsidRDefault="00AE000C">
      <w:pPr>
        <w:pStyle w:val="Odlomakpopisa"/>
      </w:pPr>
    </w:p>
    <w:p w:rsidR="00AE000C" w:rsidP="00AE000C" w:rsidRDefault="00AE000C">
      <w:pPr>
        <w:pStyle w:val="Odlomakpopisa"/>
        <w:numPr>
          <w:ilvl w:val="0"/>
          <w:numId w:val="4"/>
        </w:numPr>
        <w:ind w:left="0" w:firstLine="0"/>
        <w:rPr>
          <w:b/>
        </w:rPr>
      </w:pPr>
      <w:r>
        <w:rPr>
          <w:b/>
        </w:rPr>
        <w:t xml:space="preserve">70. ETAŽA: 17/10000  </w:t>
      </w:r>
    </w:p>
    <w:p w:rsidR="00AE000C" w:rsidP="00AE000C" w:rsidRDefault="00AE000C">
      <w:pPr>
        <w:jc w:val="both"/>
      </w:pPr>
      <w:r>
        <w:t>garaža oznake G 30, u prizemlju objekta S 3, neto korisne površine 11,35 m2, u etažnom elaboratu sve označeno plavom bojom</w:t>
      </w:r>
      <w:r>
        <w:tab/>
      </w:r>
      <w:r>
        <w:tab/>
      </w:r>
    </w:p>
    <w:p w:rsidR="00AE000C" w:rsidP="00AE000C" w:rsidRDefault="00AE000C">
      <w:r>
        <w:t>Na ovom ročištu za dražbu nekretnina se ne može prodati ispod vrijednosti od 26.700,00 kn.</w:t>
      </w:r>
    </w:p>
    <w:p w:rsidR="00AE000C" w:rsidP="00AE000C" w:rsidRDefault="00AE000C">
      <w:pPr>
        <w:pStyle w:val="Odlomakpopisa"/>
        <w:numPr>
          <w:ilvl w:val="0"/>
          <w:numId w:val="7"/>
        </w:numPr>
      </w:pPr>
      <w:r>
        <w:t>Ranko Tomaše</w:t>
      </w:r>
      <w:r w:rsidR="004B6E11">
        <w:t xml:space="preserve">vić ističe ponudu od </w:t>
      </w:r>
      <w:r>
        <w:t xml:space="preserve"> </w:t>
      </w:r>
    </w:p>
    <w:p w:rsidR="00AE000C" w:rsidP="00AE000C" w:rsidRDefault="00AE000C">
      <w:pPr>
        <w:pStyle w:val="Odlomakpopisa"/>
        <w:numPr>
          <w:ilvl w:val="0"/>
          <w:numId w:val="7"/>
        </w:numPr>
      </w:pPr>
      <w:r>
        <w:t>Anamarija Brozo</w:t>
      </w:r>
      <w:r w:rsidR="004B6E11">
        <w:t xml:space="preserve">vić ističe ponudu od </w:t>
      </w:r>
    </w:p>
    <w:p w:rsidR="00AE000C" w:rsidP="00AE000C" w:rsidRDefault="00AE000C">
      <w:pPr>
        <w:pStyle w:val="Odlomakpopisa"/>
        <w:numPr>
          <w:ilvl w:val="0"/>
          <w:numId w:val="7"/>
        </w:numPr>
      </w:pPr>
      <w:r>
        <w:t xml:space="preserve">Božidar </w:t>
      </w:r>
      <w:proofErr w:type="spellStart"/>
      <w:r>
        <w:t>Lokner</w:t>
      </w:r>
      <w:proofErr w:type="spellEnd"/>
      <w:r>
        <w:t xml:space="preserve"> ističe ponudu u iz</w:t>
      </w:r>
      <w:r w:rsidR="004B6E11">
        <w:t xml:space="preserve">nosu od </w:t>
      </w:r>
    </w:p>
    <w:p w:rsidRPr="001E3CF5" w:rsidR="00AE000C" w:rsidP="00AE000C" w:rsidRDefault="001E3CF5">
      <w:pPr>
        <w:pStyle w:val="Odlomakpopisa"/>
        <w:numPr>
          <w:ilvl w:val="0"/>
          <w:numId w:val="7"/>
        </w:numPr>
        <w:rPr>
          <w:b/>
        </w:rPr>
      </w:pPr>
      <w:r>
        <w:t>Denis Gr</w:t>
      </w:r>
      <w:r w:rsidR="00AE000C">
        <w:t>gurević istič</w:t>
      </w:r>
      <w:r w:rsidR="004B6E11">
        <w:t xml:space="preserve">e ponudu u </w:t>
      </w:r>
      <w:r w:rsidRPr="001E3CF5" w:rsidR="004B6E11">
        <w:rPr>
          <w:b/>
        </w:rPr>
        <w:t>iznosu</w:t>
      </w:r>
      <w:r w:rsidRPr="001E3CF5">
        <w:rPr>
          <w:b/>
        </w:rPr>
        <w:t xml:space="preserve"> 26.700,00 kn u 10,44 sati </w:t>
      </w:r>
      <w:r>
        <w:rPr>
          <w:b/>
        </w:rPr>
        <w:t xml:space="preserve"> </w:t>
      </w:r>
      <w:r w:rsidRPr="001E3CF5" w:rsidR="004B6E11">
        <w:rPr>
          <w:b/>
        </w:rPr>
        <w:t xml:space="preserve"> </w:t>
      </w:r>
    </w:p>
    <w:p w:rsidR="00AE000C" w:rsidP="00AE000C" w:rsidRDefault="00AE000C">
      <w:pPr>
        <w:pStyle w:val="Odlomakpopisa"/>
        <w:numPr>
          <w:ilvl w:val="0"/>
          <w:numId w:val="7"/>
        </w:numPr>
      </w:pPr>
      <w:r>
        <w:t>Miroslav Šarić istič</w:t>
      </w:r>
      <w:r w:rsidR="004B6E11">
        <w:t xml:space="preserve">e ponudu u iznosu od </w:t>
      </w:r>
    </w:p>
    <w:p w:rsidR="00AE000C" w:rsidP="006E15C0" w:rsidRDefault="00AE000C">
      <w:pPr>
        <w:pStyle w:val="Odlomakpopisa"/>
        <w:numPr>
          <w:ilvl w:val="0"/>
          <w:numId w:val="7"/>
        </w:numPr>
      </w:pPr>
      <w:r>
        <w:t>STUDIO RENTAL d.o.o.  istič</w:t>
      </w:r>
      <w:r w:rsidR="004B6E11">
        <w:t xml:space="preserve">e ponudu u iznosu od </w:t>
      </w:r>
      <w:r>
        <w:t xml:space="preserve"> </w:t>
      </w:r>
      <w:r w:rsidR="00920199">
        <w:t>¸</w:t>
      </w:r>
    </w:p>
    <w:p w:rsidR="00920199" w:rsidP="00920199" w:rsidRDefault="00920199"/>
    <w:p w:rsidR="001E3CF5" w:rsidP="001E3CF5" w:rsidRDefault="001E3CF5"/>
    <w:p w:rsidR="001E3CF5" w:rsidP="001E3CF5" w:rsidRDefault="001E3CF5">
      <w:pPr>
        <w:rPr>
          <w:b/>
        </w:rPr>
      </w:pPr>
      <w:r w:rsidRPr="00E01C85">
        <w:rPr>
          <w:b/>
        </w:rPr>
        <w:lastRenderedPageBreak/>
        <w:t xml:space="preserve">Utvrđuje se da je </w:t>
      </w:r>
      <w:r w:rsidR="00C90634">
        <w:rPr>
          <w:b/>
        </w:rPr>
        <w:t xml:space="preserve">Denis Grgurević, Zagreb, </w:t>
      </w:r>
      <w:proofErr w:type="spellStart"/>
      <w:r w:rsidR="00C90634">
        <w:rPr>
          <w:b/>
        </w:rPr>
        <w:t>J</w:t>
      </w:r>
      <w:r w:rsidRPr="00E01C85" w:rsidR="00E01C85">
        <w:rPr>
          <w:b/>
        </w:rPr>
        <w:t>aruščica</w:t>
      </w:r>
      <w:proofErr w:type="spellEnd"/>
      <w:r w:rsidRPr="00E01C85" w:rsidR="00E01C85">
        <w:rPr>
          <w:b/>
        </w:rPr>
        <w:t xml:space="preserve"> 9, OIB:</w:t>
      </w:r>
      <w:r w:rsidR="00E01C85">
        <w:rPr>
          <w:b/>
        </w:rPr>
        <w:t xml:space="preserve">97456606913, </w:t>
      </w:r>
      <w:r w:rsidRPr="00E01C85" w:rsidR="00E01C85">
        <w:rPr>
          <w:b/>
        </w:rPr>
        <w:t xml:space="preserve"> stekao uvjete za dosudu. </w:t>
      </w:r>
    </w:p>
    <w:p w:rsidR="002D438B" w:rsidP="002D438B" w:rsidRDefault="002D438B">
      <w:pPr>
        <w:rPr>
          <w:b/>
        </w:rPr>
      </w:pPr>
    </w:p>
    <w:p w:rsidR="002D438B" w:rsidP="002D438B" w:rsidRDefault="002D438B">
      <w:pPr>
        <w:rPr>
          <w:b/>
        </w:rPr>
      </w:pPr>
    </w:p>
    <w:p w:rsidR="002D438B" w:rsidP="002D438B" w:rsidRDefault="002D438B">
      <w:pPr>
        <w:pStyle w:val="Odlomakpopisa"/>
        <w:numPr>
          <w:ilvl w:val="0"/>
          <w:numId w:val="4"/>
        </w:numPr>
        <w:ind w:left="0" w:firstLine="0"/>
        <w:rPr>
          <w:b/>
        </w:rPr>
      </w:pPr>
      <w:r>
        <w:rPr>
          <w:b/>
        </w:rPr>
        <w:t xml:space="preserve">73. ETAŽA: 17/10000  </w:t>
      </w:r>
    </w:p>
    <w:p w:rsidR="002D438B" w:rsidP="002D438B" w:rsidRDefault="002D438B">
      <w:pPr>
        <w:jc w:val="both"/>
      </w:pPr>
      <w:r>
        <w:t>garaža oznake G 33, u prizemlju objekta S 3, neto korisne površine 11,34 m2, u etažnom elaboratu sve označeno crvenom bojom</w:t>
      </w:r>
      <w:r>
        <w:tab/>
      </w:r>
      <w:r>
        <w:tab/>
      </w:r>
    </w:p>
    <w:p w:rsidR="002D438B" w:rsidP="002D438B" w:rsidRDefault="002D438B">
      <w:r>
        <w:t>Na ovom ročištu za dražbu nekretnina se ne može prodati ispod vrijednosti od 26.550,00 kn.</w:t>
      </w:r>
    </w:p>
    <w:p w:rsidR="002D438B" w:rsidP="00D56E4F" w:rsidRDefault="007C68A8">
      <w:pPr>
        <w:pStyle w:val="Odlomakpopisa"/>
        <w:numPr>
          <w:ilvl w:val="0"/>
          <w:numId w:val="7"/>
        </w:numPr>
      </w:pPr>
      <w:r>
        <w:t xml:space="preserve">Ranko </w:t>
      </w:r>
      <w:r w:rsidR="00F405B8">
        <w:t>Tomašević ističe ponudu od  28.550,00 kn u 11,02</w:t>
      </w:r>
      <w:r>
        <w:t xml:space="preserve"> sati</w:t>
      </w:r>
      <w:r w:rsidR="00CD003F">
        <w:t xml:space="preserve">, 32.550,00 kn </w:t>
      </w:r>
    </w:p>
    <w:p w:rsidR="007C68A8" w:rsidP="00D56E4F" w:rsidRDefault="007C68A8">
      <w:pPr>
        <w:pStyle w:val="Odlomakpopisa"/>
        <w:numPr>
          <w:ilvl w:val="0"/>
          <w:numId w:val="7"/>
        </w:numPr>
      </w:pPr>
      <w:r>
        <w:t xml:space="preserve">Miroslav   </w:t>
      </w:r>
      <w:r w:rsidR="00CD003F">
        <w:t xml:space="preserve">Šarić  </w:t>
      </w:r>
      <w:r>
        <w:t xml:space="preserve">ističe ponudu od </w:t>
      </w:r>
      <w:r w:rsidR="00F405B8">
        <w:t xml:space="preserve">  26.550, u 11,02  sati , 30.550,00 kn u 11,02 sati </w:t>
      </w:r>
      <w:r w:rsidR="00CD003F">
        <w:t xml:space="preserve">, 34.550,00  kn </w:t>
      </w:r>
    </w:p>
    <w:p w:rsidR="007C68A8" w:rsidP="00D56E4F" w:rsidRDefault="007C68A8">
      <w:pPr>
        <w:pStyle w:val="Odlomakpopisa"/>
        <w:numPr>
          <w:ilvl w:val="0"/>
          <w:numId w:val="7"/>
        </w:numPr>
      </w:pPr>
      <w:r>
        <w:t xml:space="preserve">Marinko Ratković ističe ponudu od </w:t>
      </w:r>
    </w:p>
    <w:p w:rsidRPr="002D438B" w:rsidR="007C68A8" w:rsidP="00D56E4F" w:rsidRDefault="007C68A8">
      <w:pPr>
        <w:pStyle w:val="Odlomakpopisa"/>
        <w:numPr>
          <w:ilvl w:val="0"/>
          <w:numId w:val="7"/>
        </w:numPr>
      </w:pPr>
      <w:r>
        <w:t xml:space="preserve">Zlatko </w:t>
      </w:r>
      <w:proofErr w:type="spellStart"/>
      <w:r>
        <w:t>Crlenjak</w:t>
      </w:r>
      <w:proofErr w:type="spellEnd"/>
      <w:r>
        <w:t xml:space="preserve"> ističe ponudu </w:t>
      </w:r>
      <w:r w:rsidRPr="00CD003F">
        <w:rPr>
          <w:b/>
        </w:rPr>
        <w:t xml:space="preserve">od </w:t>
      </w:r>
      <w:r w:rsidRPr="00CD003F" w:rsidR="00CD003F">
        <w:rPr>
          <w:b/>
        </w:rPr>
        <w:t xml:space="preserve"> 36.550,00 kn u 11,03 sati</w:t>
      </w:r>
      <w:r w:rsidR="00CD003F">
        <w:t xml:space="preserve"> </w:t>
      </w:r>
    </w:p>
    <w:p w:rsidR="00772398" w:rsidP="00162436" w:rsidRDefault="00772398">
      <w:pPr>
        <w:pStyle w:val="Default"/>
        <w:rPr>
          <w:color w:val="auto"/>
          <w:sz w:val="23"/>
          <w:szCs w:val="23"/>
        </w:rPr>
      </w:pPr>
    </w:p>
    <w:p w:rsidRPr="00A27CCD" w:rsidR="00E01C85" w:rsidP="00A27CCD" w:rsidRDefault="00FD2B87">
      <w:pPr>
        <w:pStyle w:val="Default"/>
        <w:jc w:val="both"/>
        <w:rPr>
          <w:b/>
        </w:rPr>
      </w:pPr>
      <w:r w:rsidRPr="00A27CCD">
        <w:rPr>
          <w:b/>
        </w:rPr>
        <w:t xml:space="preserve">Utvrđuje se da je  </w:t>
      </w:r>
      <w:r w:rsidR="00A27CCD">
        <w:rPr>
          <w:b/>
        </w:rPr>
        <w:t xml:space="preserve"> Zlatko </w:t>
      </w:r>
      <w:proofErr w:type="spellStart"/>
      <w:r w:rsidR="00A27CCD">
        <w:rPr>
          <w:b/>
        </w:rPr>
        <w:t>Crlenjak</w:t>
      </w:r>
      <w:proofErr w:type="spellEnd"/>
      <w:r w:rsidR="00A27CCD">
        <w:rPr>
          <w:b/>
        </w:rPr>
        <w:t xml:space="preserve">,  </w:t>
      </w:r>
      <w:proofErr w:type="spellStart"/>
      <w:r w:rsidR="00A27CCD">
        <w:rPr>
          <w:b/>
        </w:rPr>
        <w:t>Čremušnica</w:t>
      </w:r>
      <w:proofErr w:type="spellEnd"/>
      <w:r w:rsidR="00A27CCD">
        <w:rPr>
          <w:b/>
        </w:rPr>
        <w:t xml:space="preserve">, Gvozd, </w:t>
      </w:r>
      <w:proofErr w:type="spellStart"/>
      <w:r w:rsidR="00A27CCD">
        <w:rPr>
          <w:b/>
        </w:rPr>
        <w:t>Čremušnica</w:t>
      </w:r>
      <w:proofErr w:type="spellEnd"/>
      <w:r w:rsidR="00A27CCD">
        <w:rPr>
          <w:b/>
        </w:rPr>
        <w:t xml:space="preserve"> 150a, </w:t>
      </w:r>
      <w:r w:rsidRPr="00A27CCD" w:rsidR="00A27CCD">
        <w:rPr>
          <w:b/>
        </w:rPr>
        <w:t xml:space="preserve"> OIB:</w:t>
      </w:r>
      <w:r w:rsidR="00A27CCD">
        <w:rPr>
          <w:b/>
        </w:rPr>
        <w:t xml:space="preserve">56488948023, </w:t>
      </w:r>
      <w:r w:rsidRPr="00A27CCD" w:rsidR="00A27CCD">
        <w:rPr>
          <w:b/>
        </w:rPr>
        <w:t xml:space="preserve"> stekao uvjete za dosudu.  </w:t>
      </w:r>
      <w:r w:rsidRPr="00A27CCD">
        <w:rPr>
          <w:b/>
        </w:rPr>
        <w:t xml:space="preserve"> </w:t>
      </w:r>
    </w:p>
    <w:p w:rsidR="00E01C85" w:rsidP="00A27CCD" w:rsidRDefault="00E01C85">
      <w:pPr>
        <w:pStyle w:val="Default"/>
        <w:jc w:val="both"/>
      </w:pPr>
    </w:p>
    <w:p w:rsidRPr="006729FA" w:rsidR="00162436" w:rsidP="00162436" w:rsidRDefault="00162436">
      <w:pPr>
        <w:pStyle w:val="Default"/>
      </w:pPr>
      <w:r w:rsidRPr="006729FA">
        <w:t xml:space="preserve">Sudac  utvrđuje da su ponuditelji s najvišom ponudom  stekli pravo na dosudu. </w:t>
      </w:r>
    </w:p>
    <w:p w:rsidRPr="006729FA" w:rsidR="00162436" w:rsidP="00162436" w:rsidRDefault="00162436">
      <w:pPr>
        <w:pStyle w:val="Default"/>
        <w:ind w:left="786"/>
      </w:pPr>
    </w:p>
    <w:p w:rsidRPr="006729FA" w:rsidR="00162436" w:rsidP="00162436" w:rsidRDefault="00162436">
      <w:pPr>
        <w:pStyle w:val="Default"/>
      </w:pPr>
      <w:r w:rsidRPr="006729FA">
        <w:t>Rješenje o dosudi biti će dostavljeno  na adresu navedenu  u zapisniku.</w:t>
      </w:r>
    </w:p>
    <w:p w:rsidRPr="006729FA" w:rsidR="00162436" w:rsidP="00162436" w:rsidRDefault="00162436">
      <w:pPr>
        <w:pStyle w:val="Default"/>
        <w:ind w:left="720"/>
      </w:pPr>
    </w:p>
    <w:p w:rsidRPr="006729FA" w:rsidR="00162436" w:rsidP="00162436" w:rsidRDefault="00162436">
      <w:pPr>
        <w:pStyle w:val="Default"/>
      </w:pPr>
      <w:r w:rsidRPr="006729FA">
        <w:t xml:space="preserve">Rok za uplatu počinje teći istekom  osmog dana od primitka  rješenja o dosudi. </w:t>
      </w:r>
    </w:p>
    <w:p w:rsidRPr="006729FA" w:rsidR="00162436" w:rsidP="00162436" w:rsidRDefault="00162436">
      <w:pPr>
        <w:pStyle w:val="Default"/>
        <w:ind w:left="720"/>
      </w:pPr>
    </w:p>
    <w:p w:rsidRPr="006729FA" w:rsidR="00162436" w:rsidP="00162436" w:rsidRDefault="00162436">
      <w:pPr>
        <w:pStyle w:val="Default"/>
      </w:pPr>
      <w:r w:rsidRPr="006729FA">
        <w:t xml:space="preserve">Uplatu  je potrebno izvršiti u daljnjem roku od 30 dana (primitak rješenja  plus osam dana) počinje teći 30 dana za uplatu na račun  na koji je izvršena uplata jamčevine. </w:t>
      </w:r>
    </w:p>
    <w:p w:rsidRPr="006729FA" w:rsidR="00162436" w:rsidP="00162436" w:rsidRDefault="00162436">
      <w:pPr>
        <w:pStyle w:val="Default"/>
        <w:ind w:left="720"/>
      </w:pPr>
      <w:r w:rsidRPr="006729FA">
        <w:t xml:space="preserve"> </w:t>
      </w:r>
    </w:p>
    <w:p w:rsidRPr="006729FA" w:rsidR="00162436" w:rsidP="00162436" w:rsidRDefault="00162436">
      <w:pPr>
        <w:pStyle w:val="Default"/>
      </w:pPr>
      <w:r w:rsidRPr="006729FA">
        <w:t xml:space="preserve">Ponuditeljima s uplaćenom jamčevinom  koji nisu  istaknuli ponudu za kupnju jamčevina će se vratiti na račun s kojeg je izvršena uplata sve kako je navedeno u  odluci o prodaji. </w:t>
      </w:r>
    </w:p>
    <w:p w:rsidRPr="006729FA" w:rsidR="00162436" w:rsidP="00162436" w:rsidRDefault="00162436">
      <w:pPr>
        <w:pStyle w:val="Default"/>
      </w:pPr>
    </w:p>
    <w:p w:rsidRPr="006729FA" w:rsidR="00162436" w:rsidP="00162436" w:rsidRDefault="00162436">
      <w:pPr>
        <w:pStyle w:val="Default"/>
      </w:pPr>
      <w:r w:rsidRPr="006729FA">
        <w:t xml:space="preserve">Zapisnik s današnjeg ročišta  biti  će objavljen na e oglasnoj ploči suda i dostupan svim sudionicima koji se pozivaju provjeriti sadržaj cjelokupnog zapisnika. </w:t>
      </w:r>
    </w:p>
    <w:p w:rsidRPr="006729FA" w:rsidR="00162436" w:rsidP="00162436" w:rsidRDefault="00162436">
      <w:pPr>
        <w:pStyle w:val="Default"/>
        <w:ind w:left="720"/>
      </w:pPr>
      <w:r w:rsidRPr="006729FA">
        <w:t xml:space="preserve"> </w:t>
      </w:r>
      <w:r w:rsidRPr="006729FA">
        <w:tab/>
      </w:r>
    </w:p>
    <w:p w:rsidRPr="006729FA" w:rsidR="00162436" w:rsidP="00162436" w:rsidRDefault="00162436">
      <w:pPr>
        <w:pStyle w:val="Default"/>
      </w:pPr>
      <w:r w:rsidRPr="006729FA">
        <w:t xml:space="preserve">Sudac utvrđuje da je  današnja dražba dovršena u   </w:t>
      </w:r>
      <w:r w:rsidR="00A27CCD">
        <w:t>11,10</w:t>
      </w:r>
      <w:r w:rsidR="003822BF">
        <w:t xml:space="preserve"> </w:t>
      </w:r>
      <w:r w:rsidRPr="006729FA">
        <w:t xml:space="preserve">  sati. </w:t>
      </w:r>
    </w:p>
    <w:p w:rsidRPr="006729FA" w:rsidR="00162436" w:rsidP="00162436" w:rsidRDefault="00162436">
      <w:pPr>
        <w:pStyle w:val="Default"/>
      </w:pPr>
    </w:p>
    <w:p w:rsidRPr="006729FA" w:rsidR="00162436" w:rsidP="00162436" w:rsidRDefault="00162436">
      <w:pPr>
        <w:pStyle w:val="Default"/>
      </w:pPr>
      <w:r w:rsidRPr="006729FA">
        <w:t>Daljnjih prijedloga nema.</w:t>
      </w:r>
    </w:p>
    <w:p w:rsidRPr="006729FA" w:rsidR="00162436" w:rsidP="00162436" w:rsidRDefault="00162436">
      <w:pPr>
        <w:pStyle w:val="Default"/>
      </w:pPr>
      <w:r w:rsidRPr="006729FA">
        <w:t>Daljnja odluka pismenim putem.</w:t>
      </w:r>
    </w:p>
    <w:p w:rsidRPr="006729FA" w:rsidR="00162436" w:rsidP="00162436" w:rsidRDefault="00162436">
      <w:pPr>
        <w:pStyle w:val="Default"/>
        <w:ind w:left="720"/>
      </w:pPr>
      <w:r w:rsidRPr="006729FA">
        <w:t xml:space="preserve">     </w:t>
      </w:r>
      <w:r w:rsidRPr="006729FA">
        <w:tab/>
      </w:r>
      <w:r w:rsidRPr="006729FA">
        <w:tab/>
      </w:r>
      <w:r w:rsidRPr="006729FA">
        <w:tab/>
      </w:r>
      <w:r w:rsidRPr="006729FA">
        <w:tab/>
        <w:t xml:space="preserve">  </w:t>
      </w:r>
    </w:p>
    <w:p w:rsidRPr="006729FA" w:rsidR="00162436" w:rsidP="00162436" w:rsidRDefault="00162436">
      <w:pPr>
        <w:pStyle w:val="Default"/>
      </w:pPr>
      <w:r w:rsidRPr="006729FA">
        <w:t xml:space="preserve">Zapisničar:     </w:t>
      </w:r>
      <w:r w:rsidRPr="006729FA">
        <w:tab/>
      </w:r>
      <w:r w:rsidRPr="006729FA">
        <w:tab/>
      </w:r>
      <w:r w:rsidRPr="006729FA">
        <w:tab/>
        <w:t xml:space="preserve">        Stečajni sudac:</w:t>
      </w:r>
      <w:r w:rsidRPr="006729FA">
        <w:tab/>
      </w:r>
      <w:r w:rsidRPr="006729FA">
        <w:tab/>
        <w:t xml:space="preserve">    </w:t>
      </w:r>
      <w:r w:rsidRPr="006729FA">
        <w:tab/>
        <w:t>Za stečajnog dužnika:</w:t>
      </w:r>
    </w:p>
    <w:p w:rsidR="008B3A8A" w:rsidP="008B3A8A" w:rsidRDefault="00162436">
      <w:pPr>
        <w:pStyle w:val="Default"/>
      </w:pPr>
      <w:r w:rsidRPr="006729FA">
        <w:t>Tatjana Slaviček</w:t>
      </w:r>
      <w:r w:rsidRPr="006729FA">
        <w:tab/>
        <w:t xml:space="preserve">                    Nino Radić</w:t>
      </w:r>
      <w:r w:rsidRPr="006729FA">
        <w:tab/>
      </w:r>
      <w:r w:rsidRPr="006729FA">
        <w:tab/>
      </w:r>
      <w:r w:rsidRPr="006729FA">
        <w:tab/>
        <w:t xml:space="preserve">Mirjana Zuzija     </w:t>
      </w:r>
    </w:p>
    <w:p w:rsidR="007527C5" w:rsidP="008B3A8A" w:rsidRDefault="007527C5">
      <w:pPr>
        <w:pStyle w:val="Default"/>
      </w:pPr>
    </w:p>
    <w:p w:rsidR="007527C5" w:rsidP="008B3A8A" w:rsidRDefault="007527C5">
      <w:pPr>
        <w:pStyle w:val="Default"/>
      </w:pPr>
    </w:p>
    <w:p w:rsidR="007527C5" w:rsidP="008B3A8A" w:rsidRDefault="007527C5">
      <w:pPr>
        <w:pStyle w:val="Default"/>
      </w:pPr>
    </w:p>
    <w:p w:rsidR="007527C5" w:rsidP="008B3A8A" w:rsidRDefault="007527C5">
      <w:pPr>
        <w:pStyle w:val="Default"/>
      </w:pPr>
    </w:p>
    <w:p w:rsidR="007527C5" w:rsidP="008B3A8A" w:rsidRDefault="007527C5">
      <w:pPr>
        <w:pStyle w:val="Default"/>
      </w:pPr>
    </w:p>
    <w:p w:rsidR="007527C5" w:rsidP="008B3A8A" w:rsidRDefault="007527C5">
      <w:pPr>
        <w:pStyle w:val="Default"/>
      </w:pPr>
    </w:p>
    <w:p w:rsidR="007527C5" w:rsidP="008B3A8A" w:rsidRDefault="007527C5">
      <w:pPr>
        <w:pStyle w:val="Default"/>
      </w:pPr>
    </w:p>
    <w:p w:rsidR="008B3A8A" w:rsidP="008B3A8A" w:rsidRDefault="008B3A8A">
      <w:pPr>
        <w:pStyle w:val="Default"/>
      </w:pPr>
    </w:p>
    <w:p w:rsidR="008B3A8A" w:rsidP="008B3A8A" w:rsidRDefault="008B3A8A">
      <w:pPr>
        <w:pStyle w:val="Default"/>
      </w:pPr>
    </w:p>
    <w:p w:rsidR="008B3A8A" w:rsidP="008B3A8A" w:rsidRDefault="008B3A8A">
      <w:pPr>
        <w:pStyle w:val="Default"/>
      </w:pPr>
    </w:p>
    <w:sectPr w:rsidR="008B3A8A">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3569EA"/>
    <w:multiLevelType w:val="hybridMultilevel"/>
    <w:tmpl w:val="F0C08694"/>
    <w:lvl w:ilvl="0" w:tplc="041A000F">
      <w:start w:val="1"/>
      <w:numFmt w:val="decimal"/>
      <w:lvlText w:val="%1."/>
      <w:lvlJc w:val="left"/>
      <w:pPr>
        <w:ind w:left="3338" w:hanging="360"/>
      </w:pPr>
    </w:lvl>
    <w:lvl w:ilvl="1" w:tplc="041A0019">
      <w:start w:val="1"/>
      <w:numFmt w:val="lowerLetter"/>
      <w:lvlText w:val="%2."/>
      <w:lvlJc w:val="left"/>
      <w:pPr>
        <w:ind w:left="4058" w:hanging="360"/>
      </w:pPr>
    </w:lvl>
    <w:lvl w:ilvl="2" w:tplc="041A001B">
      <w:start w:val="1"/>
      <w:numFmt w:val="lowerRoman"/>
      <w:lvlText w:val="%3."/>
      <w:lvlJc w:val="right"/>
      <w:pPr>
        <w:ind w:left="4778" w:hanging="180"/>
      </w:pPr>
    </w:lvl>
    <w:lvl w:ilvl="3" w:tplc="041A000F">
      <w:start w:val="1"/>
      <w:numFmt w:val="decimal"/>
      <w:lvlText w:val="%4."/>
      <w:lvlJc w:val="left"/>
      <w:pPr>
        <w:ind w:left="5498" w:hanging="360"/>
      </w:pPr>
    </w:lvl>
    <w:lvl w:ilvl="4" w:tplc="041A0019">
      <w:start w:val="1"/>
      <w:numFmt w:val="lowerLetter"/>
      <w:lvlText w:val="%5."/>
      <w:lvlJc w:val="left"/>
      <w:pPr>
        <w:ind w:left="6218" w:hanging="360"/>
      </w:pPr>
    </w:lvl>
    <w:lvl w:ilvl="5" w:tplc="041A001B">
      <w:start w:val="1"/>
      <w:numFmt w:val="lowerRoman"/>
      <w:lvlText w:val="%6."/>
      <w:lvlJc w:val="right"/>
      <w:pPr>
        <w:ind w:left="6938" w:hanging="180"/>
      </w:pPr>
    </w:lvl>
    <w:lvl w:ilvl="6" w:tplc="041A000F">
      <w:start w:val="1"/>
      <w:numFmt w:val="decimal"/>
      <w:lvlText w:val="%7."/>
      <w:lvlJc w:val="left"/>
      <w:pPr>
        <w:ind w:left="7658" w:hanging="360"/>
      </w:pPr>
    </w:lvl>
    <w:lvl w:ilvl="7" w:tplc="041A0019">
      <w:start w:val="1"/>
      <w:numFmt w:val="lowerLetter"/>
      <w:lvlText w:val="%8."/>
      <w:lvlJc w:val="left"/>
      <w:pPr>
        <w:ind w:left="8378" w:hanging="360"/>
      </w:pPr>
    </w:lvl>
    <w:lvl w:ilvl="8" w:tplc="041A001B">
      <w:start w:val="1"/>
      <w:numFmt w:val="lowerRoman"/>
      <w:lvlText w:val="%9."/>
      <w:lvlJc w:val="right"/>
      <w:pPr>
        <w:ind w:left="9098" w:hanging="180"/>
      </w:pPr>
    </w:lvl>
  </w:abstractNum>
  <w:abstractNum w:abstractNumId="1">
    <w:nsid w:val="206568B4"/>
    <w:multiLevelType w:val="hybridMultilevel"/>
    <w:tmpl w:val="9CB2F37A"/>
    <w:lvl w:ilvl="0" w:tplc="722EC1F6">
      <w:start w:val="29"/>
      <w:numFmt w:val="bullet"/>
      <w:lvlText w:val="-"/>
      <w:lvlJc w:val="left"/>
      <w:pPr>
        <w:ind w:left="786"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B9117D7"/>
    <w:multiLevelType w:val="hybridMultilevel"/>
    <w:tmpl w:val="992E0B4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493F45EF"/>
    <w:multiLevelType w:val="hybridMultilevel"/>
    <w:tmpl w:val="C24C53B2"/>
    <w:lvl w:ilvl="0" w:tplc="BB36B57A">
      <w:start w:val="29"/>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564F572D"/>
    <w:multiLevelType w:val="hybridMultilevel"/>
    <w:tmpl w:val="81B22BF6"/>
    <w:lvl w:ilvl="0" w:tplc="F710B1D4">
      <w:start w:val="29"/>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69233843"/>
    <w:multiLevelType w:val="hybridMultilevel"/>
    <w:tmpl w:val="9034B4B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6DBC0CC7"/>
    <w:multiLevelType w:val="hybridMultilevel"/>
    <w:tmpl w:val="86BEAC5E"/>
    <w:lvl w:ilvl="0" w:tplc="5704CFDA">
      <w:start w:val="29"/>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6E17260C"/>
    <w:multiLevelType w:val="hybridMultilevel"/>
    <w:tmpl w:val="11123B5A"/>
    <w:lvl w:ilvl="0" w:tplc="050C1182">
      <w:start w:val="29"/>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6FA1373A"/>
    <w:multiLevelType w:val="hybridMultilevel"/>
    <w:tmpl w:val="00728188"/>
    <w:lvl w:ilvl="0" w:tplc="E2E64852">
      <w:start w:val="29"/>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79EA5196"/>
    <w:multiLevelType w:val="hybridMultilevel"/>
    <w:tmpl w:val="701ED16C"/>
    <w:lvl w:ilvl="0" w:tplc="1656411E">
      <w:start w:val="29"/>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6"/>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 w:numId="7">
    <w:abstractNumId w:val="9"/>
  </w:num>
  <w:num w:numId="8">
    <w:abstractNumId w:val="8"/>
  </w:num>
  <w:num w:numId="9">
    <w:abstractNumId w:val="7"/>
  </w:num>
  <w:num w:numId="10">
    <w:abstractNumId w:val="3"/>
  </w:num>
  <w:num w:numId="11">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CCD"/>
    <w:rsid w:val="000028F6"/>
    <w:rsid w:val="00004E3D"/>
    <w:rsid w:val="00005CB4"/>
    <w:rsid w:val="00010A94"/>
    <w:rsid w:val="00011C52"/>
    <w:rsid w:val="0005478D"/>
    <w:rsid w:val="00060E21"/>
    <w:rsid w:val="00060F64"/>
    <w:rsid w:val="00061A4C"/>
    <w:rsid w:val="00063387"/>
    <w:rsid w:val="000652FE"/>
    <w:rsid w:val="000952C3"/>
    <w:rsid w:val="00095BC5"/>
    <w:rsid w:val="000A213D"/>
    <w:rsid w:val="000A7FC8"/>
    <w:rsid w:val="000C437C"/>
    <w:rsid w:val="000C5470"/>
    <w:rsid w:val="000C5EAE"/>
    <w:rsid w:val="00110C46"/>
    <w:rsid w:val="00112800"/>
    <w:rsid w:val="001203E7"/>
    <w:rsid w:val="00133956"/>
    <w:rsid w:val="00137CFE"/>
    <w:rsid w:val="001444EF"/>
    <w:rsid w:val="00146296"/>
    <w:rsid w:val="0014711E"/>
    <w:rsid w:val="00157348"/>
    <w:rsid w:val="00157F14"/>
    <w:rsid w:val="00162436"/>
    <w:rsid w:val="00172733"/>
    <w:rsid w:val="001818CC"/>
    <w:rsid w:val="00186EA2"/>
    <w:rsid w:val="0019307B"/>
    <w:rsid w:val="001A3C52"/>
    <w:rsid w:val="001A4980"/>
    <w:rsid w:val="001A61F2"/>
    <w:rsid w:val="001B521E"/>
    <w:rsid w:val="001C1782"/>
    <w:rsid w:val="001C2128"/>
    <w:rsid w:val="001C26E7"/>
    <w:rsid w:val="001C2796"/>
    <w:rsid w:val="001C305E"/>
    <w:rsid w:val="001C6A18"/>
    <w:rsid w:val="001D044D"/>
    <w:rsid w:val="001D17D9"/>
    <w:rsid w:val="001E007D"/>
    <w:rsid w:val="001E3CF5"/>
    <w:rsid w:val="001E7828"/>
    <w:rsid w:val="001F1494"/>
    <w:rsid w:val="001F4D4F"/>
    <w:rsid w:val="001F77BD"/>
    <w:rsid w:val="00200BBE"/>
    <w:rsid w:val="0020464A"/>
    <w:rsid w:val="002120FF"/>
    <w:rsid w:val="00224082"/>
    <w:rsid w:val="00224413"/>
    <w:rsid w:val="002256BB"/>
    <w:rsid w:val="00225B92"/>
    <w:rsid w:val="002423F4"/>
    <w:rsid w:val="0025424F"/>
    <w:rsid w:val="002632EA"/>
    <w:rsid w:val="002633FE"/>
    <w:rsid w:val="00295F32"/>
    <w:rsid w:val="002A551A"/>
    <w:rsid w:val="002B301C"/>
    <w:rsid w:val="002C13B3"/>
    <w:rsid w:val="002D34A0"/>
    <w:rsid w:val="002D438B"/>
    <w:rsid w:val="002E061E"/>
    <w:rsid w:val="002E0F2D"/>
    <w:rsid w:val="002E2477"/>
    <w:rsid w:val="002E2B59"/>
    <w:rsid w:val="002E588C"/>
    <w:rsid w:val="002F5D31"/>
    <w:rsid w:val="00311238"/>
    <w:rsid w:val="00314DCF"/>
    <w:rsid w:val="00322A7E"/>
    <w:rsid w:val="00322C39"/>
    <w:rsid w:val="00337921"/>
    <w:rsid w:val="00352BA4"/>
    <w:rsid w:val="003546BF"/>
    <w:rsid w:val="00360EB4"/>
    <w:rsid w:val="00363E61"/>
    <w:rsid w:val="003711CA"/>
    <w:rsid w:val="00371296"/>
    <w:rsid w:val="00372E05"/>
    <w:rsid w:val="00373119"/>
    <w:rsid w:val="003822BF"/>
    <w:rsid w:val="00385177"/>
    <w:rsid w:val="003A2296"/>
    <w:rsid w:val="003A2DB1"/>
    <w:rsid w:val="003A524A"/>
    <w:rsid w:val="003D6BEA"/>
    <w:rsid w:val="003E7139"/>
    <w:rsid w:val="003F1D50"/>
    <w:rsid w:val="003F4336"/>
    <w:rsid w:val="0040041D"/>
    <w:rsid w:val="00400E8B"/>
    <w:rsid w:val="00400EE1"/>
    <w:rsid w:val="004016CB"/>
    <w:rsid w:val="004040BE"/>
    <w:rsid w:val="004040EF"/>
    <w:rsid w:val="00405067"/>
    <w:rsid w:val="00413B49"/>
    <w:rsid w:val="0041797B"/>
    <w:rsid w:val="004328CA"/>
    <w:rsid w:val="0043318B"/>
    <w:rsid w:val="00445496"/>
    <w:rsid w:val="004469A1"/>
    <w:rsid w:val="004534A0"/>
    <w:rsid w:val="00460C74"/>
    <w:rsid w:val="00462E89"/>
    <w:rsid w:val="004648AF"/>
    <w:rsid w:val="00476B7A"/>
    <w:rsid w:val="00482A8F"/>
    <w:rsid w:val="0049311E"/>
    <w:rsid w:val="00495D91"/>
    <w:rsid w:val="004A0CEE"/>
    <w:rsid w:val="004A2910"/>
    <w:rsid w:val="004A57C7"/>
    <w:rsid w:val="004A6613"/>
    <w:rsid w:val="004B51EB"/>
    <w:rsid w:val="004B6E11"/>
    <w:rsid w:val="004C41BA"/>
    <w:rsid w:val="004C5194"/>
    <w:rsid w:val="004C788F"/>
    <w:rsid w:val="004D0C6A"/>
    <w:rsid w:val="004E3254"/>
    <w:rsid w:val="00500C25"/>
    <w:rsid w:val="00501D25"/>
    <w:rsid w:val="00502868"/>
    <w:rsid w:val="00504783"/>
    <w:rsid w:val="00513348"/>
    <w:rsid w:val="00527F7C"/>
    <w:rsid w:val="00544110"/>
    <w:rsid w:val="00544730"/>
    <w:rsid w:val="00562246"/>
    <w:rsid w:val="00564EF5"/>
    <w:rsid w:val="0057547C"/>
    <w:rsid w:val="005767D6"/>
    <w:rsid w:val="005808F3"/>
    <w:rsid w:val="005850B5"/>
    <w:rsid w:val="00587CE8"/>
    <w:rsid w:val="005918C5"/>
    <w:rsid w:val="00591DE1"/>
    <w:rsid w:val="005968C7"/>
    <w:rsid w:val="005A52C0"/>
    <w:rsid w:val="005C1C56"/>
    <w:rsid w:val="005C5C4B"/>
    <w:rsid w:val="005D75A7"/>
    <w:rsid w:val="005E3E1A"/>
    <w:rsid w:val="005E75C1"/>
    <w:rsid w:val="005E7A85"/>
    <w:rsid w:val="005E7AA6"/>
    <w:rsid w:val="005F60DF"/>
    <w:rsid w:val="006035F1"/>
    <w:rsid w:val="0061049E"/>
    <w:rsid w:val="00614130"/>
    <w:rsid w:val="00616C26"/>
    <w:rsid w:val="00623805"/>
    <w:rsid w:val="006250DE"/>
    <w:rsid w:val="0063180D"/>
    <w:rsid w:val="00631EDF"/>
    <w:rsid w:val="00635999"/>
    <w:rsid w:val="0063684A"/>
    <w:rsid w:val="006379B5"/>
    <w:rsid w:val="00642040"/>
    <w:rsid w:val="00654A1C"/>
    <w:rsid w:val="0066403D"/>
    <w:rsid w:val="006729FA"/>
    <w:rsid w:val="00672C70"/>
    <w:rsid w:val="006760BB"/>
    <w:rsid w:val="00677A35"/>
    <w:rsid w:val="00685C49"/>
    <w:rsid w:val="006A2B74"/>
    <w:rsid w:val="006A6CF5"/>
    <w:rsid w:val="006B01EC"/>
    <w:rsid w:val="006B0EC5"/>
    <w:rsid w:val="006B573A"/>
    <w:rsid w:val="006C0F14"/>
    <w:rsid w:val="006C24DE"/>
    <w:rsid w:val="006D5DA6"/>
    <w:rsid w:val="006E0CC0"/>
    <w:rsid w:val="006E0FBC"/>
    <w:rsid w:val="006E15C0"/>
    <w:rsid w:val="006E6F08"/>
    <w:rsid w:val="006E791A"/>
    <w:rsid w:val="00702BA7"/>
    <w:rsid w:val="00711DA6"/>
    <w:rsid w:val="0072020C"/>
    <w:rsid w:val="00723124"/>
    <w:rsid w:val="0072612F"/>
    <w:rsid w:val="007276B5"/>
    <w:rsid w:val="00745FB3"/>
    <w:rsid w:val="00751258"/>
    <w:rsid w:val="007527C5"/>
    <w:rsid w:val="00754663"/>
    <w:rsid w:val="00763740"/>
    <w:rsid w:val="007637DB"/>
    <w:rsid w:val="00766D24"/>
    <w:rsid w:val="00772398"/>
    <w:rsid w:val="00773CAC"/>
    <w:rsid w:val="00777794"/>
    <w:rsid w:val="007901F5"/>
    <w:rsid w:val="00795900"/>
    <w:rsid w:val="00797E8D"/>
    <w:rsid w:val="007A6AFA"/>
    <w:rsid w:val="007B1DDB"/>
    <w:rsid w:val="007C68A8"/>
    <w:rsid w:val="007E472E"/>
    <w:rsid w:val="007E6805"/>
    <w:rsid w:val="007F1D16"/>
    <w:rsid w:val="008009A7"/>
    <w:rsid w:val="00806653"/>
    <w:rsid w:val="00814D4E"/>
    <w:rsid w:val="0082373D"/>
    <w:rsid w:val="00831FD4"/>
    <w:rsid w:val="00836CB3"/>
    <w:rsid w:val="0085109B"/>
    <w:rsid w:val="00855B22"/>
    <w:rsid w:val="00856842"/>
    <w:rsid w:val="00863BEC"/>
    <w:rsid w:val="00874766"/>
    <w:rsid w:val="0088598D"/>
    <w:rsid w:val="00893AF4"/>
    <w:rsid w:val="008A06D5"/>
    <w:rsid w:val="008A17D8"/>
    <w:rsid w:val="008A40A4"/>
    <w:rsid w:val="008A4A9F"/>
    <w:rsid w:val="008A5814"/>
    <w:rsid w:val="008A7D14"/>
    <w:rsid w:val="008B39AD"/>
    <w:rsid w:val="008B3A8A"/>
    <w:rsid w:val="008C0C39"/>
    <w:rsid w:val="008E1D61"/>
    <w:rsid w:val="008E4DF2"/>
    <w:rsid w:val="008F0CC5"/>
    <w:rsid w:val="008F2F88"/>
    <w:rsid w:val="00900C0F"/>
    <w:rsid w:val="009076B8"/>
    <w:rsid w:val="009112C8"/>
    <w:rsid w:val="00920199"/>
    <w:rsid w:val="00942558"/>
    <w:rsid w:val="00956778"/>
    <w:rsid w:val="009707E1"/>
    <w:rsid w:val="00976EFB"/>
    <w:rsid w:val="0098044F"/>
    <w:rsid w:val="00983870"/>
    <w:rsid w:val="00984BE5"/>
    <w:rsid w:val="00985A28"/>
    <w:rsid w:val="00994DE1"/>
    <w:rsid w:val="009969C0"/>
    <w:rsid w:val="009A1E3E"/>
    <w:rsid w:val="009A40EE"/>
    <w:rsid w:val="009A7E42"/>
    <w:rsid w:val="009B1BBD"/>
    <w:rsid w:val="009B3BAE"/>
    <w:rsid w:val="009E2937"/>
    <w:rsid w:val="009F08B3"/>
    <w:rsid w:val="009F1715"/>
    <w:rsid w:val="00A00D0D"/>
    <w:rsid w:val="00A11674"/>
    <w:rsid w:val="00A210F8"/>
    <w:rsid w:val="00A27CCD"/>
    <w:rsid w:val="00A56903"/>
    <w:rsid w:val="00A91FD5"/>
    <w:rsid w:val="00A95D81"/>
    <w:rsid w:val="00A9647A"/>
    <w:rsid w:val="00AA47F4"/>
    <w:rsid w:val="00AA6782"/>
    <w:rsid w:val="00AB64F2"/>
    <w:rsid w:val="00AC0B06"/>
    <w:rsid w:val="00AC4586"/>
    <w:rsid w:val="00AD0FE5"/>
    <w:rsid w:val="00AD2E7A"/>
    <w:rsid w:val="00AE000C"/>
    <w:rsid w:val="00AF7661"/>
    <w:rsid w:val="00B00380"/>
    <w:rsid w:val="00B05275"/>
    <w:rsid w:val="00B101F3"/>
    <w:rsid w:val="00B269C2"/>
    <w:rsid w:val="00B378B4"/>
    <w:rsid w:val="00B421F1"/>
    <w:rsid w:val="00B4374B"/>
    <w:rsid w:val="00B4583C"/>
    <w:rsid w:val="00B55946"/>
    <w:rsid w:val="00B61F47"/>
    <w:rsid w:val="00B66F09"/>
    <w:rsid w:val="00B745C1"/>
    <w:rsid w:val="00B74C89"/>
    <w:rsid w:val="00B77E87"/>
    <w:rsid w:val="00B80176"/>
    <w:rsid w:val="00B866CE"/>
    <w:rsid w:val="00B9318C"/>
    <w:rsid w:val="00BA21AE"/>
    <w:rsid w:val="00BA3626"/>
    <w:rsid w:val="00BB0E42"/>
    <w:rsid w:val="00BB2100"/>
    <w:rsid w:val="00BB328F"/>
    <w:rsid w:val="00BC2873"/>
    <w:rsid w:val="00BC4733"/>
    <w:rsid w:val="00BC78A7"/>
    <w:rsid w:val="00BE567F"/>
    <w:rsid w:val="00BE5932"/>
    <w:rsid w:val="00BF342E"/>
    <w:rsid w:val="00C03B25"/>
    <w:rsid w:val="00C10940"/>
    <w:rsid w:val="00C11B52"/>
    <w:rsid w:val="00C15FE5"/>
    <w:rsid w:val="00C27B19"/>
    <w:rsid w:val="00C31004"/>
    <w:rsid w:val="00C31A8B"/>
    <w:rsid w:val="00C331B4"/>
    <w:rsid w:val="00C33660"/>
    <w:rsid w:val="00C3615E"/>
    <w:rsid w:val="00C4010F"/>
    <w:rsid w:val="00C56FB7"/>
    <w:rsid w:val="00C629B4"/>
    <w:rsid w:val="00C6466A"/>
    <w:rsid w:val="00C81318"/>
    <w:rsid w:val="00C822D9"/>
    <w:rsid w:val="00C90634"/>
    <w:rsid w:val="00CA3692"/>
    <w:rsid w:val="00CA501C"/>
    <w:rsid w:val="00CA5C9D"/>
    <w:rsid w:val="00CB0C03"/>
    <w:rsid w:val="00CC6404"/>
    <w:rsid w:val="00CD003F"/>
    <w:rsid w:val="00CD3CA3"/>
    <w:rsid w:val="00CE23DB"/>
    <w:rsid w:val="00CE2E52"/>
    <w:rsid w:val="00CF5896"/>
    <w:rsid w:val="00CF651E"/>
    <w:rsid w:val="00D13939"/>
    <w:rsid w:val="00D416F9"/>
    <w:rsid w:val="00D41F73"/>
    <w:rsid w:val="00D56E4F"/>
    <w:rsid w:val="00D66FF0"/>
    <w:rsid w:val="00D67C06"/>
    <w:rsid w:val="00D70B64"/>
    <w:rsid w:val="00D76B13"/>
    <w:rsid w:val="00DA4B25"/>
    <w:rsid w:val="00DA7543"/>
    <w:rsid w:val="00DB16DE"/>
    <w:rsid w:val="00DD5280"/>
    <w:rsid w:val="00DE3599"/>
    <w:rsid w:val="00E002BA"/>
    <w:rsid w:val="00E01C85"/>
    <w:rsid w:val="00E06B2B"/>
    <w:rsid w:val="00E17208"/>
    <w:rsid w:val="00E31CCD"/>
    <w:rsid w:val="00E439C2"/>
    <w:rsid w:val="00E454DA"/>
    <w:rsid w:val="00E546E9"/>
    <w:rsid w:val="00E579D3"/>
    <w:rsid w:val="00E60FE0"/>
    <w:rsid w:val="00E63D92"/>
    <w:rsid w:val="00E71C33"/>
    <w:rsid w:val="00E724EC"/>
    <w:rsid w:val="00E8556B"/>
    <w:rsid w:val="00E906FC"/>
    <w:rsid w:val="00EB1423"/>
    <w:rsid w:val="00EB442D"/>
    <w:rsid w:val="00EB77E8"/>
    <w:rsid w:val="00EB7D63"/>
    <w:rsid w:val="00EC3E3A"/>
    <w:rsid w:val="00EC4974"/>
    <w:rsid w:val="00ED197E"/>
    <w:rsid w:val="00EE0996"/>
    <w:rsid w:val="00EE26EB"/>
    <w:rsid w:val="00EE736B"/>
    <w:rsid w:val="00EE7409"/>
    <w:rsid w:val="00F0001E"/>
    <w:rsid w:val="00F12AFE"/>
    <w:rsid w:val="00F17786"/>
    <w:rsid w:val="00F274F8"/>
    <w:rsid w:val="00F32AFB"/>
    <w:rsid w:val="00F346DE"/>
    <w:rsid w:val="00F405B8"/>
    <w:rsid w:val="00F47CE0"/>
    <w:rsid w:val="00F53AD9"/>
    <w:rsid w:val="00F72006"/>
    <w:rsid w:val="00F72074"/>
    <w:rsid w:val="00F744D3"/>
    <w:rsid w:val="00F80B69"/>
    <w:rsid w:val="00F823B3"/>
    <w:rsid w:val="00F837A9"/>
    <w:rsid w:val="00FA020E"/>
    <w:rsid w:val="00FA310C"/>
    <w:rsid w:val="00FA3A3E"/>
    <w:rsid w:val="00FA3FED"/>
    <w:rsid w:val="00FB0F16"/>
    <w:rsid w:val="00FC61D6"/>
    <w:rsid w:val="00FC73FB"/>
    <w:rsid w:val="00FD2A68"/>
    <w:rsid w:val="00FD2B87"/>
    <w:rsid w:val="00FD61E6"/>
    <w:rsid w:val="00FF52FD"/>
    <w:rsid w:val="00FF6A96"/>
    <w:rsid w:val="00FF73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E31CCD"/>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E31CCD"/>
    <w:pPr>
      <w:ind w:left="720"/>
      <w:contextualSpacing/>
    </w:pPr>
  </w:style>
  <w:style w:type="paragraph" w:styleId="Default" w:customStyle="true">
    <w:name w:val="Default"/>
    <w:rsid w:val="00E31CCD"/>
    <w:pPr>
      <w:autoSpaceDE w:val="false"/>
      <w:autoSpaceDN w:val="false"/>
      <w:adjustRightInd w:val="false"/>
    </w:pPr>
    <w:rPr>
      <w:rFonts w:ascii="Times New Roman" w:hAnsi="Times New Roman" w:cs="Times New Roman"/>
      <w:color w:val="000000"/>
      <w:sz w:val="24"/>
      <w:szCs w:val="24"/>
    </w:rPr>
  </w:style>
  <w:style w:type="paragraph" w:styleId="Tekstbalonia">
    <w:name w:val="Balloon Text"/>
    <w:basedOn w:val="Normal"/>
    <w:link w:val="TekstbaloniaChar"/>
    <w:uiPriority w:val="99"/>
    <w:semiHidden/>
    <w:unhideWhenUsed/>
    <w:rsid w:val="00AF766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AF7661"/>
    <w:rPr>
      <w:rFonts w:ascii="Tahoma" w:hAnsi="Tahoma" w:eastAsia="Times New Roman" w:cs="Tahoma"/>
      <w:sz w:val="16"/>
      <w:szCs w:val="16"/>
      <w:lang w:eastAsia="hr-HR"/>
    </w:rPr>
  </w:style>
  <w:style w:type="paragraph" w:styleId="Bezproreda">
    <w:name w:val="No Spacing"/>
    <w:uiPriority w:val="1"/>
    <w:qFormat/>
    <w:rsid w:val="00DB16DE"/>
  </w:style>
  <w:style w:type="character" w:styleId="Tekstrezerviranogmjesta">
    <w:name w:val="Placeholder Text"/>
    <w:basedOn w:val="Zadanifontodlomka"/>
    <w:uiPriority w:val="99"/>
    <w:semiHidden/>
    <w:rsid w:val="00BB0E42"/>
    <w:rPr>
      <w:color w:val="808080"/>
      <w:bdr w:val="none" w:color="auto" w:sz="0" w:space="0"/>
      <w:shd w:val="clear" w:color="auto" w:fill="CCFFFF"/>
    </w:rPr>
  </w:style>
  <w:style w:type="character" w:styleId="eSPISCCParagraphDefaultFont" w:customStyle="true">
    <w:name w:val="eSPIS_CC_Paragraph Default Font"/>
    <w:basedOn w:val="Zadanifontodlomka"/>
    <w:rsid w:val="00BB0E4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B0E42"/>
    <w:rPr>
      <w:bdr w:val="none" w:color="auto" w:sz="0" w:space="0"/>
      <w:shd w:val="clear" w:color="auto" w:fill="FFFFCC"/>
      <w:lang w:val="hr-HR"/>
    </w:rPr>
  </w:style>
  <w:style w:type="character" w:styleId="PozadinaSvijetloCrvena" w:customStyle="true">
    <w:name w:val="Pozadina_SvijetloCrvena"/>
    <w:basedOn w:val="eSPISCCParagraphDefaultFont"/>
    <w:rsid w:val="00BB0E42"/>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B0E42"/>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1CCD"/>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31CCD"/>
    <w:pPr>
      <w:ind w:left="720"/>
      <w:contextualSpacing/>
    </w:pPr>
  </w:style>
  <w:style w:customStyle="1" w:styleId="Default" w:type="paragraph">
    <w:name w:val="Default"/>
    <w:rsid w:val="00E31CCD"/>
    <w:pPr>
      <w:autoSpaceDE w:val="0"/>
      <w:autoSpaceDN w:val="0"/>
      <w:adjustRightInd w:val="0"/>
    </w:pPr>
    <w:rPr>
      <w:rFonts w:ascii="Times New Roman" w:cs="Times New Roman" w:hAnsi="Times New Roman"/>
      <w:color w:val="000000"/>
      <w:sz w:val="24"/>
      <w:szCs w:val="24"/>
    </w:rPr>
  </w:style>
  <w:style w:styleId="Tekstbalonia" w:type="paragraph">
    <w:name w:val="Balloon Text"/>
    <w:basedOn w:val="Normal"/>
    <w:link w:val="TekstbaloniaChar"/>
    <w:uiPriority w:val="99"/>
    <w:semiHidden/>
    <w:unhideWhenUsed/>
    <w:rsid w:val="00AF7661"/>
    <w:rPr>
      <w:rFonts w:ascii="Tahoma" w:cs="Tahoma" w:hAnsi="Tahoma"/>
      <w:sz w:val="16"/>
      <w:szCs w:val="16"/>
    </w:rPr>
  </w:style>
  <w:style w:customStyle="1" w:styleId="TekstbaloniaChar" w:type="character">
    <w:name w:val="Tekst balončića Char"/>
    <w:basedOn w:val="Zadanifontodlomka"/>
    <w:link w:val="Tekstbalonia"/>
    <w:uiPriority w:val="99"/>
    <w:semiHidden/>
    <w:rsid w:val="00AF7661"/>
    <w:rPr>
      <w:rFonts w:ascii="Tahoma" w:cs="Tahoma" w:eastAsia="Times New Roman" w:hAnsi="Tahoma"/>
      <w:sz w:val="16"/>
      <w:szCs w:val="16"/>
      <w:lang w:eastAsia="hr-HR"/>
    </w:rPr>
  </w:style>
  <w:style w:styleId="Bezproreda" w:type="paragraph">
    <w:name w:val="No Spacing"/>
    <w:uiPriority w:val="1"/>
    <w:qFormat/>
    <w:rsid w:val="00DB16DE"/>
  </w:style>
  <w:style w:styleId="Tekstrezerviranogmjesta" w:type="character">
    <w:name w:val="Placeholder Text"/>
    <w:basedOn w:val="Zadanifontodlomka"/>
    <w:uiPriority w:val="99"/>
    <w:semiHidden/>
    <w:rsid w:val="00BB0E42"/>
    <w:rPr>
      <w:color w:val="808080"/>
      <w:bdr w:color="auto" w:space="0" w:sz="0" w:val="none"/>
      <w:shd w:color="auto" w:fill="CCFFFF" w:val="clear"/>
    </w:rPr>
  </w:style>
  <w:style w:customStyle="1" w:styleId="eSPISCCParagraphDefaultFont" w:type="character">
    <w:name w:val="eSPIS_CC_Paragraph Default Font"/>
    <w:basedOn w:val="Zadanifontodlomka"/>
    <w:rsid w:val="00BB0E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0E42"/>
    <w:rPr>
      <w:bdr w:color="auto" w:space="0" w:sz="0" w:val="none"/>
      <w:shd w:color="auto" w:fill="FFFFCC" w:val="clear"/>
      <w:lang w:val="hr-HR"/>
    </w:rPr>
  </w:style>
  <w:style w:customStyle="1" w:styleId="PozadinaSvijetloCrvena" w:type="character">
    <w:name w:val="Pozadina_SvijetloCrvena"/>
    <w:basedOn w:val="eSPISCCParagraphDefaultFont"/>
    <w:rsid w:val="00BB0E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0E42"/>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4. rujna 2019.</izvorni_sadrzaj>
    <derivirana_varijabla naziv="DomainObject.StvarniPocetakDatum_1">4. rujna 2019.</derivirana_varijabla>
  </DomainObject.StvarniPocetakDatum>
  <DomainObject.StvarniZavrsetakDatum>
    <izvorni_sadrzaj>4. rujna 2019.</izvorni_sadrzaj>
    <derivirana_varijabla naziv="DomainObject.StvarniZavrsetakDatum_1">4. rujna 2019.</derivirana_varijabla>
  </DomainObject.StvarniZavrsetakDatum>
  <DomainObject.PlaniraniZavrsetakDatum>
    <izvorni_sadrzaj>4. rujna 2019.</izvorni_sadrzaj>
    <derivirana_varijabla naziv="DomainObject.PlaniraniZavrsetakDatum_1">4. rujna 2019.</derivirana_varijabla>
  </DomainObject.PlaniraniZavrsetakDatum>
  <DomainObject.PlaniraniPocetakDatum>
    <izvorni_sadrzaj>4. rujna 2019.</izvorni_sadrzaj>
    <derivirana_varijabla naziv="DomainObject.PlaniraniPocetakDatum_1">4. rujna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12</izvorni_sadrzaj>
    <derivirana_varijabla naziv="DomainObject.Zapisnik.BrojStranica_1">12</derivirana_varijabla>
  </DomainObject.Zapisnik.BrojStranica>
  <DomainObject.Zapisnik.DatumKreiranja>
    <izvorni_sadrzaj>4. rujna 2019.</izvorni_sadrzaj>
    <derivirana_varijabla naziv="DomainObject.Zapisnik.DatumKreiranja_1">4. rujna 2019.</derivirana_varijabla>
  </DomainObject.Zapisnik.DatumKreiranja>
  <DomainObject.Zapisnik.ImovinskaKorist>
    <izvorni_sadrzaj/>
    <derivirana_varijabla naziv="DomainObject.Zapisnik.ImovinskaKorist_1"/>
  </DomainObject.Zapisnik.ImovinskaKorist>
  <DomainObject.Zapisnik.Oznaka>
    <izvorni_sadrzaj>St-1094/2012-1240</izvorni_sadrzaj>
    <derivirana_varijabla naziv="DomainObject.Zapisnik.Oznaka_1">St-1094/2012-1240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 Ranko Tomašević; Veronika Grubišić; Jozo Jerković; Sebastijan Paunović; Dragan Josipović; Maja Došlić Leš; Robert Gruber; Marija Pavletić; DARKO SMOLJAN; Stipe Kljaić; B MAMIĆ; Mirjana Grubišić; IVAN ČOP; Marinka Perić; Sanja Lazić; Domagoj Šoše; IMPALA TRGOVINA, društvo s ograničenom odgovornošću za trgovinu i usluge; Martina Vuletić; ANTO PERIĆ; Marjan Leši; JOSIP VULETIĆ; Matija Jozić; Anđelka Marijanović; Marjan Bavčević; Marijan Malekin; DAJANA ANTONIJA BEBEK; Miro Šahinović; OPERETA LEGALIZACIJA društvo s ograničenom odgovornošću za promet nekretnina; Josip Biočić; Fikret Osmanović; Darko Šebalj; Jerko Huljev; Jakov Šošić; Jasmin Čaušević; Franjo Kušević; Rina Broqi; IVAN KRALJ; Mladen Petrlić; Zvonko Babić; Zvjezdana Balen-Vuglač; HOJSKI NEKRETNINE društvo s ograničenom odgovornošću za proizvodnju, trgovinu i usluge; Dragana Drobac; METRO LIVING d.o.o. za trgovinu i usluge; Martina Peričić; Ivona Vuglač; Darko Acalinović; Sandra Prskalo; Ranko Vukosavljević; CENTAR VIZIJA d.o.o. za trgovinu; Stjepan Žuljić; AQUAMONT d.o.o. za graditeljstvo, trgovinu i usluge; Dalibor Koljenik; JOSIP PETRIČEVIĆ; Dino Marjanović; Otilia Varoščić; Krešimir Flas; Ivanka Zubčić; Sanja Šukunda; Martinna Lana Kordić; BORIS JURIĆ; Zlata Piler; Ljubica Vidak; Anđela Matanović; Petra Kovač; Valentina Pavković; Božidar Lokner; Miroslav Jurković; Tea Kolić; IVICA TOMIĆ; JOSIP JELIĆ; Magda Butorac; Vladimir Čavlović; Tatjana Mateković; Vesna Mladina; Miroslav Šarić; Vedran Juroš; Nikola Klaić; Boris Hipp; Robert Žunić; STUDIO RENTAL d.o.o. za usluge; Darko Barišić; Željko Borovička; Zdenko Tica; Sabina Abdurahimi; Darije Petolas; Perica Mitrović; Matija Špičić; Natali Bogićević; Filip Grilec; Zdenka Štern; Vladimir Vrhovec; Oliver Zorić; Vjekoslav Caktaš; TOMISLAV MILIČEVIĆ; Antun Galić; VRHUNSKA GRADNJA j.d.o.o. za usluge; Božica Bronzović Arbanas; Kristina Tadić; Bernardica Djapić; Anita Zrinjan; MARKO MARTINOVIĆ; NEKTUS INTERIJERI d.o.o. za usluge; Josip Munđar; Igor Bubnjić; Branka Lozić; Marinko Ratković; Dominik Brkić; Ljubica Žuljić; Ivan Tržić; DETONEX d.o.o. za trgovinu; Vanna Bojović; Alan Jurković; Branka Tomaško; Ilija Tufeković; Antun-Željko Gidi; Višnja Broqi; GORAN TOMIĆ; Nebojša Perić; Alen Jelovac; Petar Klipić; Maja Katana; Goran Crepulja; Jelena Jozić; Ela Mihovilović Brkić; Miodrag Lesar; Iris Cekuš Soltz; ORION ULAGANJA d.o.o. za usluge</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 Ranko Tomašević; Veronika Grubišić; Jozo Jerković; Sebastijan Paunović; Dragan Josipović; Maja Došlić Leš; Robert Gruber; Marija Pavletić; DARKO SMOLJAN; Stipe Kljaić; B MAMIĆ; Mirjana Grubišić; IVAN ČOP; Marinka Perić; Sanja Lazić; Domagoj Šoše; IMPALA TRGOVINA, društvo s ograničenom odgovornošću za trgovinu i usluge; Martina Vuletić; ANTO PERIĆ; Marjan Leši; JOSIP VULETIĆ; Matija Jozić; Anđelka Marijanović; Marjan Bavčević; Marijan Malekin; DAJANA ANTONIJA BEBEK; Miro Šahinović; OPERETA LEGALIZACIJA društvo s ograničenom odgovornošću za promet nekretnina; Josip Biočić; Fikret Osmanović; Darko Šebalj; Jerko Huljev; Jakov Šošić; Jasmin Čaušević; Franjo Kušević; Rina Broqi; IVAN KRALJ; Mladen Petrlić; Zvonko Babić; Zvjezdana Balen-Vuglač; HOJSKI NEKRETNINE društvo s ograničenom odgovornošću za proizvodnju, trgovinu i usluge; Dragana Drobac; METRO LIVING d.o.o. za trgovinu i usluge; Martina Peričić; Ivona Vuglač; Darko Acalinović; Sandra Prskalo; Ranko Vukosavljević; CENTAR VIZIJA d.o.o. za trgovinu; Stjepan Žuljić; AQUAMONT d.o.o. za graditeljstvo, trgovinu i usluge; Dalibor Koljenik; JOSIP PETRIČEVIĆ; Dino Marjanović; Otilia Varoščić; Krešimir Flas; Ivanka Zubčić; Sanja Šukunda; Martinna Lana Kordić; BORIS JURIĆ; Zlata Piler; Ljubica Vidak; Anđela Matanović; Petra Kovač; Valentina Pavković; Božidar Lokner; Miroslav Jurković; Tea Kolić; IVICA TOMIĆ; JOSIP JELIĆ; Magda Butorac; Vladimir Čavlović; Tatjana Mateković; Vesna Mladina; Miroslav Šarić; Vedran Juroš; Nikola Klaić; Boris Hipp; Robert Žunić; STUDIO RENTAL d.o.o. za usluge; Darko Barišić; Željko Borovička; Zdenko Tica; Sabina Abdurahimi; Darije Petolas; Perica Mitrović; Matija Špičić; Natali Bogićević; Filip Grilec; Zdenka Štern; Vladimir Vrhovec; Oliver Zorić; Vjekoslav Caktaš; TOMISLAV MILIČEVIĆ; Antun Galić; VRHUNSKA GRADNJA j.d.o.o. za usluge; Božica Bronzović Arbanas; Kristina Tadić; Bernardica Djapić; Anita Zrinjan; MARKO MARTINOVIĆ; NEKTUS INTERIJERI d.o.o. za usluge; Josip Munđar; Igor Bubnjić; Branka Lozić; Marinko Ratković; Dominik Brkić; Ljubica Žuljić; Ivan Tržić; DETONEX d.o.o. za trgovinu; Vanna Bojović; Alan Jurković; Branka Tomaško; Ilija Tufeković; Antun-Željko Gidi; Višnja Broqi; GORAN TOMIĆ; Nebojša Perić; Alen Jelovac; Petar Klipić; Maja Katana; Goran Crepulja; Jelena Jozić; Ela Mihovilović Brkić; Miodrag Lesar; Iris Cekuš Soltz; ORION ULAGANJA d.o.o. za usluge</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OIB 05965133878;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 Ranko Tomašević, OIB 86778817194; Veronika Grubišić, OIB 10961890432; Jozo Jerković, OIB 16863827730; Sebastijan Paunović, OIB 71479698322; Dragan Josipović, OIB 05767821988; Maja Došlić Leš, OIB 75355077589; Robert Gruber, OIB 72359897820; Marija Pavletić, OIB 67403334435; DARKO SMOLJAN; Stipe Kljaić, OIB 04222923717; B MAMIĆ; Mirjana Grubišić, OIB 71833983967; IVAN ČOP; Marinka Perić, OIB 11689582126; Sanja Lazić, OIB 93538380913; Domagoj Šoše, OIB 76698290315; IMPALA TRGOVINA, društvo s ograničenom odgovornošću za trgovinu i usluge, OIB 74349957002; Martina Vuletić, OIB 73670201850; ANTO PERIĆ; Marjan Leši, OIB 77679532298; JOSIP VULETIĆ; Matija Jozić, OIB 63838897711; Anđelka Marijanović, OIB 50730779773; Marjan Bavčević, OIB 26538063798; Marijan Malekin, OIB 58644776096; DAJANA ANTONIJA BEBEK; Miro Šahinović, OIB 06143438724; OPERETA LEGALIZACIJA društvo s ograničenom odgovornošću za promet nekretnina, OIB 59459077421; Josip Biočić, OIB 01933666749; Fikret Osmanović, OIB 72517850145; Darko Šebalj, OIB 05296710885; Jerko Huljev, OIB 18648097894; Jakov Šošić, OIB 77618338351; Jasmin Čaušević, OIB 18030083498; Franjo Kušević, OIB 46060556856; Rina Broqi, OIB 27121995258; IVAN KRALJ; Mladen Petrlić, OIB 88977535430; Zvonko Babić, OIB 70434924687; Zvjezdana Balen-Vuglač, OIB 41427375263; HOJSKI NEKRETNINE društvo s ograničenom odgovornošću za proizvodnju, trgovinu i usluge, OIB 48954500679; Dragana Drobac, OIB 50310836278; METRO LIVING d.o.o. za trgovinu i usluge, OIB 18836443912; Martina Peričić, OIB 41096827899; Ivona Vuglač, OIB 68310426614; Darko Acalinović, OIB 00614141617; Sandra Prskalo, OIB 89797926066; Ranko Vukosavljević, OIB 51556794836; CENTAR VIZIJA d.o.o. za trgovinu, OIB 05417850582; Stjepan Žuljić, OIB 86416796158; AQUAMONT d.o.o. za graditeljstvo, trgovinu i usluge, OIB 85058985197; Dalibor Koljenik, OIB 32237070324; JOSIP PETRIČEVIĆ; Dino Marjanović, OIB 94571187643; Otilia Varoščić, OIB 29857255382; Krešimir Flas, OIB 24601707285; Ivanka Zubčić, OIB 81995032685; Sanja Šukunda, OIB 59006877827; Martinna Lana Kordić, OIB 17298754112; BORIS JURIĆ; Zlata Piler, OIB 13123416897; Ljubica Vidak, OIB 59045015690; Anđela Matanović, OIB 23863557391; Petra Kovač, OIB 81818391740; Valentina Pavković, OIB 87067683188; Božidar Lokner, OIB 27430987328; Miroslav Jurković, OIB 54288805565; Tea Kolić, OIB 41585198769; IVICA TOMIĆ; JOSIP JELIĆ; Magda Butorac, OIB 08583634020; Vladimir Čavlović, OIB 56625730708; Tatjana Mateković, OIB 74561760663; Vesna Mladina, OIB 71801437335; Miroslav Šarić, OIB 25341165767; Vedran Juroš, OIB 63902441919; Nikola Klaić, OIB 48832374139; Boris Hipp, OIB 42112609273; Robert Žunić, OIB 45515944422; STUDIO RENTAL d.o.o. za usluge, OIB 04132278774; Darko Barišić, OIB 62519692888; Željko Borovička, OIB 56179447139; Zdenko Tica, OIB 49584641587; Sabina Abdurahimi, OIB 67660387238; Darije Petolas, OIB 10344917608; Perica Mitrović, OIB 29538074286; Matija Špičić, OIB 02495519389; Natali Bogićević, OIB 84056119217; Filip Grilec, OIB 94471925962; Zdenka Štern, OIB 32826205231; Vladimir Vrhovec, OIB 36459972653; Oliver Zorić, OIB 35822433380; Vjekoslav Caktaš, OIB 62953165590; TOMISLAV MILIČEVIĆ; Antun Galić, OIB 26954182575; VRHUNSKA GRADNJA j.d.o.o. za usluge, OIB 44285161879; Božica Bronzović Arbanas, OIB 81109718920; Kristina Tadić, OIB 34964601979; Bernardica Djapić, OIB 83416361565; Anita Zrinjan, OIB 45979512796; MARKO MARTINOVIĆ; NEKTUS INTERIJERI d.o.o. za usluge, OIB 87157825646; Josip Munđar, OIB 55396621716; Igor Bubnjić, OIB 68673320401; Branka Lozić, OIB 03377626486; Marinko Ratković, OIB 54057243372; Dominik Brkić, OIB 14406310871; Ljubica Žuljić, OIB 47641118940; Ivan Tržić, OIB 88170432071; DETONEX d.o.o. za trgovinu, OIB 84246899345; Vanna Bojović, OIB 83656206667; Alan Jurković, OIB 53995301946; Branka Tomaško, OIB 93793808015; Ilija Tufeković, OIB 85272849807; Antun-Željko Gidi, OIB 68779306540; Višnja Broqi, OIB 35093755829; GORAN TOMIĆ; Nebojša Perić, OIB 17683491651; Alen Jelovac, OIB 92213194197; Petar Klipić, OIB 72968154640; Maja Katana, OIB 98013783313; Goran Crepulja, OIB 18982056058; Jelena Jozić, OIB 61368880664; Ela Mihovilović Brkić, OIB 71624369158; Miodrag Lesar, OIB 04182813536; Iris Cekuš Soltz, OIB 72558220282; ORION ULAGANJA d.o.o. za usluge, OIB 45663810571</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OIB 05965133878;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 Ranko Tomašević, OIB 86778817194; Veronika Grubišić, OIB 10961890432; Jozo Jerković, OIB 16863827730; Sebastijan Paunović, OIB 71479698322; Dragan Josipović, OIB 05767821988; Maja Došlić Leš, OIB 75355077589; Robert Gruber, OIB 72359897820; Marija Pavletić, OIB 67403334435; DARKO SMOLJAN; Stipe Kljaić, OIB 04222923717; B MAMIĆ; Mirjana Grubišić, OIB 71833983967; IVAN ČOP; Marinka Perić, OIB 11689582126; Sanja Lazić, OIB 93538380913; Domagoj Šoše, OIB 76698290315; IMPALA TRGOVINA, društvo s ograničenom odgovornošću za trgovinu i usluge, OIB 74349957002; Martina Vuletić, OIB 73670201850; ANTO PERIĆ; Marjan Leši, OIB 77679532298; JOSIP VULETIĆ; Matija Jozić, OIB 63838897711; Anđelka Marijanović, OIB 50730779773; Marjan Bavčević, OIB 26538063798; Marijan Malekin, OIB 58644776096; DAJANA ANTONIJA BEBEK; Miro Šahinović, OIB 06143438724; OPERETA LEGALIZACIJA društvo s ograničenom odgovornošću za promet nekretnina, OIB 59459077421; Josip Biočić, OIB 01933666749; Fikret Osmanović, OIB 72517850145; Darko Šebalj, OIB 05296710885; Jerko Huljev, OIB 18648097894; Jakov Šošić, OIB 77618338351; Jasmin Čaušević, OIB 18030083498; Franjo Kušević, OIB 46060556856; Rina Broqi, OIB 27121995258; IVAN KRALJ; Mladen Petrlić, OIB 88977535430; Zvonko Babić, OIB 70434924687; Zvjezdana Balen-Vuglač, OIB 41427375263; HOJSKI NEKRETNINE društvo s ograničenom odgovornošću za proizvodnju, trgovinu i usluge, OIB 48954500679; Dragana Drobac, OIB 50310836278; METRO LIVING d.o.o. za trgovinu i usluge, OIB 18836443912; Martina Peričić, OIB 41096827899; Ivona Vuglač, OIB 68310426614; Darko Acalinović, OIB 00614141617; Sandra Prskalo, OIB 89797926066; Ranko Vukosavljević, OIB 51556794836; CENTAR VIZIJA d.o.o. za trgovinu, OIB 05417850582; Stjepan Žuljić, OIB 86416796158; AQUAMONT d.o.o. za graditeljstvo, trgovinu i usluge, OIB 85058985197; Dalibor Koljenik, OIB 32237070324; JOSIP PETRIČEVIĆ; Dino Marjanović, OIB 94571187643; Otilia Varoščić, OIB 29857255382; Krešimir Flas, OIB 24601707285; Ivanka Zubčić, OIB 81995032685; Sanja Šukunda, OIB 59006877827; Martinna Lana Kordić, OIB 17298754112; BORIS JURIĆ; Zlata Piler, OIB 13123416897; Ljubica Vidak, OIB 59045015690; Anđela Matanović, OIB 23863557391; Petra Kovač, OIB 81818391740; Valentina Pavković, OIB 87067683188; Božidar Lokner, OIB 27430987328; Miroslav Jurković, OIB 54288805565; Tea Kolić, OIB 41585198769; IVICA TOMIĆ; JOSIP JELIĆ; Magda Butorac, OIB 08583634020; Vladimir Čavlović, OIB 56625730708; Tatjana Mateković, OIB 74561760663; Vesna Mladina, OIB 71801437335; Miroslav Šarić, OIB 25341165767; Vedran Juroš, OIB 63902441919; Nikola Klaić, OIB 48832374139; Boris Hipp, OIB 42112609273; Robert Žunić, OIB 45515944422; STUDIO RENTAL d.o.o. za usluge, OIB 04132278774; Darko Barišić, OIB 62519692888; Željko Borovička, OIB 56179447139; Zdenko Tica, OIB 49584641587; Sabina Abdurahimi, OIB 67660387238; Darije Petolas, OIB 10344917608; Perica Mitrović, OIB 29538074286; Matija Špičić, OIB 02495519389; Natali Bogićević, OIB 84056119217; Filip Grilec, OIB 94471925962; Zdenka Štern, OIB 32826205231; Vladimir Vrhovec, OIB 36459972653; Oliver Zorić, OIB 35822433380; Vjekoslav Caktaš, OIB 62953165590; TOMISLAV MILIČEVIĆ; Antun Galić, OIB 26954182575; VRHUNSKA GRADNJA j.d.o.o. za usluge, OIB 44285161879; Božica Bronzović Arbanas, OIB 81109718920; Kristina Tadić, OIB 34964601979; Bernardica Djapić, OIB 83416361565; Anita Zrinjan, OIB 45979512796; MARKO MARTINOVIĆ; NEKTUS INTERIJERI d.o.o. za usluge, OIB 87157825646; Josip Munđar, OIB 55396621716; Igor Bubnjić, OIB 68673320401; Branka Lozić, OIB 03377626486; Marinko Ratković, OIB 54057243372; Dominik Brkić, OIB 14406310871; Ljubica Žuljić, OIB 47641118940; Ivan Tržić, OIB 88170432071; DETONEX d.o.o. za trgovinu, OIB 84246899345; Vanna Bojović, OIB 83656206667; Alan Jurković, OIB 53995301946; Branka Tomaško, OIB 93793808015; Ilija Tufeković, OIB 85272849807; Antun-Željko Gidi, OIB 68779306540; Višnja Broqi, OIB 35093755829; GORAN TOMIĆ; Nebojša Perić, OIB 17683491651; Alen Jelovac, OIB 92213194197; Petar Klipić, OIB 72968154640; Maja Katana, OIB 98013783313; Goran Crepulja, OIB 18982056058; Jelena Jozić, OIB 61368880664; Ela Mihovilović Brkić, OIB 71624369158; Miodrag Lesar, OIB 04182813536; Iris Cekuš Soltz, OIB 72558220282; ORION ULAGANJA d.o.o. za usluge, OIB 45663810571</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Jaruščica 11, 10000 Zagreb;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 Ranko Tomašević, Zamenhofova Ulica 6, 10000 Zagreb; Veronika Grubišić, Ulica Ivice Kičmanovića 22, 10000 Zagreb; Jozo Jerković, Jaruščica 5 A, 10000 Zagreb; Sebastijan Paunović, Ulica Vladimira Filakovca 5, 10000 Zagreb; Dragan Josipović, Milana Nemičića 19, 44250 Petrinja; Maja Došlić Leš, Frankopanska 1, 35410 Batrina; Robert Gruber, Štefanićeva Ulica 8, 10000 Zagreb; Marija Pavletić, Ulica Rudolfa Bićanića 16, 10000 Zagreb; DARKO SMOLJAN, STADITTEIL NEUHAUSEN AMTACKERSTR METZINGEN, 72555 STADITTEIL NEUHAUSEN AMTACKERSTR METZINGEN; Stipe Kljaić, Jaruščica 5 A, 10000 Zagreb; B MAMIĆ, Šestinski dol 135, 10000 Zagreb; Mirjana Grubišić, Trnava I. 51 A, 10000 Zagreb; IVAN ČOP, Jaruščica 5/A, 10000 Zagreb; Marinka Perić, Filipa Macure 21, Banja Luka; Sanja Lazić, Kralja Tomislava 17, 33520 Slatina; Domagoj Šoše, Logorište 19 A, 47000 Karlovac; IMPALA TRGOVINA, društvo s ograničenom odgovornošću za trgovinu i usluge, Ivana Keleka 83, 10360 Sesvete; Martina Vuletić, Kalabarovo Vrelo 12, 10000 Zagreb; ANTO PERIĆ, BIHAĆKA 30 SESVETSKI KRALJEVEC, 10360 Sesvete; Marjan Leši, Stubička Ulica 91 A, 10000 Zagreb; JOSIP VULETIĆ, ULICA ANÐELA NUIĆA 97, 10000 Zagreb; Matija Jozić, Štibrenska Ulica 1 A, 10360 Sesvete; Anđelka Marijanović, Trpinjska Ulica 3, 10000 Zagreb; Marjan Bavčević, Skradinska 3, 21000 Split; Marijan Malekin, Vrlička Ulica 63, 21230 Sinj; DAJANA ANTONIJA BEBEK, JARUŠČICA 11, 10000 Zagreb; Miro Šahinović, Ulica Nike Grškovića 4, 10000 Zagreb; OPERETA LEGALIZACIJA društvo s ograničenom odgovornošću za promet nekretnina, Kranjčevićeva 53, 10000 Zagreb; Josip Biočić, Mendlova Ulica 7, 10000 Zagreb; Fikret Osmanović, Palackého 132, Marianske Lazne; Darko Šebalj, Posavsko Vrbovo 89 A, 10411 Vrbovo Posavsko; Jerko Huljev, 4. Rakitski Odvojak 5, 10437 Rakitje; Jakov Šošić, Odeska 6, 21000 Split; Jasmin Čaušević, Čaklje 37, 21327 Podgora; Franjo Kušević, Lučelnica 87, 10451 Lučelnica; Rina Broqi, Horvaćanska Cesta 166, 10000 Zagreb; IVAN KRALJ, V. VRBICE 15, 10250 Lučko; Mladen Petrlić, Ludbreška Ulica 10, 10000 Zagreb; Zvonko Babić, Jurice Muraia 2, 40000 Čakovec; Zvjezdana Balen-Vuglač, Marinići 80 B, 51216 Marinići; HOJSKI NEKRETNINE društvo s ograničenom odgovornošću za proizvodnju, trgovinu i usluge, Majdakova 45, 10000 Zagreb; Dragana Drobac, Cernik 225, 51218 Cernik; METRO LIVING d.o.o. za trgovinu i usluge, Sobolski put 16, 10000 Zagreb; Martina Peričić, Ulica Ivana Zahara 3, 10000 Zagreb; Ivona Vuglač, Marinići 80 B, 51216 Marinići; Darko Acalinović, Vladimira Nazora 90, 21480 Vis; Sandra Prskalo, Jablanovac 24, 10000 Zagreb; Ranko Vukosavljević, Kutnjački Put 6, 10000 Zagreb; CENTAR VIZIJA d.o.o. za trgovinu, Kranjčevićeva 53, 10000 Zagreb; Stjepan Žuljić, Sisačka 16, 10410 Velika Gorica; AQUAMONT d.o.o. za graditeljstvo, trgovinu i usluge, Sobolski put 16, 10000 Zagreb; Dalibor Koljenik, Koranska 8, 31500 Našice; JOSIP PETRIČEVIĆ, ŠETALIŠTE 150. BRIGADE 8, 10000 Zagreb; Dino Marjanović, Ulica Ljudevita Posavskog 16, 10000 Zagreb; Otilia Varoščić, Jablanska Ulica 32, 10000 Zagreb; Krešimir Flas, Vlatka Mačeka 10, 35000 Slavonski Brod; Ivanka Zubčić, UL. HRVATSKIH BRANITELJA 7 (ranije: PRIDRAGA, PRIDRAGA, 104), 23312 Pridraga; Sanja Šukunda, Ulica Brune Bušića 3, 10000 Zagreb; Martinna Lana Kordić, Slavka Kolara 35, 10410 Velika Gorica; BORIS JURIĆ, VIJENAC DINARE, 31000 Osijek; Zlata Piler, Ulica Nikole Pavića 34, 10000 Zagreb; Ljubica Vidak, Jaruščica 5 A, 10000 Zagreb; Anđela Matanović, Nova X 55, 22202 Rogoznica; Petra Kovač, Sopnički Odvojak 5 C, 10000 Zagreb; Valentina Pavković, Jaruščica 7 A, 10000 Zagreb; Božidar Lokner, Jaruščica 7 A, 10000 Zagreb; Miroslav Jurković, Razumov Breg 6, 10435 Falašćak; Tea Kolić, Luketići 55, 47300 Zagorje; IVICA TOMIĆ, VRANIĆEVA 11, 10000 Zagreb; JOSIP JELIĆ, SLAVKA KOLARA 35, 10410 Velika Gorica; Magda Butorac, Bana Jelačića 55, 32221 Cerić; Vladimir Čavlović, Ulica Anđela Gabrijela 19, 32100 Vinkovci; Tatjana Mateković, Medveščak 99, 10000 Zagreb; Vesna Mladina, Ozaljska Ulica 96, 10000 Zagreb; Miroslav Šarić, Jaruščica 7, 10000 Zagreb; Vedran Juroš, Ulica Kralja Petra Svačića 3, 31000 Osijek; Nikola Klaić, Lojenov Prilaz 10, 10000 Zagreb; Boris Hipp, ULICA BANA TEODORA PEJAČEVIĆA 9 (ranije: NAŠICE, AUGUSTA CESARCA, 9), 31500 Našice; Robert Žunić, Savska Opatovina 34, 10000 Zagreb; STUDIO RENTAL d.o.o. za usluge, Športska 25, 10410 Novo Čiče; Darko Barišić, Huzjanova Ulica 22, 10000 Zagreb; Željko Borovička, Barčev Trg 14, 10000 Zagreb; Zdenko Tica, Ulica Vladimira Nazora 18, 34551 Lipik; Sabina Abdurahimi, Kombolova Ulica 3, 10000 Zagreb; Darije Petolas, Fancevljev Prilaz 8, 10000 Zagreb; Perica Mitrović, Kardinala Alojzija Stepinca 35, 31000 Osijek; Matija Špičić, Špičićeva Ulica 4, 10410 Mičevec; Natali Bogićević, Cvjetno Naselje 14, 10410 Velika Gorica; Filip Grilec, Ulica Cvijete Zuzorić 53, 10000 Zagreb; Zdenka Štern, Oreškovićeva Ulica 6 V, 10000 Zagreb; Vladimir Vrhovec, Jaruščica 11, 10000 Zagreb; Oliver Zorić, Jaruščica 11, 10000 Zagreb; Vjekoslav Caktaš, Solinske Mladeži 69 A, 21210 Solin; TOMISLAV MILIČEVIĆ, VELIKI POGANAC 5, 48312 Veliki Poganac; Antun Galić, Šetal.150.brigade Hrvat.vojske 1, 10000 Zagreb; VRHUNSKA GRADNJA j.d.o.o. za usluge, Havidićeva 16, 10000 Zagreb; Božica Bronzović Arbanas, Jaruščica 5 A, 10000 Zagreb; Kristina Tadić, Omladinska Ulica 26, 10310 Ivanić-Grad; Bernardica Djapić, Ulica Božidara Magovca 48, 10000 Zagreb; Anita Zrinjan, Medsave 26, 10430 Medsave; MARKO MARTINOVIĆ, STENJEVEČKA 35, 10000 Zagreb; NEKTUS INTERIJERI d.o.o. za usluge, Ulica Vojina Bakića 2, 10000 Zagreb; Josip Munđar, Ulica Đurđice Agićeve 3, 10000 Zagreb; Igor Bubnjić, Prvomajska 11, 43500 Daruvar; Branka Lozić, Ulica Ferde Livadića 10, 10290 Zaprešić; Marinko Ratković, Škarnik 26, 42223 Škarnik; Dominik Brkić, Jaruščica 9 D, 10000 Zagreb; Ljubica Žuljić, Sisačka 16, 10410 Velika Gorica; Ivan Tržić, Franje Blažinca 29, 10370 Kozinščak; DETONEX d.o.o. za trgovinu, Horvaćanska cesta 23, 10000 Zagreb; Vanna Bojović, Bartolići 35, 10000 Zagreb; Alan Jurković, Topnička Ulica 10, 10000 Zagreb; Branka Tomaško, Grančarska Ulica V. Odvojak 2, 10257 Kupinečki Kraljevec; Ilija Tufeković, Savski Gaj Iii. 18, 10000 Zagreb; Antun-Željko Gidi, Jaruščica 5, 10000 Zagreb; Višnja Broqi, Lanište 1 J, 10000 Zagreb; GORAN TOMIĆ, BUKOVAČKA CESTA 331 A, 10000 Zagreb; Nebojša Perić, Baburičina Ulica 17, 10000 Zagreb; Alen Jelovac, Trg Kralja Tomislava 6, 10000 Zagreb; Petar Klipić, Pičmanova Ulica 5, 10000 Zagreb; Maja Katana, Ulica Milana Ogrizovića 2, 10000 Zagreb; Goran Crepulja, Špadići 78, 52440 Poreč; Jelena Jozić, Dankovečka Ulica 104, 10000 Zagreb; Ela Mihovilović Brkić, Prisavlje 10, 10000 Zagreb; Miodrag Lesar, Dolenica 12 F, 10250 Lučko; Iris Cekuš Soltz, Ulica Josipa Pupačića 4, 10000 Zagreb; ORION ULAGANJA d.o.o. za usluge, Jaruščica 11,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Jaruščica 11, 10000 Zagreb;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 Ranko Tomašević, Zamenhofova Ulica 6, 10000 Zagreb; Veronika Grubišić, Ulica Ivice Kičmanovića 22, 10000 Zagreb; Jozo Jerković, Jaruščica 5 A, 10000 Zagreb; Sebastijan Paunović, Ulica Vladimira Filakovca 5, 10000 Zagreb; Dragan Josipović, Milana Nemičića 19, 44250 Petrinja; Maja Došlić Leš, Frankopanska 1, 35410 Batrina; Robert Gruber, Štefanićeva Ulica 8, 10000 Zagreb; Marija Pavletić, Ulica Rudolfa Bićanića 16, 10000 Zagreb; DARKO SMOLJAN, STADITTEIL NEUHAUSEN AMTACKERSTR METZINGEN, 72555 STADITTEIL NEUHAUSEN AMTACKERSTR METZINGEN; Stipe Kljaić, Jaruščica 5 A, 10000 Zagreb; B MAMIĆ, Šestinski dol 135, 10000 Zagreb; Mirjana Grubišić, Trnava I. 51 A, 10000 Zagreb; IVAN ČOP, Jaruščica 5/A, 10000 Zagreb; Marinka Perić, Filipa Macure 21, Banja Luka; Sanja Lazić, Kralja Tomislava 17, 33520 Slatina; Domagoj Šoše, Logorište 19 A, 47000 Karlovac; IMPALA TRGOVINA, društvo s ograničenom odgovornošću za trgovinu i usluge, Ivana Keleka 83, 10360 Sesvete; Martina Vuletić, Kalabarovo Vrelo 12, 10000 Zagreb; ANTO PERIĆ, BIHAĆKA 30 SESVETSKI KRALJEVEC, 10360 Sesvete; Marjan Leši, Stubička Ulica 91 A, 10000 Zagreb; JOSIP VULETIĆ, ULICA ANÐELA NUIĆA 97, 10000 Zagreb; Matija Jozić, Štibrenska Ulica 1 A, 10360 Sesvete; Anđelka Marijanović, Trpinjska Ulica 3, 10000 Zagreb; Marjan Bavčević, Skradinska 3, 21000 Split; Marijan Malekin, Vrlička Ulica 63, 21230 Sinj; DAJANA ANTONIJA BEBEK, JARUŠČICA 11, 10000 Zagreb; Miro Šahinović, Ulica Nike Grškovića 4, 10000 Zagreb; OPERETA LEGALIZACIJA društvo s ograničenom odgovornošću za promet nekretnina, Kranjčevićeva 53, 10000 Zagreb; Josip Biočić, Mendlova Ulica 7, 10000 Zagreb; Fikret Osmanović, Palackého 132, Marianske Lazne; Darko Šebalj, Posavsko Vrbovo 89 A, 10411 Vrbovo Posavsko; Jerko Huljev, 4. Rakitski Odvojak 5, 10437 Rakitje; Jakov Šošić, Odeska 6, 21000 Split; Jasmin Čaušević, Čaklje 37, 21327 Podgora; Franjo Kušević, Lučelnica 87, 10451 Lučelnica; Rina Broqi, Horvaćanska Cesta 166, 10000 Zagreb; IVAN KRALJ, V. VRBICE 15, 10250 Lučko; Mladen Petrlić, Ludbreška Ulica 10, 10000 Zagreb; Zvonko Babić, Jurice Muraia 2, 40000 Čakovec; Zvjezdana Balen-Vuglač, Marinići 80 B, 51216 Marinići; HOJSKI NEKRETNINE društvo s ograničenom odgovornošću za proizvodnju, trgovinu i usluge, Majdakova 45, 10000 Zagreb; Dragana Drobac, Cernik 225, 51218 Cernik; METRO LIVING d.o.o. za trgovinu i usluge, Sobolski put 16, 10000 Zagreb; Martina Peričić, Ulica Ivana Zahara 3, 10000 Zagreb; Ivona Vuglač, Marinići 80 B, 51216 Marinići; Darko Acalinović, Vladimira Nazora 90, 21480 Vis; Sandra Prskalo, Jablanovac 24, 10000 Zagreb; Ranko Vukosavljević, Kutnjački Put 6, 10000 Zagreb; CENTAR VIZIJA d.o.o. za trgovinu, Kranjčevićeva 53, 10000 Zagreb; Stjepan Žuljić, Sisačka 16, 10410 Velika Gorica; AQUAMONT d.o.o. za graditeljstvo, trgovinu i usluge, Sobolski put 16, 10000 Zagreb; Dalibor Koljenik, Koranska 8, 31500 Našice; JOSIP PETRIČEVIĆ, ŠETALIŠTE 150. BRIGADE 8, 10000 Zagreb; Dino Marjanović, Ulica Ljudevita Posavskog 16, 10000 Zagreb; Otilia Varoščić, Jablanska Ulica 32, 10000 Zagreb; Krešimir Flas, Vlatka Mačeka 10, 35000 Slavonski Brod; Ivanka Zubčić, UL. HRVATSKIH BRANITELJA 7 (ranije: PRIDRAGA, PRIDRAGA, 104), 23312 Pridraga; Sanja Šukunda, Ulica Brune Bušića 3, 10000 Zagreb; Martinna Lana Kordić, Slavka Kolara 35, 10410 Velika Gorica; BORIS JURIĆ, VIJENAC DINARE, 31000 Osijek; Zlata Piler, Ulica Nikole Pavića 34, 10000 Zagreb; Ljubica Vidak, Jaruščica 5 A, 10000 Zagreb; Anđela Matanović, Nova X 55, 22202 Rogoznica; Petra Kovač, Sopnički Odvojak 5 C, 10000 Zagreb; Valentina Pavković, Jaruščica 7 A, 10000 Zagreb; Božidar Lokner, Jaruščica 7 A, 10000 Zagreb; Miroslav Jurković, Razumov Breg 6, 10435 Falašćak; Tea Kolić, Luketići 55, 47300 Zagorje; IVICA TOMIĆ, VRANIĆEVA 11, 10000 Zagreb; JOSIP JELIĆ, SLAVKA KOLARA 35, 10410 Velika Gorica; Magda Butorac, Bana Jelačića 55, 32221 Cerić; Vladimir Čavlović, Ulica Anđela Gabrijela 19, 32100 Vinkovci; Tatjana Mateković, Medveščak 99, 10000 Zagreb; Vesna Mladina, Ozaljska Ulica 96, 10000 Zagreb; Miroslav Šarić, Jaruščica 7, 10000 Zagreb; Vedran Juroš, Ulica Kralja Petra Svačića 3, 31000 Osijek; Nikola Klaić, Lojenov Prilaz 10, 10000 Zagreb; Boris Hipp, ULICA BANA TEODORA PEJAČEVIĆA 9 (ranije: NAŠICE, AUGUSTA CESARCA, 9), 31500 Našice; Robert Žunić, Savska Opatovina 34, 10000 Zagreb; STUDIO RENTAL d.o.o. za usluge, Športska 25, 10410 Novo Čiče; Darko Barišić, Huzjanova Ulica 22, 10000 Zagreb; Željko Borovička, Barčev Trg 14, 10000 Zagreb; Zdenko Tica, Ulica Vladimira Nazora 18, 34551 Lipik; Sabina Abdurahimi, Kombolova Ulica 3, 10000 Zagreb; Darije Petolas, Fancevljev Prilaz 8, 10000 Zagreb; Perica Mitrović, Kardinala Alojzija Stepinca 35, 31000 Osijek; Matija Špičić, Špičićeva Ulica 4, 10410 Mičevec; Natali Bogićević, Cvjetno Naselje 14, 10410 Velika Gorica; Filip Grilec, Ulica Cvijete Zuzorić 53, 10000 Zagreb; Zdenka Štern, Oreškovićeva Ulica 6 V, 10000 Zagreb; Vladimir Vrhovec, Jaruščica 11, 10000 Zagreb; Oliver Zorić, Jaruščica 11, 10000 Zagreb; Vjekoslav Caktaš, Solinske Mladeži 69 A, 21210 Solin; TOMISLAV MILIČEVIĆ, VELIKI POGANAC 5, 48312 Veliki Poganac; Antun Galić, Šetal.150.brigade Hrvat.vojske 1, 10000 Zagreb; VRHUNSKA GRADNJA j.d.o.o. za usluge, Havidićeva 16, 10000 Zagreb; Božica Bronzović Arbanas, Jaruščica 5 A, 10000 Zagreb; Kristina Tadić, Omladinska Ulica 26, 10310 Ivanić-Grad; Bernardica Djapić, Ulica Božidara Magovca 48, 10000 Zagreb; Anita Zrinjan, Medsave 26, 10430 Medsave; MARKO MARTINOVIĆ, STENJEVEČKA 35, 10000 Zagreb; NEKTUS INTERIJERI d.o.o. za usluge, Ulica Vojina Bakića 2, 10000 Zagreb; Josip Munđar, Ulica Đurđice Agićeve 3, 10000 Zagreb; Igor Bubnjić, Prvomajska 11, 43500 Daruvar; Branka Lozić, Ulica Ferde Livadića 10, 10290 Zaprešić; Marinko Ratković, Škarnik 26, 42223 Škarnik; Dominik Brkić, Jaruščica 9 D, 10000 Zagreb; Ljubica Žuljić, Sisačka 16, 10410 Velika Gorica; Ivan Tržić, Franje Blažinca 29, 10370 Kozinščak; DETONEX d.o.o. za trgovinu, Horvaćanska cesta 23, 10000 Zagreb; Vanna Bojović, Bartolići 35, 10000 Zagreb; Alan Jurković, Topnička Ulica 10, 10000 Zagreb; Branka Tomaško, Grančarska Ulica V. Odvojak 2, 10257 Kupinečki Kraljevec; Ilija Tufeković, Savski Gaj Iii. 18, 10000 Zagreb; Antun-Željko Gidi, Jaruščica 5, 10000 Zagreb; Višnja Broqi, Lanište 1 J, 10000 Zagreb; GORAN TOMIĆ, BUKOVAČKA CESTA 331 A, 10000 Zagreb; Nebojša Perić, Baburičina Ulica 17, 10000 Zagreb; Alen Jelovac, Trg Kralja Tomislava 6, 10000 Zagreb; Petar Klipić, Pičmanova Ulica 5, 10000 Zagreb; Maja Katana, Ulica Milana Ogrizovića 2, 10000 Zagreb; Goran Crepulja, Špadići 78, 52440 Poreč; Jelena Jozić, Dankovečka Ulica 104, 10000 Zagreb; Ela Mihovilović Brkić, Prisavlje 10, 10000 Zagreb; Miodrag Lesar, Dolenica 12 F, 10250 Lučko; Iris Cekuš Soltz, Ulica Josipa Pupačića 4, 10000 Zagreb; ORION ULAGANJA d.o.o. za usluge, Jaruščica 11,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OIB 05965133878, Jaruščica 11, 10000 Zagreb;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 Ranko Tomašević, OIB 86778817194, Zamenhofova Ulica 6, 10000 Zagreb; Veronika Grubišić, OIB 10961890432, Ulica Ivice Kičmanovića 22, 10000 Zagreb; Jozo Jerković, OIB 16863827730, Jaruščica 5 A, 10000 Zagreb; Sebastijan Paunović, OIB 71479698322, Ulica Vladimira Filakovca 5, 10000 Zagreb; Dragan Josipović, OIB 05767821988, Milana Nemičića 19, 44250 Petrinja; Maja Došlić Leš, OIB 75355077589, Frankopanska 1, 35410 Batrina; Robert Gruber, OIB 72359897820, Štefanićeva Ulica 8, 10000 Zagreb; Marija Pavletić, OIB 67403334435, Ulica Rudolfa Bićanića 16, 10000 Zagreb; DARKO SMOLJAN, STADITTEIL NEUHAUSEN AMTACKERSTR METZINGEN, 72555 STADITTEIL NEUHAUSEN AMTACKERSTR METZINGEN; Stipe Kljaić, OIB 04222923717, Jaruščica 5 A, 10000 Zagreb; B MAMIĆ, Šestinski dol 135, 10000 Zagreb; Mirjana Grubišić, OIB 71833983967, Trnava I. 51 A, 10000 Zagreb; IVAN ČOP, Jaruščica 5/A, 10000 Zagreb; Marinka Perić, OIB 11689582126, Filipa Macure 21, Banja Luka; Sanja Lazić, OIB 93538380913, Kralja Tomislava 17, 33520 Slatina; Domagoj Šoše, OIB 76698290315, Logorište 19 A, 47000 Karlovac; IMPALA TRGOVINA, društvo s ograničenom odgovornošću za trgovinu i usluge, OIB 74349957002, Ivana Keleka 83, 10360 Sesvete; Martina Vuletić, OIB 73670201850, Kalabarovo Vrelo 12, 10000 Zagreb; ANTO PERIĆ, BIHAĆKA 30 SESVETSKI KRALJEVEC, 10360 Sesvete; Marjan Leši, OIB 77679532298, Stubička Ulica 91 A, 10000 Zagreb; JOSIP VULETIĆ, ULICA ANÐELA NUIĆA 97, 10000 Zagreb; Matija Jozić, OIB 63838897711, Štibrenska Ulica 1 A, 10360 Sesvete; Anđelka Marijanović, OIB 50730779773, Trpinjska Ulica 3, 10000 Zagreb; Marjan Bavčević, OIB 26538063798, Skradinska 3, 21000 Split; Marijan Malekin, OIB 58644776096, Vrlička Ulica 63, 21230 Sinj; DAJANA ANTONIJA BEBEK, JARUŠČICA 11, 10000 Zagreb; Miro Šahinović, OIB 06143438724, Ulica Nike Grškovića 4, 10000 Zagreb; OPERETA LEGALIZACIJA društvo s ograničenom odgovornošću za promet nekretnina, OIB 59459077421, Kranjčevićeva 53, 10000 Zagreb; Josip Biočić, OIB 01933666749, Mendlova Ulica 7, 10000 Zagreb; Fikret Osmanović, OIB 72517850145, Palackého 132, Marianske Lazne; Darko Šebalj, OIB 05296710885, Posavsko Vrbovo 89 A, 10411 Vrbovo Posavsko; Jerko Huljev, OIB 18648097894, 4. Rakitski Odvojak 5, 10437 Rakitje; Jakov Šošić, OIB 77618338351, Odeska 6, 21000 Split; Jasmin Čaušević, OIB 18030083498, Čaklje 37, 21327 Podgora; Franjo Kušević, OIB 46060556856, Lučelnica 87, 10451 Lučelnica; Rina Broqi, OIB 27121995258, Horvaćanska Cesta 166, 10000 Zagreb; IVAN KRALJ, V. VRBICE 15, 10250 Lučko; Mladen Petrlić, OIB 88977535430, Ludbreška Ulica 10, 10000 Zagreb; Zvonko Babić, OIB 70434924687, Jurice Muraia 2, 40000 Čakovec; Zvjezdana Balen-Vuglač, OIB 41427375263, Marinići 80 B, 51216 Marinići; HOJSKI NEKRETNINE društvo s ograničenom odgovornošću za proizvodnju, trgovinu i usluge, OIB 48954500679, Majdakova 45, 10000 Zagreb; Dragana Drobac, OIB 50310836278, Cernik 225, 51218 Cernik; METRO LIVING d.o.o. za trgovinu i usluge, OIB 18836443912, Sobolski put 16, 10000 Zagreb; Martina Peričić, OIB 41096827899, Ulica Ivana Zahara 3, 10000 Zagreb; Ivona Vuglač, OIB 68310426614, Marinići 80 B, 51216 Marinići; Darko Acalinović, OIB 00614141617, Vladimira Nazora 90, 21480 Vis; Sandra Prskalo, OIB 89797926066, Jablanovac 24, 10000 Zagreb; Ranko Vukosavljević, OIB 51556794836, Kutnjački Put 6, 10000 Zagreb; CENTAR VIZIJA d.o.o. za trgovinu, OIB 05417850582, Kranjčevićeva 53, 10000 Zagreb; Stjepan Žuljić, OIB 86416796158, Sisačka 16, 10410 Velika Gorica; AQUAMONT d.o.o. za graditeljstvo, trgovinu i usluge, OIB 85058985197, Sobolski put 16, 10000 Zagreb; Dalibor Koljenik, OIB 32237070324, Koranska 8, 31500 Našice; JOSIP PETRIČEVIĆ, ŠETALIŠTE 150. BRIGADE 8, 10000 Zagreb; Dino Marjanović, OIB 94571187643, Ulica Ljudevita Posavskog 16, 10000 Zagreb; Otilia Varoščić, OIB 29857255382, Jablanska Ulica 32, 10000 Zagreb; Krešimir Flas, OIB 24601707285, Vlatka Mačeka 10, 35000 Slavonski Brod; Ivanka Zubčić, OIB 81995032685, UL. HRVATSKIH BRANITELJA 7 (ranije: PRIDRAGA, PRIDRAGA, 104), 23312 Pridraga; Sanja Šukunda, OIB 59006877827, Ulica Brune Bušića 3, 10000 Zagreb; Martinna Lana Kordić, OIB 17298754112, Slavka Kolara 35, 10410 Velika Gorica; BORIS JURIĆ, VIJENAC DINARE, 31000 Osijek; Zlata Piler, OIB 13123416897, Ulica Nikole Pavića 34, 10000 Zagreb; Ljubica Vidak, OIB 59045015690, Jaruščica 5 A, 10000 Zagreb; Anđela Matanović, OIB 23863557391, Nova X 55, 22202 Rogoznica; Petra Kovač, OIB 81818391740, Sopnički Odvojak 5 C, 10000 Zagreb; Valentina Pavković, OIB 87067683188, Jaruščica 7 A, 10000 Zagreb; Božidar Lokner, OIB 27430987328, Jaruščica 7 A, 10000 Zagreb; Miroslav Jurković, OIB 54288805565, Razumov Breg 6, 10435 Falašćak; Tea Kolić, OIB 41585198769, Luketići 55, 47300 Zagorje; IVICA TOMIĆ, VRANIĆEVA 11, 10000 Zagreb; JOSIP JELIĆ, SLAVKA KOLARA 35, 10410 Velika Gorica; Magda Butorac, OIB 08583634020, Bana Jelačića 55, 32221 Cerić; Vladimir Čavlović, OIB 56625730708, Ulica Anđela Gabrijela 19, 32100 Vinkovci; Tatjana Mateković, OIB 74561760663, Medveščak 99, 10000 Zagreb; Vesna Mladina, OIB 71801437335, Ozaljska Ulica 96, 10000 Zagreb; Miroslav Šarić, OIB 25341165767, Jaruščica 7, 10000 Zagreb; Vedran Juroš, OIB 63902441919, Ulica Kralja Petra Svačića 3, 31000 Osijek; Nikola Klaić, OIB 48832374139, Lojenov Prilaz 10, 10000 Zagreb; Boris Hipp, OIB 42112609273, ULICA BANA TEODORA PEJAČEVIĆA 9 (ranije: NAŠICE, AUGUSTA CESARCA, 9), 31500 Našice; Robert Žunić, OIB 45515944422, Savska Opatovina 34, 10000 Zagreb; STUDIO RENTAL d.o.o. za usluge, OIB 04132278774, Športska 25, 10410 Novo Čiče; Darko Barišić, OIB 62519692888, Huzjanova Ulica 22, 10000 Zagreb; Željko Borovička, OIB 56179447139, Barčev Trg 14, 10000 Zagreb; Zdenko Tica, OIB 49584641587, Ulica Vladimira Nazora 18, 34551 Lipik; Sabina Abdurahimi, OIB 67660387238, Kombolova Ulica 3, 10000 Zagreb; Darije Petolas, OIB 10344917608, Fancevljev Prilaz 8, 10000 Zagreb; Perica Mitrović, OIB 29538074286, Kardinala Alojzija Stepinca 35, 31000 Osijek; Matija Špičić, OIB 02495519389, Špičićeva Ulica 4, 10410 Mičevec; Natali Bogićević, OIB 84056119217, Cvjetno Naselje 14, 10410 Velika Gorica; Filip Grilec, OIB 94471925962, Ulica Cvijete Zuzorić 53, 10000 Zagreb; Zdenka Štern, OIB 32826205231, Oreškovićeva Ulica 6 V, 10000 Zagreb; Vladimir Vrhovec, OIB 36459972653, Jaruščica 11, 10000 Zagreb; Oliver Zorić, OIB 35822433380, Jaruščica 11, 10000 Zagreb; Vjekoslav Caktaš, OIB 62953165590, Solinske Mladeži 69 A, 21210 Solin; TOMISLAV MILIČEVIĆ, VELIKI POGANAC 5, 48312 Veliki Poganac; Antun Galić, OIB 26954182575, Šetal.150.brigade Hrvat.vojske 1, 10000 Zagreb; VRHUNSKA GRADNJA j.d.o.o. za usluge, OIB 44285161879, Havidićeva 16, 10000 Zagreb; Božica Bronzović Arbanas, OIB 81109718920, Jaruščica 5 A, 10000 Zagreb; Kristina Tadić, OIB 34964601979, Omladinska Ulica 26, 10310 Ivanić-Grad; Bernardica Djapić, OIB 83416361565, Ulica Božidara Magovca 48, 10000 Zagreb; Anita Zrinjan, OIB 45979512796, Medsave 26, 10430 Medsave; MARKO MARTINOVIĆ, STENJEVEČKA 35, 10000 Zagreb; NEKTUS INTERIJERI d.o.o. za usluge, OIB 87157825646, Ulica Vojina Bakića 2, 10000 Zagreb; Josip Munđar, OIB 55396621716, Ulica Đurđice Agićeve 3, 10000 Zagreb; Igor Bubnjić, OIB 68673320401, Prvomajska 11, 43500 Daruvar; Branka Lozić, OIB 03377626486, Ulica Ferde Livadića 10, 10290 Zaprešić; Marinko Ratković, OIB 54057243372, Škarnik 26, 42223 Škarnik; Dominik Brkić, OIB 14406310871, Jaruščica 9 D, 10000 Zagreb; Ljubica Žuljić, OIB 47641118940, Sisačka 16, 10410 Velika Gorica; Ivan Tržić, OIB 88170432071, Franje Blažinca 29, 10370 Kozinščak; DETONEX d.o.o. za trgovinu, OIB 84246899345, Horvaćanska cesta 23, 10000 Zagreb; Vanna Bojović, OIB 83656206667, Bartolići 35, 10000 Zagreb; Alan Jurković, OIB 53995301946, Topnička Ulica 10, 10000 Zagreb; Branka Tomaško, OIB 93793808015, Grančarska Ulica V. Odvojak 2, 10257 Kupinečki Kraljevec; Ilija Tufeković, OIB 85272849807, Savski Gaj Iii. 18, 10000 Zagreb; Antun-Željko Gidi, OIB 68779306540, Jaruščica 5, 10000 Zagreb; Višnja Broqi, OIB 35093755829, Lanište 1 J, 10000 Zagreb; GORAN TOMIĆ, BUKOVAČKA CESTA 331 A, 10000 Zagreb; Nebojša Perić, OIB 17683491651, Baburičina Ulica 17, 10000 Zagreb; Alen Jelovac, OIB 92213194197, Trg Kralja Tomislava 6, 10000 Zagreb; Petar Klipić, OIB 72968154640, Pičmanova Ulica 5, 10000 Zagreb; Maja Katana, OIB 98013783313, Ulica Milana Ogrizovića 2, 10000 Zagreb; Goran Crepulja, OIB 18982056058, Špadići 78, 52440 Poreč; Jelena Jozić, OIB 61368880664, Dankovečka Ulica 104, 10000 Zagreb; Ela Mihovilović Brkić, OIB 71624369158, Prisavlje 10, 10000 Zagreb; Miodrag Lesar, OIB 04182813536, Dolenica 12 F, 10250 Lučko; Iris Cekuš Soltz, OIB 72558220282, Ulica Josipa Pupačića 4, 10000 Zagreb; ORION ULAGANJA d.o.o. za usluge, OIB 45663810571, Jaruščica 11,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OIB 05965133878, Jaruščica 11, 10000 Zagreb;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 Ranko Tomašević, OIB 86778817194, Zamenhofova Ulica 6, 10000 Zagreb; Veronika Grubišić, OIB 10961890432, Ulica Ivice Kičmanovića 22, 10000 Zagreb; Jozo Jerković, OIB 16863827730, Jaruščica 5 A, 10000 Zagreb; Sebastijan Paunović, OIB 71479698322, Ulica Vladimira Filakovca 5, 10000 Zagreb; Dragan Josipović, OIB 05767821988, Milana Nemičića 19, 44250 Petrinja; Maja Došlić Leš, OIB 75355077589, Frankopanska 1, 35410 Batrina; Robert Gruber, OIB 72359897820, Štefanićeva Ulica 8, 10000 Zagreb; Marija Pavletić, OIB 67403334435, Ulica Rudolfa Bićanića 16, 10000 Zagreb; DARKO SMOLJAN, STADITTEIL NEUHAUSEN AMTACKERSTR METZINGEN, 72555 STADITTEIL NEUHAUSEN AMTACKERSTR METZINGEN; Stipe Kljaić, OIB 04222923717, Jaruščica 5 A, 10000 Zagreb; B MAMIĆ, Šestinski dol 135, 10000 Zagreb; Mirjana Grubišić, OIB 71833983967, Trnava I. 51 A, 10000 Zagreb; IVAN ČOP, Jaruščica 5/A, 10000 Zagreb; Marinka Perić, OIB 11689582126, Filipa Macure 21, Banja Luka; Sanja Lazić, OIB 93538380913, Kralja Tomislava 17, 33520 Slatina; Domagoj Šoše, OIB 76698290315, Logorište 19 A, 47000 Karlovac; IMPALA TRGOVINA, društvo s ograničenom odgovornošću za trgovinu i usluge, OIB 74349957002, Ivana Keleka 83, 10360 Sesvete; Martina Vuletić, OIB 73670201850, Kalabarovo Vrelo 12, 10000 Zagreb; ANTO PERIĆ, BIHAĆKA 30 SESVETSKI KRALJEVEC, 10360 Sesvete; Marjan Leši, OIB 77679532298, Stubička Ulica 91 A, 10000 Zagreb; JOSIP VULETIĆ, ULICA ANÐELA NUIĆA 97, 10000 Zagreb; Matija Jozić, OIB 63838897711, Štibrenska Ulica 1 A, 10360 Sesvete; Anđelka Marijanović, OIB 50730779773, Trpinjska Ulica 3, 10000 Zagreb; Marjan Bavčević, OIB 26538063798, Skradinska 3, 21000 Split; Marijan Malekin, OIB 58644776096, Vrlička Ulica 63, 21230 Sinj; DAJANA ANTONIJA BEBEK, JARUŠČICA 11, 10000 Zagreb; Miro Šahinović, OIB 06143438724, Ulica Nike Grškovića 4, 10000 Zagreb; OPERETA LEGALIZACIJA društvo s ograničenom odgovornošću za promet nekretnina, OIB 59459077421, Kranjčevićeva 53, 10000 Zagreb; Josip Biočić, OIB 01933666749, Mendlova Ulica 7, 10000 Zagreb; Fikret Osmanović, OIB 72517850145, Palackého 132, Marianske Lazne; Darko Šebalj, OIB 05296710885, Posavsko Vrbovo 89 A, 10411 Vrbovo Posavsko; Jerko Huljev, OIB 18648097894, 4. Rakitski Odvojak 5, 10437 Rakitje; Jakov Šošić, OIB 77618338351, Odeska 6, 21000 Split; Jasmin Čaušević, OIB 18030083498, Čaklje 37, 21327 Podgora; Franjo Kušević, OIB 46060556856, Lučelnica 87, 10451 Lučelnica; Rina Broqi, OIB 27121995258, Horvaćanska Cesta 166, 10000 Zagreb; IVAN KRALJ, V. VRBICE 15, 10250 Lučko; Mladen Petrlić, OIB 88977535430, Ludbreška Ulica 10, 10000 Zagreb; Zvonko Babić, OIB 70434924687, Jurice Muraia 2, 40000 Čakovec; Zvjezdana Balen-Vuglač, OIB 41427375263, Marinići 80 B, 51216 Marinići; HOJSKI NEKRETNINE društvo s ograničenom odgovornošću za proizvodnju, trgovinu i usluge, OIB 48954500679, Majdakova 45, 10000 Zagreb; Dragana Drobac, OIB 50310836278, Cernik 225, 51218 Cernik; METRO LIVING d.o.o. za trgovinu i usluge, OIB 18836443912, Sobolski put 16, 10000 Zagreb; Martina Peričić, OIB 41096827899, Ulica Ivana Zahara 3, 10000 Zagreb; Ivona Vuglač, OIB 68310426614, Marinići 80 B, 51216 Marinići; Darko Acalinović, OIB 00614141617, Vladimira Nazora 90, 21480 Vis; Sandra Prskalo, OIB 89797926066, Jablanovac 24, 10000 Zagreb; Ranko Vukosavljević, OIB 51556794836, Kutnjački Put 6, 10000 Zagreb; CENTAR VIZIJA d.o.o. za trgovinu, OIB 05417850582, Kranjčevićeva 53, 10000 Zagreb; Stjepan Žuljić, OIB 86416796158, Sisačka 16, 10410 Velika Gorica; AQUAMONT d.o.o. za graditeljstvo, trgovinu i usluge, OIB 85058985197, Sobolski put 16, 10000 Zagreb; Dalibor Koljenik, OIB 32237070324, Koranska 8, 31500 Našice; JOSIP PETRIČEVIĆ, ŠETALIŠTE 150. BRIGADE 8, 10000 Zagreb; Dino Marjanović, OIB 94571187643, Ulica Ljudevita Posavskog 16, 10000 Zagreb; Otilia Varoščić, OIB 29857255382, Jablanska Ulica 32, 10000 Zagreb; Krešimir Flas, OIB 24601707285, Vlatka Mačeka 10, 35000 Slavonski Brod; Ivanka Zubčić, OIB 81995032685, UL. HRVATSKIH BRANITELJA 7 (ranije: PRIDRAGA, PRIDRAGA, 104), 23312 Pridraga; Sanja Šukunda, OIB 59006877827, Ulica Brune Bušića 3, 10000 Zagreb; Martinna Lana Kordić, OIB 17298754112, Slavka Kolara 35, 10410 Velika Gorica; BORIS JURIĆ, VIJENAC DINARE, 31000 Osijek; Zlata Piler, OIB 13123416897, Ulica Nikole Pavića 34, 10000 Zagreb; Ljubica Vidak, OIB 59045015690, Jaruščica 5 A, 10000 Zagreb; Anđela Matanović, OIB 23863557391, Nova X 55, 22202 Rogoznica; Petra Kovač, OIB 81818391740, Sopnički Odvojak 5 C, 10000 Zagreb; Valentina Pavković, OIB 87067683188, Jaruščica 7 A, 10000 Zagreb; Božidar Lokner, OIB 27430987328, Jaruščica 7 A, 10000 Zagreb; Miroslav Jurković, OIB 54288805565, Razumov Breg 6, 10435 Falašćak; Tea Kolić, OIB 41585198769, Luketići 55, 47300 Zagorje; IVICA TOMIĆ, VRANIĆEVA 11, 10000 Zagreb; JOSIP JELIĆ, SLAVKA KOLARA 35, 10410 Velika Gorica; Magda Butorac, OIB 08583634020, Bana Jelačića 55, 32221 Cerić; Vladimir Čavlović, OIB 56625730708, Ulica Anđela Gabrijela 19, 32100 Vinkovci; Tatjana Mateković, OIB 74561760663, Medveščak 99, 10000 Zagreb; Vesna Mladina, OIB 71801437335, Ozaljska Ulica 96, 10000 Zagreb; Miroslav Šarić, OIB 25341165767, Jaruščica 7, 10000 Zagreb; Vedran Juroš, OIB 63902441919, Ulica Kralja Petra Svačića 3, 31000 Osijek; Nikola Klaić, OIB 48832374139, Lojenov Prilaz 10, 10000 Zagreb; Boris Hipp, OIB 42112609273, ULICA BANA TEODORA PEJAČEVIĆA 9 (ranije: NAŠICE, AUGUSTA CESARCA, 9), 31500 Našice; Robert Žunić, OIB 45515944422, Savska Opatovina 34, 10000 Zagreb; STUDIO RENTAL d.o.o. za usluge, OIB 04132278774, Športska 25, 10410 Novo Čiče; Darko Barišić, OIB 62519692888, Huzjanova Ulica 22, 10000 Zagreb; Željko Borovička, OIB 56179447139, Barčev Trg 14, 10000 Zagreb; Zdenko Tica, OIB 49584641587, Ulica Vladimira Nazora 18, 34551 Lipik; Sabina Abdurahimi, OIB 67660387238, Kombolova Ulica 3, 10000 Zagreb; Darije Petolas, OIB 10344917608, Fancevljev Prilaz 8, 10000 Zagreb; Perica Mitrović, OIB 29538074286, Kardinala Alojzija Stepinca 35, 31000 Osijek; Matija Špičić, OIB 02495519389, Špičićeva Ulica 4, 10410 Mičevec; Natali Bogićević, OIB 84056119217, Cvjetno Naselje 14, 10410 Velika Gorica; Filip Grilec, OIB 94471925962, Ulica Cvijete Zuzorić 53, 10000 Zagreb; Zdenka Štern, OIB 32826205231, Oreškovićeva Ulica 6 V, 10000 Zagreb; Vladimir Vrhovec, OIB 36459972653, Jaruščica 11, 10000 Zagreb; Oliver Zorić, OIB 35822433380, Jaruščica 11, 10000 Zagreb; Vjekoslav Caktaš, OIB 62953165590, Solinske Mladeži 69 A, 21210 Solin; TOMISLAV MILIČEVIĆ, VELIKI POGANAC 5, 48312 Veliki Poganac; Antun Galić, OIB 26954182575, Šetal.150.brigade Hrvat.vojske 1, 10000 Zagreb; VRHUNSKA GRADNJA j.d.o.o. za usluge, OIB 44285161879, Havidićeva 16, 10000 Zagreb; Božica Bronzović Arbanas, OIB 81109718920, Jaruščica 5 A, 10000 Zagreb; Kristina Tadić, OIB 34964601979, Omladinska Ulica 26, 10310 Ivanić-Grad; Bernardica Djapić, OIB 83416361565, Ulica Božidara Magovca 48, 10000 Zagreb; Anita Zrinjan, OIB 45979512796, Medsave 26, 10430 Medsave; MARKO MARTINOVIĆ, STENJEVEČKA 35, 10000 Zagreb; NEKTUS INTERIJERI d.o.o. za usluge, OIB 87157825646, Ulica Vojina Bakića 2, 10000 Zagreb; Josip Munđar, OIB 55396621716, Ulica Đurđice Agićeve 3, 10000 Zagreb; Igor Bubnjić, OIB 68673320401, Prvomajska 11, 43500 Daruvar; Branka Lozić, OIB 03377626486, Ulica Ferde Livadića 10, 10290 Zaprešić; Marinko Ratković, OIB 54057243372, Škarnik 26, 42223 Škarnik; Dominik Brkić, OIB 14406310871, Jaruščica 9 D, 10000 Zagreb; Ljubica Žuljić, OIB 47641118940, Sisačka 16, 10410 Velika Gorica; Ivan Tržić, OIB 88170432071, Franje Blažinca 29, 10370 Kozinščak; DETONEX d.o.o. za trgovinu, OIB 84246899345, Horvaćanska cesta 23, 10000 Zagreb; Vanna Bojović, OIB 83656206667, Bartolići 35, 10000 Zagreb; Alan Jurković, OIB 53995301946, Topnička Ulica 10, 10000 Zagreb; Branka Tomaško, OIB 93793808015, Grančarska Ulica V. Odvojak 2, 10257 Kupinečki Kraljevec; Ilija Tufeković, OIB 85272849807, Savski Gaj Iii. 18, 10000 Zagreb; Antun-Željko Gidi, OIB 68779306540, Jaruščica 5, 10000 Zagreb; Višnja Broqi, OIB 35093755829, Lanište 1 J, 10000 Zagreb; GORAN TOMIĆ, BUKOVAČKA CESTA 331 A, 10000 Zagreb; Nebojša Perić, OIB 17683491651, Baburičina Ulica 17, 10000 Zagreb; Alen Jelovac, OIB 92213194197, Trg Kralja Tomislava 6, 10000 Zagreb; Petar Klipić, OIB 72968154640, Pičmanova Ulica 5, 10000 Zagreb; Maja Katana, OIB 98013783313, Ulica Milana Ogrizovića 2, 10000 Zagreb; Goran Crepulja, OIB 18982056058, Špadići 78, 52440 Poreč; Jelena Jozić, OIB 61368880664, Dankovečka Ulica 104, 10000 Zagreb; Ela Mihovilović Brkić, OIB 71624369158, Prisavlje 10, 10000 Zagreb; Miodrag Lesar, OIB 04182813536, Dolenica 12 F, 10250 Lučko; Iris Cekuš Soltz, OIB 72558220282, Ulica Josipa Pupačića 4, 10000 Zagreb; ORION ULAGANJA d.o.o. za usluge, OIB 45663810571, Jaruščica 11,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Jaruščica 11,10000 Zagreb,RENATO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Zagreb,Ranko Tomašević Zamenhofova Ulica 6,10000 Zagreb,Veronika Grubišić Ulica Ivice Kičmanovića 22,10000 Zagreb,Jozo Jerković Jaruščica 5 A,10000 Zagreb,Sebastijan Paunović Ulica Vladimira Filakovca 5,10000 Zagreb,Dragan Josipović Milana Nemičića 19,44250 Petrinja,Maja Došlić Leš Frankopanska 1,35410 Batrina,Robert Gruber Štefanićeva Ulica 8,10000 Zagreb,Marija Pavletić Ulica Rudolfa Bićanića 16,10000 Zagreb,DARKO SMOLJAN STADITTEIL NEUHAUSEN AMTACKERSTR METZINGEN,72555 STADITTEIL NEUHAUSEN AMTACKERSTR METZINGEN,Stipe Kljaić Jaruščica 5 A,10000 Zagreb,B MAMIĆ Šestinski dol 135,10000 Zagreb,Mirjana Grubišić Trnava I. 51 A,10000 Zagreb,IVAN ČOP Jaruščica 5/A,10000 Zagreb,Marinka Perić Filipa Macure 21,Banja Luka,Sanja Lazić Kralja Tomislava 17,33520 Slatina,Domagoj Šoše Logorište 19 A,47000 Karlovac,IMPALA TRGOVINA, društvo s ograničenom odgovornošću za trgovinu i usluge Ivana Keleka 83,10360 Sesvete,Martina Vuletić Kalabarovo Vrelo 12,10000 Zagreb,ANTO PERIĆ BIHAĆKA 30 SESVETSKI KRALJEVEC,10360 Sesvete,Marjan Leši Stubička Ulica 91 A,10000 Zagreb,JOSIP VULETIĆ ULICA ANÐELA NUIĆA 97,10000 Zagreb,Matija Jozić Štibrenska Ulica 1 A,10360 Sesvete,Anđelka Marijanović Trpinjska Ulica 3,10000 Zagreb,Marjan Bavčević Skradinska 3,21000 Split,Marijan Malekin Vrlička Ulica 63,21230 Sinj,DAJANA ANTONIJA BEBEK JARUŠČICA 11,10000 Zagreb,Miro Šahinović Ulica Nike Grškovića 4,10000 Zagreb,OPERETA LEGALIZACIJA društvo s ograničenom odgovornošću za promet nekretnina Kranjčevićeva 53,10000 Zagreb,Josip Biočić Mendlova Ulica 7,10000 Zagreb,Fikret Osmanović Palackého 132,Marianske Lazne,Darko Šebalj Posavsko Vrbovo 89 A,10411 Vrbovo Posavsko,Jerko Huljev 4. Rakitski Odvojak 5,10437 Rakitje,Jakov Šošić Odeska 6,21000 Split,Jasmin Čaušević Čaklje 37,21327 Podgora,Franjo Kušević Lučelnica 87,10451 Lučelnica,Rina Broqi Horvaćanska Cesta 166,10000 Zagreb,IVAN KRALJ V. VRBICE 15,10250 Lučko,Mladen Petrlić Ludbreška Ulica 10,10000 Zagreb,Zvonko Babić Jurice Muraia 2,40000 Čakovec,Zvjezdana Balen-Vuglač Marinići 80 B,51216 Marinići,HOJSKI NEKRETNINE društvo s ograničenom odgovornošću za proizvodnju, trgovinu i usluge Majdakova 45,10000 Zagreb,Dragana Drobac Cernik 225,51218 Cernik,METRO LIVING d.o.o. za trgovinu i usluge Sobolski put 16,10000 Zagreb,Martina Peričić Ulica Ivana Zahara 3,10000 Zagreb,Ivona Vuglač Marinići 80 B,51216 Marinići,Darko Acalinović Vladimira Nazora 90,21480 Vis,Sandra Prskalo Jablanovac 24,10000 Zagreb,Ranko Vukosavljević Kutnjački Put 6,10000 Zagreb,CENTAR VIZIJA d.o.o. za trgovinu Kranjčevićeva 53,10000 Zagreb,Stjepan Žuljić Sisačka 16,10410 Velika Gorica,AQUAMONT d.o.o. za graditeljstvo, trgovinu i usluge Sobolski put 16,10000 Zagreb,Dalibor Koljenik Koranska 8,31500 Našice,JOSIP PETRIČEVIĆ ŠETALIŠTE 150. BRIGADE 8,10000 Zagreb,Dino Marjanović Ulica Ljudevita Posavskog 16,10000 Zagreb,Otilia Varoščić Jablanska Ulica 32,10000 Zagreb,Krešimir Flas Vlatka Mačeka 10,35000 Slavonski Brod,Ivanka Zubčić UL. HRVATSKIH BRANITELJA 7 (ranije: PRIDRAGA, PRIDRAGA, 104),23312 Pridraga,Sanja Šukunda Ulica Brune Bušića 3,10000 Zagreb,Martinna Lana Kordić Slavka Kolara 35,10410 Velika Gorica,BORIS JURIĆ VIJENAC DINARE,31000 Osijek,Zlata Piler Ulica Nikole Pavića 34,10000 Zagreb,Ljubica Vidak Jaruščica 5 A,10000 Zagreb,Anđela Matanović Nova X 55,22202 Rogoznica,Petra Kovač Sopnički Odvojak 5 C,10000 Zagreb,Valentina Pavković Jaruščica 7 A,10000 Zagreb,Božidar Lokner Jaruščica 7 A,10000 Zagreb,Miroslav Jurković Razumov Breg 6,10435 Falašćak,Tea Kolić Luketići 55,47300 Zagorje,IVICA TOMIĆ VRANIĆEVA 11,10000 Zagreb,JOSIP JELIĆ SLAVKA KOLARA 35,10410 Velika Gorica,Magda Butorac Bana Jelačića 55,32221 Cerić,Vladimir Čavlović Ulica Anđela Gabrijela 19,32100 Vinkovci,Tatjana Mateković Medveščak 99,10000 Zagreb,Vesna Mladina Ozaljska Ulica 96,10000 Zagreb,Miroslav Šarić Jaruščica 7,10000 Zagreb,Vedran Juroš Ulica Kralja Petra Svačića 3,31000 Osijek,Nikola Klaić Lojenov Prilaz 10,10000 Zagreb,Boris Hipp ULICA BANA TEODORA PEJAČEVIĆA 9 (ranije: NAŠICE, AUGUSTA CESARCA, 9),31500 Našice,Robert Žunić Savska Opatovina 34,10000 Zagreb,STUDIO RENTAL d.o.o. za usluge Športska 25,10410 Novo Čiče,Darko Barišić Huzjanova Ulica 22,10000 Zagreb,Željko Borovička Barčev Trg 14,10000 Zagreb,Zdenko Tica Ulica Vladimira Nazora 18,34551 Lipik,Sabina Abdurahimi Kombolova Ulica 3,10000 Zagreb,Darije Petolas Fancevljev Prilaz 8,10000 Zagreb,Perica Mitrović Kardinala Alojzija Stepinca 35,31000 Osijek,Matija Špičić Špičićeva Ulica 4,10410 Mičevec,Natali Bogićević Cvjetno Naselje 14,10410 Velika Gorica,Filip Grilec Ulica Cvijete Zuzorić 53,10000 Zagreb,Zdenka Štern Oreškovićeva Ulica 6 V,10000 Zagreb,Vladimir Vrhovec Jaruščica 11,10000 Zagreb,Oliver Zorić Jaruščica 11,10000 Zagreb,Vjekoslav Caktaš Solinske Mladeži 69 A,21210 Solin,TOMISLAV MILIČEVIĆ VELIKI POGANAC 5,48312 Veliki Poganac,Antun Galić Šetal.150.brigade Hrvat.vojske 1,10000 Zagreb,VRHUNSKA GRADNJA j.d.o.o. za usluge Havidićeva 16,10000 Zagreb,Božica Bronzović Arbanas Jaruščica 5 A,10000 Zagreb,Kristina Tadić Omladinska Ulica 26,10310 Ivanić-Grad,Bernardica Djapić Ulica Božidara Magovca 48,10000 Zagreb,Anita Zrinjan Medsave 26,10430 Medsave,MARKO MARTINOVIĆ STENJEVEČKA 35,10000 Zagreb,NEKTUS INTERIJERI d.o.o. za usluge Ulica Vojina Bakića 2,10000 Zagreb,Josip Munđar Ulica Đurđice Agićeve 3,10000 Zagreb,Igor Bubnjić Prvomajska 11,43500 Daruvar,Branka Lozić Ulica Ferde Livadića 10,10290 Zaprešić,Marinko Ratković Škarnik 26,42223 Škarnik,Dominik Brkić Jaruščica 9 D,10000 Zagreb,Ljubica Žuljić Sisačka 16,10410 Velika Gorica,Ivan Tržić Franje Blažinca 29,10370 Kozinščak,DETONEX d.o.o. za trgovinu Horvaćanska cesta 23,10000 Zagreb,Vanna Bojović Bartolići 35,10000 Zagreb,Alan Jurković Topnička Ulica 10,10000 Zagreb,Branka Tomaško Grančarska Ulica V. Odvojak 2,10257 Kupinečki Kraljevec,Ilija Tufeković Savski Gaj Iii. 18,10000 Zagreb,Antun-Željko Gidi Jaruščica 5,10000 Zagreb,Višnja Broqi Lanište 1 J,10000 Zagreb,GORAN TOMIĆ BUKOVAČKA CESTA 331 A,10000 Zagreb,Nebojša Perić Baburičina Ulica 17,10000 Zagreb,Alen Jelovac Trg Kralja Tomislava 6,10000 Zagreb,Petar Klipić Pičmanova Ulica 5,10000 Zagreb,Maja Katana Ulica Milana Ogrizovića 2,10000 Zagreb,Goran Crepulja Špadići 78,52440 Poreč,Jelena Jozić Dankovečka Ulica 104,10000 Zagreb,Ela Mihovilović Brkić Prisavlje 10,10000 Zagreb,Miodrag Lesar Dolenica 12 F,10250 Lučko,Iris Cekuš Soltz Ulica Josipa Pupačića 4,10000 Zagreb,ORION ULAGANJA d.o.o. za usluge Jaruščica 11,10000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Jaruščica 11,10000 Zagreb,RENATO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Zagreb,Ranko Tomašević Zamenhofova Ulica 6,10000 Zagreb,Veronika Grubišić Ulica Ivice Kičmanovića 22,10000 Zagreb,Jozo Jerković Jaruščica 5 A,10000 Zagreb,Sebastijan Paunović Ulica Vladimira Filakovca 5,10000 Zagreb,Dragan Josipović Milana Nemičića 19,44250 Petrinja,Maja Došlić Leš Frankopanska 1,35410 Batrina,Robert Gruber Štefanićeva Ulica 8,10000 Zagreb,Marija Pavletić Ulica Rudolfa Bićanića 16,10000 Zagreb,DARKO SMOLJAN STADITTEIL NEUHAUSEN AMTACKERSTR METZINGEN,72555 STADITTEIL NEUHAUSEN AMTACKERSTR METZINGEN,Stipe Kljaić Jaruščica 5 A,10000 Zagreb,B MAMIĆ Šestinski dol 135,10000 Zagreb,Mirjana Grubišić Trnava I. 51 A,10000 Zagreb,IVAN ČOP Jaruščica 5/A,10000 Zagreb,Marinka Perić Filipa Macure 21,Banja Luka,Sanja Lazić Kralja Tomislava 17,33520 Slatina,Domagoj Šoše Logorište 19 A,47000 Karlovac,IMPALA TRGOVINA, društvo s ograničenom odgovornošću za trgovinu i usluge Ivana Keleka 83,10360 Sesvete,Martina Vuletić Kalabarovo Vrelo 12,10000 Zagreb,ANTO PERIĆ BIHAĆKA 30 SESVETSKI KRALJEVEC,10360 Sesvete,Marjan Leši Stubička Ulica 91 A,10000 Zagreb,JOSIP VULETIĆ ULICA ANÐELA NUIĆA 97,10000 Zagreb,Matija Jozić Štibrenska Ulica 1 A,10360 Sesvete,Anđelka Marijanović Trpinjska Ulica 3,10000 Zagreb,Marjan Bavčević Skradinska 3,21000 Split,Marijan Malekin Vrlička Ulica 63,21230 Sinj,DAJANA ANTONIJA BEBEK JARUŠČICA 11,10000 Zagreb,Miro Šahinović Ulica Nike Grškovića 4,10000 Zagreb,OPERETA LEGALIZACIJA društvo s ograničenom odgovornošću za promet nekretnina Kranjčevićeva 53,10000 Zagreb,Josip Biočić Mendlova Ulica 7,10000 Zagreb,Fikret Osmanović Palackého 132,Marianske Lazne,Darko Šebalj Posavsko Vrbovo 89 A,10411 Vrbovo Posavsko,Jerko Huljev 4. Rakitski Odvojak 5,10437 Rakitje,Jakov Šošić Odeska 6,21000 Split,Jasmin Čaušević Čaklje 37,21327 Podgora,Franjo Kušević Lučelnica 87,10451 Lučelnica,Rina Broqi Horvaćanska Cesta 166,10000 Zagreb,IVAN KRALJ V. VRBICE 15,10250 Lučko,Mladen Petrlić Ludbreška Ulica 10,10000 Zagreb,Zvonko Babić Jurice Muraia 2,40000 Čakovec,Zvjezdana Balen-Vuglač Marinići 80 B,51216 Marinići,HOJSKI NEKRETNINE društvo s ograničenom odgovornošću za proizvodnju, trgovinu i usluge Majdakova 45,10000 Zagreb,Dragana Drobac Cernik 225,51218 Cernik,METRO LIVING d.o.o. za trgovinu i usluge Sobolski put 16,10000 Zagreb,Martina Peričić Ulica Ivana Zahara 3,10000 Zagreb,Ivona Vuglač Marinići 80 B,51216 Marinići,Darko Acalinović Vladimira Nazora 90,21480 Vis,Sandra Prskalo Jablanovac 24,10000 Zagreb,Ranko Vukosavljević Kutnjački Put 6,10000 Zagreb,CENTAR VIZIJA d.o.o. za trgovinu Kranjčevićeva 53,10000 Zagreb,Stjepan Žuljić Sisačka 16,10410 Velika Gorica,AQUAMONT d.o.o. za graditeljstvo, trgovinu i usluge Sobolski put 16,10000 Zagreb,Dalibor Koljenik Koranska 8,31500 Našice,JOSIP PETRIČEVIĆ ŠETALIŠTE 150. BRIGADE 8,10000 Zagreb,Dino Marjanović Ulica Ljudevita Posavskog 16,10000 Zagreb,Otilia Varoščić Jablanska Ulica 32,10000 Zagreb,Krešimir Flas Vlatka Mačeka 10,35000 Slavonski Brod,Ivanka Zubčić UL. HRVATSKIH BRANITELJA 7 (ranije: PRIDRAGA, PRIDRAGA, 104),23312 Pridraga,Sanja Šukunda Ulica Brune Bušića 3,10000 Zagreb,Martinna Lana Kordić Slavka Kolara 35,10410 Velika Gorica,BORIS JURIĆ VIJENAC DINARE,31000 Osijek,Zlata Piler Ulica Nikole Pavića 34,10000 Zagreb,Ljubica Vidak Jaruščica 5 A,10000 Zagreb,Anđela Matanović Nova X 55,22202 Rogoznica,Petra Kovač Sopnički Odvojak 5 C,10000 Zagreb,Valentina Pavković Jaruščica 7 A,10000 Zagreb,Božidar Lokner Jaruščica 7 A,10000 Zagreb,Miroslav Jurković Razumov Breg 6,10435 Falašćak,Tea Kolić Luketići 55,47300 Zagorje,IVICA TOMIĆ VRANIĆEVA 11,10000 Zagreb,JOSIP JELIĆ SLAVKA KOLARA 35,10410 Velika Gorica,Magda Butorac Bana Jelačića 55,32221 Cerić,Vladimir Čavlović Ulica Anđela Gabrijela 19,32100 Vinkovci,Tatjana Mateković Medveščak 99,10000 Zagreb,Vesna Mladina Ozaljska Ulica 96,10000 Zagreb,Miroslav Šarić Jaruščica 7,10000 Zagreb,Vedran Juroš Ulica Kralja Petra Svačića 3,31000 Osijek,Nikola Klaić Lojenov Prilaz 10,10000 Zagreb,Boris Hipp ULICA BANA TEODORA PEJAČEVIĆA 9 (ranije: NAŠICE, AUGUSTA CESARCA, 9),31500 Našice,Robert Žunić Savska Opatovina 34,10000 Zagreb,STUDIO RENTAL d.o.o. za usluge Športska 25,10410 Novo Čiče,Darko Barišić Huzjanova Ulica 22,10000 Zagreb,Željko Borovička Barčev Trg 14,10000 Zagreb,Zdenko Tica Ulica Vladimira Nazora 18,34551 Lipik,Sabina Abdurahimi Kombolova Ulica 3,10000 Zagreb,Darije Petolas Fancevljev Prilaz 8,10000 Zagreb,Perica Mitrović Kardinala Alojzija Stepinca 35,31000 Osijek,Matija Špičić Špičićeva Ulica 4,10410 Mičevec,Natali Bogićević Cvjetno Naselje 14,10410 Velika Gorica,Filip Grilec Ulica Cvijete Zuzorić 53,10000 Zagreb,Zdenka Štern Oreškovićeva Ulica 6 V,10000 Zagreb,Vladimir Vrhovec Jaruščica 11,10000 Zagreb,Oliver Zorić Jaruščica 11,10000 Zagreb,Vjekoslav Caktaš Solinske Mladeži 69 A,21210 Solin,TOMISLAV MILIČEVIĆ VELIKI POGANAC 5,48312 Veliki Poganac,Antun Galić Šetal.150.brigade Hrvat.vojske 1,10000 Zagreb,VRHUNSKA GRADNJA j.d.o.o. za usluge Havidićeva 16,10000 Zagreb,Božica Bronzović Arbanas Jaruščica 5 A,10000 Zagreb,Kristina Tadić Omladinska Ulica 26,10310 Ivanić-Grad,Bernardica Djapić Ulica Božidara Magovca 48,10000 Zagreb,Anita Zrinjan Medsave 26,10430 Medsave,MARKO MARTINOVIĆ STENJEVEČKA 35,10000 Zagreb,NEKTUS INTERIJERI d.o.o. za usluge Ulica Vojina Bakića 2,10000 Zagreb,Josip Munđar Ulica Đurđice Agićeve 3,10000 Zagreb,Igor Bubnjić Prvomajska 11,43500 Daruvar,Branka Lozić Ulica Ferde Livadića 10,10290 Zaprešić,Marinko Ratković Škarnik 26,42223 Škarnik,Dominik Brkić Jaruščica 9 D,10000 Zagreb,Ljubica Žuljić Sisačka 16,10410 Velika Gorica,Ivan Tržić Franje Blažinca 29,10370 Kozinščak,DETONEX d.o.o. za trgovinu Horvaćanska cesta 23,10000 Zagreb,Vanna Bojović Bartolići 35,10000 Zagreb,Alan Jurković Topnička Ulica 10,10000 Zagreb,Branka Tomaško Grančarska Ulica V. Odvojak 2,10257 Kupinečki Kraljevec,Ilija Tufeković Savski Gaj Iii. 18,10000 Zagreb,Antun-Željko Gidi Jaruščica 5,10000 Zagreb,Višnja Broqi Lanište 1 J,10000 Zagreb,GORAN TOMIĆ BUKOVAČKA CESTA 331 A,10000 Zagreb,Nebojša Perić Baburičina Ulica 17,10000 Zagreb,Alen Jelovac Trg Kralja Tomislava 6,10000 Zagreb,Petar Klipić Pičmanova Ulica 5,10000 Zagreb,Maja Katana Ulica Milana Ogrizovića 2,10000 Zagreb,Goran Crepulja Špadići 78,52440 Poreč,Jelena Jozić Dankovečka Ulica 104,10000 Zagreb,Ela Mihovilović Brkić Prisavlje 10,10000 Zagreb,Miodrag Lesar Dolenica 12 F,10250 Lučko,Iris Cekuš Soltz Ulica Josipa Pupačića 4,10000 Zagreb,ORION ULAGANJA d.o.o. za usluge Jaruščica 11,10000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 OIB 05965133878, Jaruščica 11,10000 Zagreb,RENATO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Zagreb,Ranko Tomašević, OIB 86778817194, Zamenhofova Ulica 6,10000 Zagreb,Veronika Grubišić, OIB 10961890432, Ulica Ivice Kičmanovića 22,10000 Zagreb,Jozo Jerković, OIB 16863827730, Jaruščica 5 A,10000 Zagreb,Sebastijan Paunović, OIB 71479698322, Ulica Vladimira Filakovca 5,10000 Zagreb,Dragan Josipović, OIB 05767821988, Milana Nemičića 19,44250 Petrinja,Maja Došlić Leš, OIB 75355077589, Frankopanska 1,35410 Batrina,Robert Gruber, OIB 72359897820, Štefanićeva Ulica 8,10000 Zagreb,Marija Pavletić, OIB 67403334435, Ulica Rudolfa Bićanića 16,10000 Zagreb,DARKO SMOLJAN, STADITTEIL NEUHAUSEN AMTACKERSTR METZINGEN,72555 STADITTEIL NEUHAUSEN AMTACKERSTR METZINGEN,Stipe Kljaić, OIB 04222923717, Jaruščica 5 A,10000 Zagreb,B MAMIĆ, Šestinski dol 135,10000 Zagreb,Mirjana Grubišić, OIB 71833983967, Trnava I. 51 A,10000 Zagreb,IVAN ČOP, Jaruščica 5/A,10000 Zagreb,Marinka Perić, OIB 11689582126, Filipa Macure 21,Banja Luka,Sanja Lazić, OIB 93538380913, Kralja Tomislava 17,33520 Slatina,Domagoj Šoše, OIB 76698290315, Logorište 19 A,47000 Karlovac,IMPALA TRGOVINA, društvo s ograničenom odgovornošću za trgovinu i usluge, OIB 74349957002, Ivana Keleka 83,10360 Sesvete,Martina Vuletić, OIB 73670201850, Kalabarovo Vrelo 12,10000 Zagreb,ANTO PERIĆ, BIHAĆKA 30 SESVETSKI KRALJEVEC,10360 Sesvete,Marjan Leši, OIB 77679532298, Stubička Ulica 91 A,10000 Zagreb,JOSIP VULETIĆ, ULICA ANÐELA NUIĆA 97,10000 Zagreb,Matija Jozić, OIB 63838897711, Štibrenska Ulica 1 A,10360 Sesvete,Anđelka Marijanović, OIB 50730779773, Trpinjska Ulica 3,10000 Zagreb,Marjan Bavčević, OIB 26538063798, Skradinska 3,21000 Split,Marijan Malekin, OIB 58644776096, Vrlička Ulica 63,21230 Sinj,DAJANA ANTONIJA BEBEK, JARUŠČICA 11,10000 Zagreb,Miro Šahinović, OIB 06143438724, Ulica Nike Grškovića 4,10000 Zagreb,OPERETA LEGALIZACIJA društvo s ograničenom odgovornošću za promet nekretnina, OIB 59459077421, Kranjčevićeva 53,10000 Zagreb,Josip Biočić, OIB 01933666749, Mendlova Ulica 7,10000 Zagreb,Fikret Osmanović, OIB 72517850145, Palackého 132,Marianske Lazne,Darko Šebalj, OIB 05296710885, Posavsko Vrbovo 89 A,10411 Vrbovo Posavsko,Jerko Huljev, OIB 18648097894, 4. Rakitski Odvojak 5,10437 Rakitje,Jakov Šošić, OIB 77618338351, Odeska 6,21000 Split,Jasmin Čaušević, OIB 18030083498, Čaklje 37,21327 Podgora,Franjo Kušević, OIB 46060556856, Lučelnica 87,10451 Lučelnica,Rina Broqi, OIB 27121995258, Horvaćanska Cesta 166,10000 Zagreb,IVAN KRALJ, V. VRBICE 15,10250 Lučko,Mladen Petrlić, OIB 88977535430, Ludbreška Ulica 10,10000 Zagreb,Zvonko Babić, OIB 70434924687, Jurice Muraia 2,40000 Čakovec,Zvjezdana Balen-Vuglač, OIB 41427375263, Marinići 80 B,51216 Marinići,HOJSKI NEKRETNINE društvo s ograničenom odgovornošću za proizvodnju, trgovinu i usluge, OIB 48954500679, Majdakova 45,10000 Zagreb,Dragana Drobac, OIB 50310836278, Cernik 225,51218 Cernik,METRO LIVING d.o.o. za trgovinu i usluge, OIB 18836443912, Sobolski put 16,10000 Zagreb,Martina Peričić, OIB 41096827899, Ulica Ivana Zahara 3,10000 Zagreb,Ivona Vuglač, OIB 68310426614, Marinići 80 B,51216 Marinići,Darko Acalinović, OIB 00614141617, Vladimira Nazora 90,21480 Vis,Sandra Prskalo, OIB 89797926066, Jablanovac 24,10000 Zagreb,Ranko Vukosavljević, OIB 51556794836, Kutnjački Put 6,10000 Zagreb,CENTAR VIZIJA d.o.o. za trgovinu, OIB 05417850582, Kranjčevićeva 53,10000 Zagreb,Stjepan Žuljić, OIB 86416796158, Sisačka 16,10410 Velika Gorica,AQUAMONT d.o.o. za graditeljstvo, trgovinu i usluge, OIB 85058985197, Sobolski put 16,10000 Zagreb,Dalibor Koljenik, OIB 32237070324, Koranska 8,31500 Našice,JOSIP PETRIČEVIĆ, ŠETALIŠTE 150. BRIGADE 8,10000 Zagreb,Dino Marjanović, OIB 94571187643, Ulica Ljudevita Posavskog 16,10000 Zagreb,Otilia Varoščić, OIB 29857255382, Jablanska Ulica 32,10000 Zagreb,Krešimir Flas, OIB 24601707285, Vlatka Mačeka 10,35000 Slavonski Brod,Ivanka Zubčić, OIB 81995032685, UL. HRVATSKIH BRANITELJA 7 (ranije: PRIDRAGA, PRIDRAGA, 104),23312 Pridraga,Sanja Šukunda, OIB 59006877827, Ulica Brune Bušića 3,10000 Zagreb,Martinna Lana Kordić, OIB 17298754112, Slavka Kolara 35,10410 Velika Gorica,BORIS JURIĆ, VIJENAC DINARE,31000 Osijek,Zlata Piler, OIB 13123416897, Ulica Nikole Pavića 34,10000 Zagreb,Ljubica Vidak, OIB 59045015690, Jaruščica 5 A,10000 Zagreb,Anđela Matanović, OIB 23863557391, Nova X 55,22202 Rogoznica,Petra Kovač, OIB 81818391740, Sopnički Odvojak 5 C,10000 Zagreb,Valentina Pavković, OIB 87067683188, Jaruščica 7 A,10000 Zagreb,Božidar Lokner, OIB 27430987328, Jaruščica 7 A,10000 Zagreb,Miroslav Jurković, OIB 54288805565, Razumov Breg 6,10435 Falašćak,Tea Kolić, OIB 41585198769, Luketići 55,47300 Zagorje,IVICA TOMIĆ, VRANIĆEVA 11,10000 Zagreb,JOSIP JELIĆ, SLAVKA KOLARA 35,10410 Velika Gorica,Magda Butorac, OIB 08583634020, Bana Jelačića 55,32221 Cerić,Vladimir Čavlović, OIB 56625730708, Ulica Anđela Gabrijela 19,32100 Vinkovci,Tatjana Mateković, OIB 74561760663, Medveščak 99,10000 Zagreb,Vesna Mladina, OIB 71801437335, Ozaljska Ulica 96,10000 Zagreb,Miroslav Šarić, OIB 25341165767, Jaruščica 7,10000 Zagreb,Vedran Juroš, OIB 63902441919, Ulica Kralja Petra Svačića 3,31000 Osijek,Nikola Klaić, OIB 48832374139, Lojenov Prilaz 10,10000 Zagreb,Boris Hipp, OIB 42112609273, ULICA BANA TEODORA PEJAČEVIĆA 9 (ranije: NAŠICE, AUGUSTA CESARCA, 9),31500 Našice,Robert Žunić, OIB 45515944422, Savska Opatovina 34,10000 Zagreb,STUDIO RENTAL d.o.o. za usluge, OIB 04132278774, Športska 25,10410 Novo Čiče,Darko Barišić, OIB 62519692888, Huzjanova Ulica 22,10000 Zagreb,Željko Borovička, OIB 56179447139, Barčev Trg 14,10000 Zagreb,Zdenko Tica, OIB 49584641587, Ulica Vladimira Nazora 18,34551 Lipik,Sabina Abdurahimi, OIB 67660387238, Kombolova Ulica 3,10000 Zagreb,Darije Petolas, OIB 10344917608, Fancevljev Prilaz 8,10000 Zagreb,Perica Mitrović, OIB 29538074286, Kardinala Alojzija Stepinca 35,31000 Osijek,Matija Špičić, OIB 02495519389, Špičićeva Ulica 4,10410 Mičevec,Natali Bogićević, OIB 84056119217, Cvjetno Naselje 14,10410 Velika Gorica,Filip Grilec, OIB 94471925962, Ulica Cvijete Zuzorić 53,10000 Zagreb,Zdenka Štern, OIB 32826205231, Oreškovićeva Ulica 6 V,10000 Zagreb,Vladimir Vrhovec, OIB 36459972653, Jaruščica 11,10000 Zagreb,Oliver Zorić, OIB 35822433380, Jaruščica 11,10000 Zagreb,Vjekoslav Caktaš, OIB 62953165590, Solinske Mladeži 69 A,21210 Solin,TOMISLAV MILIČEVIĆ, VELIKI POGANAC 5,48312 Veliki Poganac,Antun Galić, OIB 26954182575, Šetal.150.brigade Hrvat.vojske 1,10000 Zagreb,VRHUNSKA GRADNJA j.d.o.o. za usluge, OIB 44285161879, Havidićeva 16,10000 Zagreb,Božica Bronzović Arbanas, OIB 81109718920, Jaruščica 5 A,10000 Zagreb,Kristina Tadić, OIB 34964601979, Omladinska Ulica 26,10310 Ivanić-Grad,Bernardica Djapić, OIB 83416361565, Ulica Božidara Magovca 48,10000 Zagreb,Anita Zrinjan, OIB 45979512796, Medsave 26,10430 Medsave,MARKO MARTINOVIĆ, STENJEVEČKA 35,10000 Zagreb,NEKTUS INTERIJERI d.o.o. za usluge, OIB 87157825646, Ulica Vojina Bakića 2,10000 Zagreb,Josip Munđar, OIB 55396621716, Ulica Đurđice Agićeve 3,10000 Zagreb,Igor Bubnjić, OIB 68673320401, Prvomajska 11,43500 Daruvar,Branka Lozić, OIB 03377626486, Ulica Ferde Livadića 10,10290 Zaprešić,Marinko Ratković, OIB 54057243372, Škarnik 26,42223 Škarnik,Dominik Brkić, OIB 14406310871, Jaruščica 9 D,10000 Zagreb,Ljubica Žuljić, OIB 47641118940, Sisačka 16,10410 Velika Gorica,Ivan Tržić, OIB 88170432071, Franje Blažinca 29,10370 Kozinščak,DETONEX d.o.o. za trgovinu, OIB 84246899345, Horvaćanska cesta 23,10000 Zagreb,Vanna Bojović, OIB 83656206667, Bartolići 35,10000 Zagreb,Alan Jurković, OIB 53995301946, Topnička Ulica 10,10000 Zagreb,Branka Tomaško, OIB 93793808015, Grančarska Ulica V. Odvojak 2,10257 Kupinečki Kraljevec,Ilija Tufeković, OIB 85272849807, Savski Gaj Iii. 18,10000 Zagreb,Antun-Željko Gidi, OIB 68779306540, Jaruščica 5,10000 Zagreb,Višnja Broqi, OIB 35093755829, Lanište 1 J,10000 Zagreb,GORAN TOMIĆ, BUKOVAČKA CESTA 331 A,10000 Zagreb,Nebojša Perić, OIB 17683491651, Baburičina Ulica 17,10000 Zagreb,Alen Jelovac, OIB 92213194197, Trg Kralja Tomislava 6,10000 Zagreb,Petar Klipić, OIB 72968154640, Pičmanova Ulica 5,10000 Zagreb,Maja Katana, OIB 98013783313, Ulica Milana Ogrizovića 2,10000 Zagreb,Goran Crepulja, OIB 18982056058, Špadići 78,52440 Poreč,Jelena Jozić, OIB 61368880664, Dankovečka Ulica 104,10000 Zagreb,Ela Mihovilović Brkić, OIB 71624369158, Prisavlje 10,10000 Zagreb,Miodrag Lesar, OIB 04182813536, Dolenica 12 F,10250 Lučko,Iris Cekuš Soltz, OIB 72558220282, Ulica Josipa Pupačića 4,10000 Zagreb,ORION ULAGANJA d.o.o. za usluge, OIB 45663810571, Jaruščica 11,10000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 OIB 05965133878, Jaruščica 11,10000 Zagreb,RENATO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Zagreb,Ranko Tomašević, OIB 86778817194, Zamenhofova Ulica 6,10000 Zagreb,Veronika Grubišić, OIB 10961890432, Ulica Ivice Kičmanovića 22,10000 Zagreb,Jozo Jerković, OIB 16863827730, Jaruščica 5 A,10000 Zagreb,Sebastijan Paunović, OIB 71479698322, Ulica Vladimira Filakovca 5,10000 Zagreb,Dragan Josipović, OIB 05767821988, Milana Nemičića 19,44250 Petrinja,Maja Došlić Leš, OIB 75355077589, Frankopanska 1,35410 Batrina,Robert Gruber, OIB 72359897820, Štefanićeva Ulica 8,10000 Zagreb,Marija Pavletić, OIB 67403334435, Ulica Rudolfa Bićanića 16,10000 Zagreb,DARKO SMOLJAN, STADITTEIL NEUHAUSEN AMTACKERSTR METZINGEN,72555 STADITTEIL NEUHAUSEN AMTACKERSTR METZINGEN,Stipe Kljaić, OIB 04222923717, Jaruščica 5 A,10000 Zagreb,B MAMIĆ, Šestinski dol 135,10000 Zagreb,Mirjana Grubišić, OIB 71833983967, Trnava I. 51 A,10000 Zagreb,IVAN ČOP, Jaruščica 5/A,10000 Zagreb,Marinka Perić, OIB 11689582126, Filipa Macure 21,Banja Luka,Sanja Lazić, OIB 93538380913, Kralja Tomislava 17,33520 Slatina,Domagoj Šoše, OIB 76698290315, Logorište 19 A,47000 Karlovac,IMPALA TRGOVINA, društvo s ograničenom odgovornošću za trgovinu i usluge, OIB 74349957002, Ivana Keleka 83,10360 Sesvete,Martina Vuletić, OIB 73670201850, Kalabarovo Vrelo 12,10000 Zagreb,ANTO PERIĆ, BIHAĆKA 30 SESVETSKI KRALJEVEC,10360 Sesvete,Marjan Leši, OIB 77679532298, Stubička Ulica 91 A,10000 Zagreb,JOSIP VULETIĆ, ULICA ANÐELA NUIĆA 97,10000 Zagreb,Matija Jozić, OIB 63838897711, Štibrenska Ulica 1 A,10360 Sesvete,Anđelka Marijanović, OIB 50730779773, Trpinjska Ulica 3,10000 Zagreb,Marjan Bavčević, OIB 26538063798, Skradinska 3,21000 Split,Marijan Malekin, OIB 58644776096, Vrlička Ulica 63,21230 Sinj,DAJANA ANTONIJA BEBEK, JARUŠČICA 11,10000 Zagreb,Miro Šahinović, OIB 06143438724, Ulica Nike Grškovića 4,10000 Zagreb,OPERETA LEGALIZACIJA društvo s ograničenom odgovornošću za promet nekretnina, OIB 59459077421, Kranjčevićeva 53,10000 Zagreb,Josip Biočić, OIB 01933666749, Mendlova Ulica 7,10000 Zagreb,Fikret Osmanović, OIB 72517850145, Palackého 132,Marianske Lazne,Darko Šebalj, OIB 05296710885, Posavsko Vrbovo 89 A,10411 Vrbovo Posavsko,Jerko Huljev, OIB 18648097894, 4. Rakitski Odvojak 5,10437 Rakitje,Jakov Šošić, OIB 77618338351, Odeska 6,21000 Split,Jasmin Čaušević, OIB 18030083498, Čaklje 37,21327 Podgora,Franjo Kušević, OIB 46060556856, Lučelnica 87,10451 Lučelnica,Rina Broqi, OIB 27121995258, Horvaćanska Cesta 166,10000 Zagreb,IVAN KRALJ, V. VRBICE 15,10250 Lučko,Mladen Petrlić, OIB 88977535430, Ludbreška Ulica 10,10000 Zagreb,Zvonko Babić, OIB 70434924687, Jurice Muraia 2,40000 Čakovec,Zvjezdana Balen-Vuglač, OIB 41427375263, Marinići 80 B,51216 Marinići,HOJSKI NEKRETNINE društvo s ograničenom odgovornošću za proizvodnju, trgovinu i usluge, OIB 48954500679, Majdakova 45,10000 Zagreb,Dragana Drobac, OIB 50310836278, Cernik 225,51218 Cernik,METRO LIVING d.o.o. za trgovinu i usluge, OIB 18836443912, Sobolski put 16,10000 Zagreb,Martina Peričić, OIB 41096827899, Ulica Ivana Zahara 3,10000 Zagreb,Ivona Vuglač, OIB 68310426614, Marinići 80 B,51216 Marinići,Darko Acalinović, OIB 00614141617, Vladimira Nazora 90,21480 Vis,Sandra Prskalo, OIB 89797926066, Jablanovac 24,10000 Zagreb,Ranko Vukosavljević, OIB 51556794836, Kutnjački Put 6,10000 Zagreb,CENTAR VIZIJA d.o.o. za trgovinu, OIB 05417850582, Kranjčevićeva 53,10000 Zagreb,Stjepan Žuljić, OIB 86416796158, Sisačka 16,10410 Velika Gorica,AQUAMONT d.o.o. za graditeljstvo, trgovinu i usluge, OIB 85058985197, Sobolski put 16,10000 Zagreb,Dalibor Koljenik, OIB 32237070324, Koranska 8,31500 Našice,JOSIP PETRIČEVIĆ, ŠETALIŠTE 150. BRIGADE 8,10000 Zagreb,Dino Marjanović, OIB 94571187643, Ulica Ljudevita Posavskog 16,10000 Zagreb,Otilia Varoščić, OIB 29857255382, Jablanska Ulica 32,10000 Zagreb,Krešimir Flas, OIB 24601707285, Vlatka Mačeka 10,35000 Slavonski Brod,Ivanka Zubčić, OIB 81995032685, UL. HRVATSKIH BRANITELJA 7 (ranije: PRIDRAGA, PRIDRAGA, 104),23312 Pridraga,Sanja Šukunda, OIB 59006877827, Ulica Brune Bušića 3,10000 Zagreb,Martinna Lana Kordić, OIB 17298754112, Slavka Kolara 35,10410 Velika Gorica,BORIS JURIĆ, VIJENAC DINARE,31000 Osijek,Zlata Piler, OIB 13123416897, Ulica Nikole Pavića 34,10000 Zagreb,Ljubica Vidak, OIB 59045015690, Jaruščica 5 A,10000 Zagreb,Anđela Matanović, OIB 23863557391, Nova X 55,22202 Rogoznica,Petra Kovač, OIB 81818391740, Sopnički Odvojak 5 C,10000 Zagreb,Valentina Pavković, OIB 87067683188, Jaruščica 7 A,10000 Zagreb,Božidar Lokner, OIB 27430987328, Jaruščica 7 A,10000 Zagreb,Miroslav Jurković, OIB 54288805565, Razumov Breg 6,10435 Falašćak,Tea Kolić, OIB 41585198769, Luketići 55,47300 Zagorje,IVICA TOMIĆ, VRANIĆEVA 11,10000 Zagreb,JOSIP JELIĆ, SLAVKA KOLARA 35,10410 Velika Gorica,Magda Butorac, OIB 08583634020, Bana Jelačića 55,32221 Cerić,Vladimir Čavlović, OIB 56625730708, Ulica Anđela Gabrijela 19,32100 Vinkovci,Tatjana Mateković, OIB 74561760663, Medveščak 99,10000 Zagreb,Vesna Mladina, OIB 71801437335, Ozaljska Ulica 96,10000 Zagreb,Miroslav Šarić, OIB 25341165767, Jaruščica 7,10000 Zagreb,Vedran Juroš, OIB 63902441919, Ulica Kralja Petra Svačića 3,31000 Osijek,Nikola Klaić, OIB 48832374139, Lojenov Prilaz 10,10000 Zagreb,Boris Hipp, OIB 42112609273, ULICA BANA TEODORA PEJAČEVIĆA 9 (ranije: NAŠICE, AUGUSTA CESARCA, 9),31500 Našice,Robert Žunić, OIB 45515944422, Savska Opatovina 34,10000 Zagreb,STUDIO RENTAL d.o.o. za usluge, OIB 04132278774, Športska 25,10410 Novo Čiče,Darko Barišić, OIB 62519692888, Huzjanova Ulica 22,10000 Zagreb,Željko Borovička, OIB 56179447139, Barčev Trg 14,10000 Zagreb,Zdenko Tica, OIB 49584641587, Ulica Vladimira Nazora 18,34551 Lipik,Sabina Abdurahimi, OIB 67660387238, Kombolova Ulica 3,10000 Zagreb,Darije Petolas, OIB 10344917608, Fancevljev Prilaz 8,10000 Zagreb,Perica Mitrović, OIB 29538074286, Kardinala Alojzija Stepinca 35,31000 Osijek,Matija Špičić, OIB 02495519389, Špičićeva Ulica 4,10410 Mičevec,Natali Bogićević, OIB 84056119217, Cvjetno Naselje 14,10410 Velika Gorica,Filip Grilec, OIB 94471925962, Ulica Cvijete Zuzorić 53,10000 Zagreb,Zdenka Štern, OIB 32826205231, Oreškovićeva Ulica 6 V,10000 Zagreb,Vladimir Vrhovec, OIB 36459972653, Jaruščica 11,10000 Zagreb,Oliver Zorić, OIB 35822433380, Jaruščica 11,10000 Zagreb,Vjekoslav Caktaš, OIB 62953165590, Solinske Mladeži 69 A,21210 Solin,TOMISLAV MILIČEVIĆ, VELIKI POGANAC 5,48312 Veliki Poganac,Antun Galić, OIB 26954182575, Šetal.150.brigade Hrvat.vojske 1,10000 Zagreb,VRHUNSKA GRADNJA j.d.o.o. za usluge, OIB 44285161879, Havidićeva 16,10000 Zagreb,Božica Bronzović Arbanas, OIB 81109718920, Jaruščica 5 A,10000 Zagreb,Kristina Tadić, OIB 34964601979, Omladinska Ulica 26,10310 Ivanić-Grad,Bernardica Djapić, OIB 83416361565, Ulica Božidara Magovca 48,10000 Zagreb,Anita Zrinjan, OIB 45979512796, Medsave 26,10430 Medsave,MARKO MARTINOVIĆ, STENJEVEČKA 35,10000 Zagreb,NEKTUS INTERIJERI d.o.o. za usluge, OIB 87157825646, Ulica Vojina Bakića 2,10000 Zagreb,Josip Munđar, OIB 55396621716, Ulica Đurđice Agićeve 3,10000 Zagreb,Igor Bubnjić, OIB 68673320401, Prvomajska 11,43500 Daruvar,Branka Lozić, OIB 03377626486, Ulica Ferde Livadića 10,10290 Zaprešić,Marinko Ratković, OIB 54057243372, Škarnik 26,42223 Škarnik,Dominik Brkić, OIB 14406310871, Jaruščica 9 D,10000 Zagreb,Ljubica Žuljić, OIB 47641118940, Sisačka 16,10410 Velika Gorica,Ivan Tržić, OIB 88170432071, Franje Blažinca 29,10370 Kozinščak,DETONEX d.o.o. za trgovinu, OIB 84246899345, Horvaćanska cesta 23,10000 Zagreb,Vanna Bojović, OIB 83656206667, Bartolići 35,10000 Zagreb,Alan Jurković, OIB 53995301946, Topnička Ulica 10,10000 Zagreb,Branka Tomaško, OIB 93793808015, Grančarska Ulica V. Odvojak 2,10257 Kupinečki Kraljevec,Ilija Tufeković, OIB 85272849807, Savski Gaj Iii. 18,10000 Zagreb,Antun-Željko Gidi, OIB 68779306540, Jaruščica 5,10000 Zagreb,Višnja Broqi, OIB 35093755829, Lanište 1 J,10000 Zagreb,GORAN TOMIĆ, BUKOVAČKA CESTA 331 A,10000 Zagreb,Nebojša Perić, OIB 17683491651, Baburičina Ulica 17,10000 Zagreb,Alen Jelovac, OIB 92213194197, Trg Kralja Tomislava 6,10000 Zagreb,Petar Klipić, OIB 72968154640, Pičmanova Ulica 5,10000 Zagreb,Maja Katana, OIB 98013783313, Ulica Milana Ogrizovića 2,10000 Zagreb,Goran Crepulja, OIB 18982056058, Špadići 78,52440 Poreč,Jelena Jozić, OIB 61368880664, Dankovečka Ulica 104,10000 Zagreb,Ela Mihovilović Brkić, OIB 71624369158, Prisavlje 10,10000 Zagreb,Miodrag Lesar, OIB 04182813536, Dolenica 12 F,10250 Lučko,Iris Cekuš Soltz, OIB 72558220282, Ulica Josipa Pupačića 4,10000 Zagreb,ORION ULAGANJA d.o.o. za usluge, OIB 45663810571, Jaruščica 11,10000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Surla,Ranko Tomašević,Veronika Grubišić,Jozo Jerković,Sebastijan Paunović,Dragan Josipović,Maja Došlić Leš,Robert Gruber,Marija Pavletić,DARKO SMOLJAN,Stipe Kljaić,B MAMIĆ,Mirjana Grubišić,IVAN ČOP,Marinka Perić,Sanja Lazić,Domagoj Šoše,IMPALA TRGOVINA, društvo s ograničenom odgovornošću za trgovinu i usluge,Martina Vuletić,ANTO PERIĆ,Marjan Leši,JOSIP VULETIĆ,Matija Jozić,Anđelka Marijanović,Marjan Bavčević,Marijan Malekin,DAJANA ANTONIJA BEBEK,Miro Šahinović,OPERETA LEGALIZACIJA društvo s ograničenom odgovornošću za promet nekretnina,Josip Biočić,Fikret Osmanović,Darko Šebalj,Jerko Huljev,Jakov Šošić,Jasmin Čaušević,Franjo Kušević,Rina Broqi,IVAN KRALJ,Mladen Petrlić,Zvonko Babić,Zvjezdana Balen-Vuglač,HOJSKI NEKRETNINE društvo s ograničenom odgovornošću za proizvodnju, trgovinu i usluge,Dragana Drobac,METRO LIVING d.o.o. za trgovinu i usluge,Martina Peričić,Ivona Vuglač,Darko Acalinović,Sandra Prskalo,Ranko Vukosavljević,CENTAR VIZIJA d.o.o. za trgovinu,Stjepan Žuljić,AQUAMONT d.o.o. za graditeljstvo, trgovinu i usluge,Dalibor Koljenik,JOSIP PETRIČEVIĆ,Dino Marjanović,Otilia Varoščić,Krešimir Flas,Ivanka Zubčić,Sanja Šukunda,Martinna Lana Kordić,BORIS JURIĆ,Zlata Piler,Ljubica Vidak,Anđela Matanović,Petra Kovač,Valentina Pavković,Božidar Lokner,Miroslav Jurković,Tea Kolić,IVICA TOMIĆ,JOSIP JELIĆ,Magda Butorac,Vladimir Čavlović,Tatjana Mateković,Vesna Mladina,Miroslav Šarić,Vedran Juroš,Nikola Klaić,Boris Hipp,Robert Žunić,STUDIO RENTAL d.o.o. za usluge,Darko Barišić,Željko Borovička,Zdenko Tica,Sabina Abdurahimi,Darije Petolas,Perica Mitrović,Matija Špičić,Natali Bogićević,Filip Grilec,Zdenka Štern,Vladimir Vrhovec,Oliver Zorić,Vjekoslav Caktaš,TOMISLAV MILIČEVIĆ,Antun Galić,VRHUNSKA GRADNJA j.d.o.o. za usluge,Božica Bronzović Arbanas,Kristina Tadić,Bernardica Djapić,Anita Zrinjan,MARKO MARTINOVIĆ,NEKTUS INTERIJERI d.o.o. za usluge,Josip Munđar,Igor Bubnjić,Branka Lozić,Marinko Ratković,Dominik Brkić,Ljubica Žuljić,Ivan Tržić,DETONEX d.o.o. za trgovinu,Vanna Bojović,Alan Jurković,Branka Tomaško,Ilija Tufeković,Antun-Željko Gidi,Višnja Broqi,GORAN TOMIĆ,Nebojša Perić,Alen Jelovac,Petar Klipić,Maja Katana,Goran Crepulja,Jelena Jozić,Ela Mihovilović Brkić,Miodrag Lesar,Iris Cekuš Soltz,ORION ULAGANJA d.o.o. za usluge</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Surla,Ranko Tomašević,Veronika Grubišić,Jozo Jerković,Sebastijan Paunović,Dragan Josipović,Maja Došlić Leš,Robert Gruber,Marija Pavletić,DARKO SMOLJAN,Stipe Kljaić,B MAMIĆ,Mirjana Grubišić,IVAN ČOP,Marinka Perić,Sanja Lazić,Domagoj Šoše,IMPALA TRGOVINA, društvo s ograničenom odgovornošću za trgovinu i usluge,Martina Vuletić,ANTO PERIĆ,Marjan Leši,JOSIP VULETIĆ,Matija Jozić,Anđelka Marijanović,Marjan Bavčević,Marijan Malekin,DAJANA ANTONIJA BEBEK,Miro Šahinović,OPERETA LEGALIZACIJA društvo s ograničenom odgovornošću za promet nekretnina,Josip Biočić,Fikret Osmanović,Darko Šebalj,Jerko Huljev,Jakov Šošić,Jasmin Čaušević,Franjo Kušević,Rina Broqi,IVAN KRALJ,Mladen Petrlić,Zvonko Babić,Zvjezdana Balen-Vuglač,HOJSKI NEKRETNINE društvo s ograničenom odgovornošću za proizvodnju, trgovinu i usluge,Dragana Drobac,METRO LIVING d.o.o. za trgovinu i usluge,Martina Peričić,Ivona Vuglač,Darko Acalinović,Sandra Prskalo,Ranko Vukosavljević,CENTAR VIZIJA d.o.o. za trgovinu,Stjepan Žuljić,AQUAMONT d.o.o. za graditeljstvo, trgovinu i usluge,Dalibor Koljenik,JOSIP PETRIČEVIĆ,Dino Marjanović,Otilia Varoščić,Krešimir Flas,Ivanka Zubčić,Sanja Šukunda,Martinna Lana Kordić,BORIS JURIĆ,Zlata Piler,Ljubica Vidak,Anđela Matanović,Petra Kovač,Valentina Pavković,Božidar Lokner,Miroslav Jurković,Tea Kolić,IVICA TOMIĆ,JOSIP JELIĆ,Magda Butorac,Vladimir Čavlović,Tatjana Mateković,Vesna Mladina,Miroslav Šarić,Vedran Juroš,Nikola Klaić,Boris Hipp,Robert Žunić,STUDIO RENTAL d.o.o. za usluge,Darko Barišić,Željko Borovička,Zdenko Tica,Sabina Abdurahimi,Darije Petolas,Perica Mitrović,Matija Špičić,Natali Bogićević,Filip Grilec,Zdenka Štern,Vladimir Vrhovec,Oliver Zorić,Vjekoslav Caktaš,TOMISLAV MILIČEVIĆ,Antun Galić,VRHUNSKA GRADNJA j.d.o.o. za usluge,Božica Bronzović Arbanas,Kristina Tadić,Bernardica Djapić,Anita Zrinjan,MARKO MARTINOVIĆ,NEKTUS INTERIJERI d.o.o. za usluge,Josip Munđar,Igor Bubnjić,Branka Lozić,Marinko Ratković,Dominik Brkić,Ljubica Žuljić,Ivan Tržić,DETONEX d.o.o. za trgovinu,Vanna Bojović,Alan Jurković,Branka Tomaško,Ilija Tufeković,Antun-Željko Gidi,Višnja Broqi,GORAN TOMIĆ,Nebojša Perić,Alen Jelovac,Petar Klipić,Maja Katana,Goran Crepulja,Jelena Jozić,Ela Mihovilović Brkić,Miodrag Lesar,Iris Cekuš Soltz,ORION ULAGANJA d.o.o. za usluge</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 OIB 05965133878,RENATO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69603850430,Ranko Tomašević, OIB 86778817194,Veronika Grubišić, OIB 10961890432,Jozo Jerković, OIB 16863827730,Sebastijan Paunović, OIB 71479698322,Dragan Josipović, OIB 05767821988,Maja Došlić Leš, OIB 75355077589,Robert Gruber, OIB 72359897820,Marija Pavletić, OIB 67403334435,DARKO SMOLJAN,Stipe Kljaić, OIB 04222923717,B MAMIĆ,Mirjana Grubišić, OIB 71833983967,IVAN ČOP,Marinka Perić, OIB 11689582126,Sanja Lazić, OIB 93538380913,Domagoj Šoše, OIB 76698290315,IMPALA TRGOVINA, društvo s ograničenom odgovornošću za trgovinu i usluge, OIB 74349957002,Martina Vuletić, OIB 73670201850,ANTO PERIĆ,Marjan Leši, OIB 77679532298,JOSIP VULETIĆ,Matija Jozić, OIB 63838897711,Anđelka Marijanović, OIB 50730779773,Marjan Bavčević, OIB 26538063798,Marijan Malekin, OIB 58644776096,DAJANA ANTONIJA BEBEK,Miro Šahinović, OIB 06143438724,OPERETA LEGALIZACIJA društvo s ograničenom odgovornošću za promet nekretnina, OIB 59459077421,Josip Biočić, OIB 01933666749,Fikret Osmanović, OIB 72517850145,Darko Šebalj, OIB 05296710885,Jerko Huljev, OIB 18648097894,Jakov Šošić, OIB 77618338351,Jasmin Čaušević, OIB 18030083498,Franjo Kušević, OIB 46060556856,Rina Broqi, OIB 27121995258,IVAN KRALJ,Mladen Petrlić, OIB 88977535430,Zvonko Babić, OIB 70434924687,Zvjezdana Balen-Vuglač, OIB 41427375263,HOJSKI NEKRETNINE društvo s ograničenom odgovornošću za proizvodnju, trgovinu i usluge, OIB 48954500679,Dragana Drobac, OIB 50310836278,METRO LIVING d.o.o. za trgovinu i usluge, OIB 18836443912,Martina Peričić, OIB 41096827899,Ivona Vuglač, OIB 68310426614,Darko Acalinović, OIB 00614141617,Sandra Prskalo, OIB 89797926066,Ranko Vukosavljević, OIB 51556794836,CENTAR VIZIJA d.o.o. za trgovinu, OIB 05417850582,Stjepan Žuljić, OIB 86416796158,AQUAMONT d.o.o. za graditeljstvo, trgovinu i usluge, OIB 85058985197,Dalibor Koljenik, OIB 32237070324,JOSIP PETRIČEVIĆ,Dino Marjanović, OIB 94571187643,Otilia Varoščić, OIB 29857255382,Krešimir Flas, OIB 24601707285,Ivanka Zubčić, OIB 81995032685,Sanja Šukunda, OIB 59006877827,Martinna Lana Kordić, OIB 17298754112,BORIS JURIĆ,Zlata Piler, OIB 13123416897,Ljubica Vidak, OIB 59045015690,Anđela Matanović, OIB 23863557391,Petra Kovač, OIB 81818391740,Valentina Pavković, OIB 87067683188,Božidar Lokner, OIB 27430987328,Miroslav Jurković, OIB 54288805565,Tea Kolić, OIB 41585198769,IVICA TOMIĆ,JOSIP JELIĆ,Magda Butorac, OIB 08583634020,Vladimir Čavlović, OIB 56625730708,Tatjana Mateković, OIB 74561760663,Vesna Mladina, OIB 71801437335,Miroslav Šarić, OIB 25341165767,Vedran Juroš, OIB 63902441919,Nikola Klaić, OIB 48832374139,Boris Hipp, OIB 42112609273,Robert Žunić, OIB 45515944422,STUDIO RENTAL d.o.o. za usluge, OIB 04132278774,Darko Barišić, OIB 62519692888,Željko Borovička, OIB 56179447139,Zdenko Tica, OIB 49584641587,Sabina Abdurahimi, OIB 67660387238,Darije Petolas, OIB 10344917608,Perica Mitrović, OIB 29538074286,Matija Špičić, OIB 02495519389,Natali Bogićević, OIB 84056119217,Filip Grilec, OIB 94471925962,Zdenka Štern, OIB 32826205231,Vladimir Vrhovec, OIB 36459972653,Oliver Zorić, OIB 35822433380,Vjekoslav Caktaš, OIB 62953165590,TOMISLAV MILIČEVIĆ,Antun Galić, OIB 26954182575,VRHUNSKA GRADNJA j.d.o.o. za usluge, OIB 44285161879,Božica Bronzović Arbanas, OIB 81109718920,Kristina Tadić, OIB 34964601979,Bernardica Djapić, OIB 83416361565,Anita Zrinjan, OIB 45979512796,MARKO MARTINOVIĆ,NEKTUS INTERIJERI d.o.o. za usluge, OIB 87157825646,Josip Munđar, OIB 55396621716,Igor Bubnjić, OIB 68673320401,Branka Lozić, OIB 03377626486,Marinko Ratković, OIB 54057243372,Dominik Brkić, OIB 14406310871,Ljubica Žuljić, OIB 47641118940,Ivan Tržić, OIB 88170432071,DETONEX d.o.o. za trgovinu, OIB 84246899345,Vanna Bojović, OIB 83656206667,Alan Jurković, OIB 53995301946,Branka Tomaško, OIB 93793808015,Ilija Tufeković, OIB 85272849807,Antun-Željko Gidi, OIB 68779306540,Višnja Broqi, OIB 35093755829,GORAN TOMIĆ,Nebojša Perić, OIB 17683491651,Alen Jelovac, OIB 92213194197,Petar Klipić, OIB 72968154640,Maja Katana, OIB 98013783313,Goran Crepulja, OIB 18982056058,Jelena Jozić, OIB 61368880664,Ela Mihovilović Brkić, OIB 71624369158,Miodrag Lesar, OIB 04182813536,Iris Cekuš Soltz, OIB 72558220282,ORION ULAGANJA d.o.o. za usluge, OIB 45663810571</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 OIB 05965133878,RENATO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69603850430,Ranko Tomašević, OIB 86778817194,Veronika Grubišić, OIB 10961890432,Jozo Jerković, OIB 16863827730,Sebastijan Paunović, OIB 71479698322,Dragan Josipović, OIB 05767821988,Maja Došlić Leš, OIB 75355077589,Robert Gruber, OIB 72359897820,Marija Pavletić, OIB 67403334435,DARKO SMOLJAN,Stipe Kljaić, OIB 04222923717,B MAMIĆ,Mirjana Grubišić, OIB 71833983967,IVAN ČOP,Marinka Perić, OIB 11689582126,Sanja Lazić, OIB 93538380913,Domagoj Šoše, OIB 76698290315,IMPALA TRGOVINA, društvo s ograničenom odgovornošću za trgovinu i usluge, OIB 74349957002,Martina Vuletić, OIB 73670201850,ANTO PERIĆ,Marjan Leši, OIB 77679532298,JOSIP VULETIĆ,Matija Jozić, OIB 63838897711,Anđelka Marijanović, OIB 50730779773,Marjan Bavčević, OIB 26538063798,Marijan Malekin, OIB 58644776096,DAJANA ANTONIJA BEBEK,Miro Šahinović, OIB 06143438724,OPERETA LEGALIZACIJA društvo s ograničenom odgovornošću za promet nekretnina, OIB 59459077421,Josip Biočić, OIB 01933666749,Fikret Osmanović, OIB 72517850145,Darko Šebalj, OIB 05296710885,Jerko Huljev, OIB 18648097894,Jakov Šošić, OIB 77618338351,Jasmin Čaušević, OIB 18030083498,Franjo Kušević, OIB 46060556856,Rina Broqi, OIB 27121995258,IVAN KRALJ,Mladen Petrlić, OIB 88977535430,Zvonko Babić, OIB 70434924687,Zvjezdana Balen-Vuglač, OIB 41427375263,HOJSKI NEKRETNINE društvo s ograničenom odgovornošću za proizvodnju, trgovinu i usluge, OIB 48954500679,Dragana Drobac, OIB 50310836278,METRO LIVING d.o.o. za trgovinu i usluge, OIB 18836443912,Martina Peričić, OIB 41096827899,Ivona Vuglač, OIB 68310426614,Darko Acalinović, OIB 00614141617,Sandra Prskalo, OIB 89797926066,Ranko Vukosavljević, OIB 51556794836,CENTAR VIZIJA d.o.o. za trgovinu, OIB 05417850582,Stjepan Žuljić, OIB 86416796158,AQUAMONT d.o.o. za graditeljstvo, trgovinu i usluge, OIB 85058985197,Dalibor Koljenik, OIB 32237070324,JOSIP PETRIČEVIĆ,Dino Marjanović, OIB 94571187643,Otilia Varoščić, OIB 29857255382,Krešimir Flas, OIB 24601707285,Ivanka Zubčić, OIB 81995032685,Sanja Šukunda, OIB 59006877827,Martinna Lana Kordić, OIB 17298754112,BORIS JURIĆ,Zlata Piler, OIB 13123416897,Ljubica Vidak, OIB 59045015690,Anđela Matanović, OIB 23863557391,Petra Kovač, OIB 81818391740,Valentina Pavković, OIB 87067683188,Božidar Lokner, OIB 27430987328,Miroslav Jurković, OIB 54288805565,Tea Kolić, OIB 41585198769,IVICA TOMIĆ,JOSIP JELIĆ,Magda Butorac, OIB 08583634020,Vladimir Čavlović, OIB 56625730708,Tatjana Mateković, OIB 74561760663,Vesna Mladina, OIB 71801437335,Miroslav Šarić, OIB 25341165767,Vedran Juroš, OIB 63902441919,Nikola Klaić, OIB 48832374139,Boris Hipp, OIB 42112609273,Robert Žunić, OIB 45515944422,STUDIO RENTAL d.o.o. za usluge, OIB 04132278774,Darko Barišić, OIB 62519692888,Željko Borovička, OIB 56179447139,Zdenko Tica, OIB 49584641587,Sabina Abdurahimi, OIB 67660387238,Darije Petolas, OIB 10344917608,Perica Mitrović, OIB 29538074286,Matija Špičić, OIB 02495519389,Natali Bogićević, OIB 84056119217,Filip Grilec, OIB 94471925962,Zdenka Štern, OIB 32826205231,Vladimir Vrhovec, OIB 36459972653,Oliver Zorić, OIB 35822433380,Vjekoslav Caktaš, OIB 62953165590,TOMISLAV MILIČEVIĆ,Antun Galić, OIB 26954182575,VRHUNSKA GRADNJA j.d.o.o. za usluge, OIB 44285161879,Božica Bronzović Arbanas, OIB 81109718920,Kristina Tadić, OIB 34964601979,Bernardica Djapić, OIB 83416361565,Anita Zrinjan, OIB 45979512796,MARKO MARTINOVIĆ,NEKTUS INTERIJERI d.o.o. za usluge, OIB 87157825646,Josip Munđar, OIB 55396621716,Igor Bubnjić, OIB 68673320401,Branka Lozić, OIB 03377626486,Marinko Ratković, OIB 54057243372,Dominik Brkić, OIB 14406310871,Ljubica Žuljić, OIB 47641118940,Ivan Tržić, OIB 88170432071,DETONEX d.o.o. za trgovinu, OIB 84246899345,Vanna Bojović, OIB 83656206667,Alan Jurković, OIB 53995301946,Branka Tomaško, OIB 93793808015,Ilija Tufeković, OIB 85272849807,Antun-Željko Gidi, OIB 68779306540,Višnja Broqi, OIB 35093755829,GORAN TOMIĆ,Nebojša Perić, OIB 17683491651,Alen Jelovac, OIB 92213194197,Petar Klipić, OIB 72968154640,Maja Katana, OIB 98013783313,Goran Crepulja, OIB 18982056058,Jelena Jozić, OIB 61368880664,Ela Mihovilović Brkić, OIB 71624369158,Miodrag Lesar, OIB 04182813536,Iris Cekuš Soltz, OIB 72558220282,ORION ULAGANJA d.o.o. za usluge, OIB 45663810571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 Jaruščica 11, 10000 Zagreb</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tem>Ranko Tomašević, Zamenhofova Ulica 6, 10000 Zagreb</item>
      <item>Veronika Grubišić, Ulica Ivice Kičmanovića 22, 10000 Zagreb</item>
      <item>Jozo Jerković, Jaruščica 5 A, 10000 Zagreb</item>
      <item>Sebastijan Paunović, Ulica Vladimira Filakovca 5, 10000 Zagreb</item>
      <item>Dragan Josipović, Milana Nemičića 19, 44250 Petrinja</item>
      <item>Maja Došlić Leš, Frankopanska 1, 35410 Batrina</item>
      <item>Robert Gruber, Štefanićeva Ulica 8, 10000 Zagreb</item>
      <item>Marija Pavletić, Ulica Rudolfa Bićanića 16, 10000 Zagreb</item>
      <item>DARKO SMOLJAN, STADITTEIL NEUHAUSEN AMTACKERSTR METZINGEN, 72555 STADITTEIL NEUHAUSEN AMTACKERSTR METZINGEN</item>
      <item>Stipe Kljaić, Jaruščica 5 A, 10000 Zagreb</item>
      <item>B MAMIĆ, Šestinski dol 135, 10000 Zagreb</item>
      <item>Mirjana Grubišić, Trnava I. 51 A, 10000 Zagreb</item>
      <item>IVAN ČOP, Jaruščica 5/A, 10000 Zagreb</item>
      <item>Marinka Perić, Filipa Macure 21, Banja Luka</item>
      <item>Sanja Lazić, Kralja Tomislava 17, 33520 Slatina</item>
      <item>Domagoj Šoše, Logorište 19 A, 47000 Karlovac</item>
      <item>IMPALA TRGOVINA, društvo s ograničenom odgovornošću za trgovinu i usluge, Ivana Keleka 83, 10360 Sesvete</item>
      <item>Martina Vuletić, Kalabarovo Vrelo 12, 10000 Zagreb</item>
      <item>ANTO PERIĆ, BIHAĆKA 30 SESVETSKI KRALJEVEC, 10360 Sesvete</item>
      <item>Marjan Leši, Stubička Ulica 91 A, 10000 Zagreb</item>
      <item>JOSIP VULETIĆ, ULICA ANÐELA NUIĆA 97, 10000 Zagreb</item>
      <item>Matija Jozić, Štibrenska Ulica 1 A, 10360 Sesvete</item>
      <item>Anđelka Marijanović, Trpinjska Ulica 3, 10000 Zagreb</item>
      <item>Marjan Bavčević, Skradinska 3, 21000 Split</item>
      <item>Marijan Malekin, Vrlička Ulica 63, 21230 Sinj</item>
      <item>DAJANA ANTONIJA BEBEK, JARUŠČICA 11, 10000 Zagreb</item>
      <item>Miro Šahinović, Ulica Nike Grškovića 4, 10000 Zagreb</item>
      <item>OPERETA LEGALIZACIJA društvo s ograničenom odgovornošću za promet nekretnina, Kranjčevićeva 53, 10000 Zagreb</item>
      <item>Josip Biočić, Mendlova Ulica 7, 10000 Zagreb</item>
      <item>Fikret Osmanović, Palackého 132, Marianske Lazne</item>
      <item>Darko Šebalj, Posavsko Vrbovo 89 A, 10411 Vrbovo Posavsko</item>
      <item>Jerko Huljev, 4. Rakitski Odvojak 5, 10437 Rakitje</item>
      <item>Jakov Šošić, Odeska 6, 21000 Split</item>
      <item>Jasmin Čaušević, Čaklje 37, 21327 Podgora</item>
      <item>Franjo Kušević, Lučelnica 87, 10451 Lučelnica</item>
      <item>Rina Broqi, Horvaćanska Cesta 166, 10000 Zagreb</item>
      <item>IVAN KRALJ, V. VRBICE 15, 10250 Lučko</item>
      <item>Mladen Petrlić, Ludbreška Ulica 10, 10000 Zagreb</item>
      <item>Zvonko Babić, Jurice Muraia 2, 40000 Čakovec</item>
      <item>Zvjezdana Balen-Vuglač, Marinići 80 B, 51216 Marinići</item>
      <item>HOJSKI NEKRETNINE društvo s ograničenom odgovornošću za proizvodnju, trgovinu i usluge, Majdakova 45, 10000 Zagreb</item>
      <item>Dragana Drobac, Cernik 225, 51218 Cernik</item>
      <item>METRO LIVING d.o.o. za trgovinu i usluge, Sobolski put 16, 10000 Zagreb</item>
      <item>Martina Peričić, Ulica Ivana Zahara 3, 10000 Zagreb</item>
      <item>Ivona Vuglač, Marinići 80 B, 51216 Marinići</item>
      <item>Darko Acalinović, Vladimira Nazora 90, 21480 Vis</item>
      <item>Sandra Prskalo, Jablanovac 24, 10000 Zagreb</item>
      <item>Ranko Vukosavljević, Kutnjački Put 6, 10000 Zagreb</item>
      <item>CENTAR VIZIJA d.o.o. za trgovinu, Kranjčevićeva 53, 10000 Zagreb</item>
      <item>Stjepan Žuljić, Sisačka 16, 10410 Velika Gorica</item>
      <item>AQUAMONT d.o.o. za graditeljstvo, trgovinu i usluge, Sobolski put 16, 10000 Zagreb</item>
      <item>Dalibor Koljenik, Koranska 8, 31500 Našice</item>
      <item>JOSIP PETRIČEVIĆ, ŠETALIŠTE 150. BRIGADE 8, 10000 Zagreb</item>
      <item>Dino Marjanović, Ulica Ljudevita Posavskog 16, 10000 Zagreb</item>
      <item>Otilia Varoščić, Jablanska Ulica 32, 10000 Zagreb</item>
      <item>Krešimir Flas, Vlatka Mačeka 10, 35000 Slavonski Brod</item>
      <item>Ivanka Zubčić, UL. HRVATSKIH BRANITELJA 7 (ranije: PRIDRAGA, PRIDRAGA, 104), 23312 Pridraga</item>
      <item>Sanja Šukunda, Ulica Brune Bušića 3, 10000 Zagreb</item>
      <item>Martinna Lana Kordić, Slavka Kolara 35, 10410 Velika Gorica</item>
      <item>BORIS JURIĆ, VIJENAC DINARE, 31000 Osijek</item>
      <item>Zlata Piler, Ulica Nikole Pavića 34, 10000 Zagreb</item>
      <item>Ljubica Vidak, Jaruščica 5 A, 10000 Zagreb</item>
      <item>Anđela Matanović, Nova X 55, 22202 Rogoznica</item>
      <item>Petra Kovač, Sopnički Odvojak 5 C, 10000 Zagreb</item>
      <item>Valentina Pavković, Jaruščica 7 A, 10000 Zagreb</item>
      <item>Božidar Lokner, Jaruščica 7 A, 10000 Zagreb</item>
      <item>Miroslav Jurković, Razumov Breg 6, 10435 Falašćak</item>
      <item>Tea Kolić, Luketići 55, 47300 Zagorje</item>
      <item>IVICA TOMIĆ, VRANIĆEVA 11, 10000 Zagreb</item>
      <item>JOSIP JELIĆ, SLAVKA KOLARA 35, 10410 Velika Gorica</item>
      <item>Magda Butorac, Bana Jelačića 55, 32221 Cerić</item>
      <item>Vladimir Čavlović, Ulica Anđela Gabrijela 19, 32100 Vinkovci</item>
      <item>Tatjana Mateković, Medveščak 99, 10000 Zagreb</item>
      <item>Vesna Mladina, Ozaljska Ulica 96, 10000 Zagreb</item>
      <item>Miroslav Šarić, Jaruščica 7, 10000 Zagreb</item>
      <item>Vedran Juroš, Ulica Kralja Petra Svačića 3, 31000 Osijek</item>
      <item>Nikola Klaić, Lojenov Prilaz 10, 10000 Zagreb</item>
      <item>Boris Hipp, ULICA BANA TEODORA PEJAČEVIĆA 9 (ranije: NAŠICE, AUGUSTA CESARCA, 9), 31500 Našice</item>
      <item>Robert Žunić, Savska Opatovina 34, 10000 Zagreb</item>
      <item>STUDIO RENTAL d.o.o. za usluge, Športska 25, 10410 Novo Čiče</item>
      <item>Darko Barišić, Huzjanova Ulica 22, 10000 Zagreb</item>
      <item>Željko Borovička, Barčev Trg 14, 10000 Zagreb</item>
      <item>Zdenko Tica, Ulica Vladimira Nazora 18, 34551 Lipik</item>
      <item>Sabina Abdurahimi, Kombolova Ulica 3, 10000 Zagreb</item>
      <item>Darije Petolas, Fancevljev Prilaz 8, 10000 Zagreb</item>
      <item>Perica Mitrović, Kardinala Alojzija Stepinca 35, 31000 Osijek</item>
      <item>Matija Špičić, Špičićeva Ulica 4, 10410 Mičevec</item>
      <item>Natali Bogićević, Cvjetno Naselje 14, 10410 Velika Gorica</item>
      <item>Filip Grilec, Ulica Cvijete Zuzorić 53, 10000 Zagreb</item>
      <item>Zdenka Štern, Oreškovićeva Ulica 6 V, 10000 Zagreb</item>
      <item>Vladimir Vrhovec, Jaruščica 11, 10000 Zagreb</item>
      <item>Oliver Zorić, Jaruščica 11, 10000 Zagreb</item>
      <item>Vjekoslav Caktaš, Solinske Mladeži 69 A, 21210 Solin</item>
      <item>TOMISLAV MILIČEVIĆ, VELIKI POGANAC 5, 48312 Veliki Poganac</item>
      <item>Antun Galić, Šetal.150.brigade Hrvat.vojske 1, 10000 Zagreb</item>
      <item>VRHUNSKA GRADNJA j.d.o.o. za usluge, Havidićeva 16, 10000 Zagreb</item>
      <item>Božica Bronzović Arbanas, Jaruščica 5 A, 10000 Zagreb</item>
      <item>Kristina Tadić, Omladinska Ulica 26, 10310 Ivanić-Grad</item>
      <item>Bernardica Djapić, Ulica Božidara Magovca 48, 10000 Zagreb</item>
      <item>Anita Zrinjan, Medsave 26, 10430 Medsave</item>
      <item>MARKO MARTINOVIĆ, STENJEVEČKA 35, 10000 Zagreb</item>
      <item>NEKTUS INTERIJERI d.o.o. za usluge, Ulica Vojina Bakića 2, 10000 Zagreb</item>
      <item>Josip Munđar, Ulica Đurđice Agićeve 3, 10000 Zagreb</item>
      <item>Igor Bubnjić, Prvomajska 11, 43500 Daruvar</item>
      <item>Branka Lozić, Ulica Ferde Livadića 10, 10290 Zaprešić</item>
      <item>Marinko Ratković, Škarnik 26, 42223 Škarnik</item>
      <item>Dominik Brkić, Jaruščica 9 D, 10000 Zagreb</item>
      <item>Ljubica Žuljić, Sisačka 16, 10410 Velika Gorica</item>
      <item>Ivan Tržić, Franje Blažinca 29, 10370 Kozinščak</item>
      <item>DETONEX d.o.o. za trgovinu, Horvaćanska cesta 23, 10000 Zagreb</item>
      <item>Vanna Bojović, Bartolići 35, 10000 Zagreb</item>
      <item>Alan Jurković, Topnička Ulica 10, 10000 Zagreb</item>
      <item>Branka Tomaško, Grančarska Ulica V. Odvojak 2, 10257 Kupinečki Kraljevec</item>
      <item>Ilija Tufeković, Savski Gaj Iii. 18, 10000 Zagreb</item>
      <item>Antun-Željko Gidi, Jaruščica 5, 10000 Zagreb</item>
      <item>Višnja Broqi, Lanište 1 J, 10000 Zagreb</item>
      <item>GORAN TOMIĆ, BUKOVAČKA CESTA 331 A, 10000 Zagreb</item>
      <item>Nebojša Perić, Baburičina Ulica 17, 10000 Zagreb</item>
      <item>Alen Jelovac, Trg Kralja Tomislava 6, 10000 Zagreb</item>
      <item>Petar Klipić, Pičmanova Ulica 5, 10000 Zagreb</item>
      <item>Maja Katana, Ulica Milana Ogrizovića 2, 10000 Zagreb</item>
      <item>Goran Crepulja, Špadići 78, 52440 Poreč</item>
      <item>Jelena Jozić, Dankovečka Ulica 104, 10000 Zagreb</item>
      <item>Ela Mihovilović Brkić, Prisavlje 10, 10000 Zagreb</item>
      <item>Miodrag Lesar, Dolenica 12 F, 10250 Lučko</item>
      <item>Iris Cekuš Soltz, Ulica Josipa Pupačića 4, 10000 Zagreb</item>
      <item>ORION ULAGANJA d.o.o. za usluge, Jaruščica 11,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 Jaruščica 11, 10000 Zagreb</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tem>Ranko Tomašević, Zamenhofova Ulica 6, 10000 Zagreb</item>
      <item>Veronika Grubišić, Ulica Ivice Kičmanovića 22, 10000 Zagreb</item>
      <item>Jozo Jerković, Jaruščica 5 A, 10000 Zagreb</item>
      <item>Sebastijan Paunović, Ulica Vladimira Filakovca 5, 10000 Zagreb</item>
      <item>Dragan Josipović, Milana Nemičića 19, 44250 Petrinja</item>
      <item>Maja Došlić Leš, Frankopanska 1, 35410 Batrina</item>
      <item>Robert Gruber, Štefanićeva Ulica 8, 10000 Zagreb</item>
      <item>Marija Pavletić, Ulica Rudolfa Bićanića 16, 10000 Zagreb</item>
      <item>DARKO SMOLJAN, STADITTEIL NEUHAUSEN AMTACKERSTR METZINGEN, 72555 STADITTEIL NEUHAUSEN AMTACKERSTR METZINGEN</item>
      <item>Stipe Kljaić, Jaruščica 5 A, 10000 Zagreb</item>
      <item>B MAMIĆ, Šestinski dol 135, 10000 Zagreb</item>
      <item>Mirjana Grubišić, Trnava I. 51 A, 10000 Zagreb</item>
      <item>IVAN ČOP, Jaruščica 5/A, 10000 Zagreb</item>
      <item>Marinka Perić, Filipa Macure 21, Banja Luka</item>
      <item>Sanja Lazić, Kralja Tomislava 17, 33520 Slatina</item>
      <item>Domagoj Šoše, Logorište 19 A, 47000 Karlovac</item>
      <item>IMPALA TRGOVINA, društvo s ograničenom odgovornošću za trgovinu i usluge, Ivana Keleka 83, 10360 Sesvete</item>
      <item>Martina Vuletić, Kalabarovo Vrelo 12, 10000 Zagreb</item>
      <item>ANTO PERIĆ, BIHAĆKA 30 SESVETSKI KRALJEVEC, 10360 Sesvete</item>
      <item>Marjan Leši, Stubička Ulica 91 A, 10000 Zagreb</item>
      <item>JOSIP VULETIĆ, ULICA ANÐELA NUIĆA 97, 10000 Zagreb</item>
      <item>Matija Jozić, Štibrenska Ulica 1 A, 10360 Sesvete</item>
      <item>Anđelka Marijanović, Trpinjska Ulica 3, 10000 Zagreb</item>
      <item>Marjan Bavčević, Skradinska 3, 21000 Split</item>
      <item>Marijan Malekin, Vrlička Ulica 63, 21230 Sinj</item>
      <item>DAJANA ANTONIJA BEBEK, JARUŠČICA 11, 10000 Zagreb</item>
      <item>Miro Šahinović, Ulica Nike Grškovića 4, 10000 Zagreb</item>
      <item>OPERETA LEGALIZACIJA društvo s ograničenom odgovornošću za promet nekretnina, Kranjčevićeva 53, 10000 Zagreb</item>
      <item>Josip Biočić, Mendlova Ulica 7, 10000 Zagreb</item>
      <item>Fikret Osmanović, Palackého 132, Marianske Lazne</item>
      <item>Darko Šebalj, Posavsko Vrbovo 89 A, 10411 Vrbovo Posavsko</item>
      <item>Jerko Huljev, 4. Rakitski Odvojak 5, 10437 Rakitje</item>
      <item>Jakov Šošić, Odeska 6, 21000 Split</item>
      <item>Jasmin Čaušević, Čaklje 37, 21327 Podgora</item>
      <item>Franjo Kušević, Lučelnica 87, 10451 Lučelnica</item>
      <item>Rina Broqi, Horvaćanska Cesta 166, 10000 Zagreb</item>
      <item>IVAN KRALJ, V. VRBICE 15, 10250 Lučko</item>
      <item>Mladen Petrlić, Ludbreška Ulica 10, 10000 Zagreb</item>
      <item>Zvonko Babić, Jurice Muraia 2, 40000 Čakovec</item>
      <item>Zvjezdana Balen-Vuglač, Marinići 80 B, 51216 Marinići</item>
      <item>HOJSKI NEKRETNINE društvo s ograničenom odgovornošću za proizvodnju, trgovinu i usluge, Majdakova 45, 10000 Zagreb</item>
      <item>Dragana Drobac, Cernik 225, 51218 Cernik</item>
      <item>METRO LIVING d.o.o. za trgovinu i usluge, Sobolski put 16, 10000 Zagreb</item>
      <item>Martina Peričić, Ulica Ivana Zahara 3, 10000 Zagreb</item>
      <item>Ivona Vuglač, Marinići 80 B, 51216 Marinići</item>
      <item>Darko Acalinović, Vladimira Nazora 90, 21480 Vis</item>
      <item>Sandra Prskalo, Jablanovac 24, 10000 Zagreb</item>
      <item>Ranko Vukosavljević, Kutnjački Put 6, 10000 Zagreb</item>
      <item>CENTAR VIZIJA d.o.o. za trgovinu, Kranjčevićeva 53, 10000 Zagreb</item>
      <item>Stjepan Žuljić, Sisačka 16, 10410 Velika Gorica</item>
      <item>AQUAMONT d.o.o. za graditeljstvo, trgovinu i usluge, Sobolski put 16, 10000 Zagreb</item>
      <item>Dalibor Koljenik, Koranska 8, 31500 Našice</item>
      <item>JOSIP PETRIČEVIĆ, ŠETALIŠTE 150. BRIGADE 8, 10000 Zagreb</item>
      <item>Dino Marjanović, Ulica Ljudevita Posavskog 16, 10000 Zagreb</item>
      <item>Otilia Varoščić, Jablanska Ulica 32, 10000 Zagreb</item>
      <item>Krešimir Flas, Vlatka Mačeka 10, 35000 Slavonski Brod</item>
      <item>Ivanka Zubčić, UL. HRVATSKIH BRANITELJA 7 (ranije: PRIDRAGA, PRIDRAGA, 104), 23312 Pridraga</item>
      <item>Sanja Šukunda, Ulica Brune Bušića 3, 10000 Zagreb</item>
      <item>Martinna Lana Kordić, Slavka Kolara 35, 10410 Velika Gorica</item>
      <item>BORIS JURIĆ, VIJENAC DINARE, 31000 Osijek</item>
      <item>Zlata Piler, Ulica Nikole Pavića 34, 10000 Zagreb</item>
      <item>Ljubica Vidak, Jaruščica 5 A, 10000 Zagreb</item>
      <item>Anđela Matanović, Nova X 55, 22202 Rogoznica</item>
      <item>Petra Kovač, Sopnički Odvojak 5 C, 10000 Zagreb</item>
      <item>Valentina Pavković, Jaruščica 7 A, 10000 Zagreb</item>
      <item>Božidar Lokner, Jaruščica 7 A, 10000 Zagreb</item>
      <item>Miroslav Jurković, Razumov Breg 6, 10435 Falašćak</item>
      <item>Tea Kolić, Luketići 55, 47300 Zagorje</item>
      <item>IVICA TOMIĆ, VRANIĆEVA 11, 10000 Zagreb</item>
      <item>JOSIP JELIĆ, SLAVKA KOLARA 35, 10410 Velika Gorica</item>
      <item>Magda Butorac, Bana Jelačića 55, 32221 Cerić</item>
      <item>Vladimir Čavlović, Ulica Anđela Gabrijela 19, 32100 Vinkovci</item>
      <item>Tatjana Mateković, Medveščak 99, 10000 Zagreb</item>
      <item>Vesna Mladina, Ozaljska Ulica 96, 10000 Zagreb</item>
      <item>Miroslav Šarić, Jaruščica 7, 10000 Zagreb</item>
      <item>Vedran Juroš, Ulica Kralja Petra Svačića 3, 31000 Osijek</item>
      <item>Nikola Klaić, Lojenov Prilaz 10, 10000 Zagreb</item>
      <item>Boris Hipp, ULICA BANA TEODORA PEJAČEVIĆA 9 (ranije: NAŠICE, AUGUSTA CESARCA, 9), 31500 Našice</item>
      <item>Robert Žunić, Savska Opatovina 34, 10000 Zagreb</item>
      <item>STUDIO RENTAL d.o.o. za usluge, Športska 25, 10410 Novo Čiče</item>
      <item>Darko Barišić, Huzjanova Ulica 22, 10000 Zagreb</item>
      <item>Željko Borovička, Barčev Trg 14, 10000 Zagreb</item>
      <item>Zdenko Tica, Ulica Vladimira Nazora 18, 34551 Lipik</item>
      <item>Sabina Abdurahimi, Kombolova Ulica 3, 10000 Zagreb</item>
      <item>Darije Petolas, Fancevljev Prilaz 8, 10000 Zagreb</item>
      <item>Perica Mitrović, Kardinala Alojzija Stepinca 35, 31000 Osijek</item>
      <item>Matija Špičić, Špičićeva Ulica 4, 10410 Mičevec</item>
      <item>Natali Bogićević, Cvjetno Naselje 14, 10410 Velika Gorica</item>
      <item>Filip Grilec, Ulica Cvijete Zuzorić 53, 10000 Zagreb</item>
      <item>Zdenka Štern, Oreškovićeva Ulica 6 V, 10000 Zagreb</item>
      <item>Vladimir Vrhovec, Jaruščica 11, 10000 Zagreb</item>
      <item>Oliver Zorić, Jaruščica 11, 10000 Zagreb</item>
      <item>Vjekoslav Caktaš, Solinske Mladeži 69 A, 21210 Solin</item>
      <item>TOMISLAV MILIČEVIĆ, VELIKI POGANAC 5, 48312 Veliki Poganac</item>
      <item>Antun Galić, Šetal.150.brigade Hrvat.vojske 1, 10000 Zagreb</item>
      <item>VRHUNSKA GRADNJA j.d.o.o. za usluge, Havidićeva 16, 10000 Zagreb</item>
      <item>Božica Bronzović Arbanas, Jaruščica 5 A, 10000 Zagreb</item>
      <item>Kristina Tadić, Omladinska Ulica 26, 10310 Ivanić-Grad</item>
      <item>Bernardica Djapić, Ulica Božidara Magovca 48, 10000 Zagreb</item>
      <item>Anita Zrinjan, Medsave 26, 10430 Medsave</item>
      <item>MARKO MARTINOVIĆ, STENJEVEČKA 35, 10000 Zagreb</item>
      <item>NEKTUS INTERIJERI d.o.o. za usluge, Ulica Vojina Bakića 2, 10000 Zagreb</item>
      <item>Josip Munđar, Ulica Đurđice Agićeve 3, 10000 Zagreb</item>
      <item>Igor Bubnjić, Prvomajska 11, 43500 Daruvar</item>
      <item>Branka Lozić, Ulica Ferde Livadića 10, 10290 Zaprešić</item>
      <item>Marinko Ratković, Škarnik 26, 42223 Škarnik</item>
      <item>Dominik Brkić, Jaruščica 9 D, 10000 Zagreb</item>
      <item>Ljubica Žuljić, Sisačka 16, 10410 Velika Gorica</item>
      <item>Ivan Tržić, Franje Blažinca 29, 10370 Kozinščak</item>
      <item>DETONEX d.o.o. za trgovinu, Horvaćanska cesta 23, 10000 Zagreb</item>
      <item>Vanna Bojović, Bartolići 35, 10000 Zagreb</item>
      <item>Alan Jurković, Topnička Ulica 10, 10000 Zagreb</item>
      <item>Branka Tomaško, Grančarska Ulica V. Odvojak 2, 10257 Kupinečki Kraljevec</item>
      <item>Ilija Tufeković, Savski Gaj Iii. 18, 10000 Zagreb</item>
      <item>Antun-Željko Gidi, Jaruščica 5, 10000 Zagreb</item>
      <item>Višnja Broqi, Lanište 1 J, 10000 Zagreb</item>
      <item>GORAN TOMIĆ, BUKOVAČKA CESTA 331 A, 10000 Zagreb</item>
      <item>Nebojša Perić, Baburičina Ulica 17, 10000 Zagreb</item>
      <item>Alen Jelovac, Trg Kralja Tomislava 6, 10000 Zagreb</item>
      <item>Petar Klipić, Pičmanova Ulica 5, 10000 Zagreb</item>
      <item>Maja Katana, Ulica Milana Ogrizovića 2, 10000 Zagreb</item>
      <item>Goran Crepulja, Špadići 78, 52440 Poreč</item>
      <item>Jelena Jozić, Dankovečka Ulica 104, 10000 Zagreb</item>
      <item>Ela Mihovilović Brkić, Prisavlje 10, 10000 Zagreb</item>
      <item>Miodrag Lesar, Dolenica 12 F, 10250 Lučko</item>
      <item>Iris Cekuš Soltz, Ulica Josipa Pupačića 4, 10000 Zagreb</item>
      <item>ORION ULAGANJA d.o.o. za usluge, Jaruščica 11,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 OIB 05965133878, Jaruščica 11, 10000 Zagreb</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tem>Ranko Tomašević, OIB 86778817194, Zamenhofova Ulica 6, 10000 Zagreb</item>
      <item>Veronika Grubišić, OIB 10961890432, Ulica Ivice Kičmanovića 22, 10000 Zagreb</item>
      <item>Jozo Jerković, OIB 16863827730, Jaruščica 5 A, 10000 Zagreb</item>
      <item>Sebastijan Paunović, OIB 71479698322, Ulica Vladimira Filakovca 5, 10000 Zagreb</item>
      <item>Dragan Josipović, OIB 05767821988, Milana Nemičića 19, 44250 Petrinja</item>
      <item>Maja Došlić Leš, OIB 75355077589, Frankopanska 1, 35410 Batrina</item>
      <item>Robert Gruber, OIB 72359897820, Štefanićeva Ulica 8, 10000 Zagreb</item>
      <item>Marija Pavletić, OIB 67403334435, Ulica Rudolfa Bićanića 16, 10000 Zagreb</item>
      <item>DARKO SMOLJAN, STADITTEIL NEUHAUSEN AMTACKERSTR METZINGEN, 72555 STADITTEIL NEUHAUSEN AMTACKERSTR METZINGEN</item>
      <item>Stipe Kljaić, OIB 04222923717, Jaruščica 5 A, 10000 Zagreb</item>
      <item>B MAMIĆ, Šestinski dol 135, 10000 Zagreb</item>
      <item>Mirjana Grubišić, OIB 71833983967, Trnava I. 51 A, 10000 Zagreb</item>
      <item>IVAN ČOP, Jaruščica 5/A, 10000 Zagreb</item>
      <item>Marinka Perić, OIB 11689582126, Filipa Macure 21, Banja Luka</item>
      <item>Sanja Lazić, OIB 93538380913, Kralja Tomislava 17, 33520 Slatina</item>
      <item>Domagoj Šoše, OIB 76698290315, Logorište 19 A, 47000 Karlovac</item>
      <item>IMPALA TRGOVINA, društvo s ograničenom odgovornošću za trgovinu i usluge, OIB 74349957002, Ivana Keleka 83, 10360 Sesvete</item>
      <item>Martina Vuletić, OIB 73670201850, Kalabarovo Vrelo 12, 10000 Zagreb</item>
      <item>ANTO PERIĆ, BIHAĆKA 30 SESVETSKI KRALJEVEC, 10360 Sesvete</item>
      <item>Marjan Leši, OIB 77679532298, Stubička Ulica 91 A, 10000 Zagreb</item>
      <item>JOSIP VULETIĆ, ULICA ANÐELA NUIĆA 97, 10000 Zagreb</item>
      <item>Matija Jozić, OIB 63838897711, Štibrenska Ulica 1 A, 10360 Sesvete</item>
      <item>Anđelka Marijanović, OIB 50730779773, Trpinjska Ulica 3, 10000 Zagreb</item>
      <item>Marjan Bavčević, OIB 26538063798, Skradinska 3, 21000 Split</item>
      <item>Marijan Malekin, OIB 58644776096, Vrlička Ulica 63, 21230 Sinj</item>
      <item>DAJANA ANTONIJA BEBEK, JARUŠČICA 11, 10000 Zagreb</item>
      <item>Miro Šahinović, OIB 06143438724, Ulica Nike Grškovića 4, 10000 Zagreb</item>
      <item>OPERETA LEGALIZACIJA društvo s ograničenom odgovornošću za promet nekretnina, OIB 59459077421, Kranjčevićeva 53, 10000 Zagreb</item>
      <item>Josip Biočić, OIB 01933666749, Mendlova Ulica 7, 10000 Zagreb</item>
      <item>Fikret Osmanović, OIB 72517850145, Palackého 132, Marianske Lazne</item>
      <item>Darko Šebalj, OIB 05296710885, Posavsko Vrbovo 89 A, 10411 Vrbovo Posavsko</item>
      <item>Jerko Huljev, OIB 18648097894, 4. Rakitski Odvojak 5, 10437 Rakitje</item>
      <item>Jakov Šošić, OIB 77618338351, Odeska 6, 21000 Split</item>
      <item>Jasmin Čaušević, OIB 18030083498, Čaklje 37, 21327 Podgora</item>
      <item>Franjo Kušević, OIB 46060556856, Lučelnica 87, 10451 Lučelnica</item>
      <item>Rina Broqi, OIB 27121995258, Horvaćanska Cesta 166, 10000 Zagreb</item>
      <item>IVAN KRALJ, V. VRBICE 15, 10250 Lučko</item>
      <item>Mladen Petrlić, OIB 88977535430, Ludbreška Ulica 10, 10000 Zagreb</item>
      <item>Zvonko Babić, OIB 70434924687, Jurice Muraia 2, 40000 Čakovec</item>
      <item>Zvjezdana Balen-Vuglač, OIB 41427375263, Marinići 80 B, 51216 Marinići</item>
      <item>HOJSKI NEKRETNINE društvo s ograničenom odgovornošću za proizvodnju, trgovinu i usluge, OIB 48954500679, Majdakova 45, 10000 Zagreb</item>
      <item>Dragana Drobac, OIB 50310836278, Cernik 225, 51218 Cernik</item>
      <item>METRO LIVING d.o.o. za trgovinu i usluge, OIB 18836443912, Sobolski put 16, 10000 Zagreb</item>
      <item>Martina Peričić, OIB 41096827899, Ulica Ivana Zahara 3, 10000 Zagreb</item>
      <item>Ivona Vuglač, OIB 68310426614, Marinići 80 B, 51216 Marinići</item>
      <item>Darko Acalinović, OIB 00614141617, Vladimira Nazora 90, 21480 Vis</item>
      <item>Sandra Prskalo, OIB 89797926066, Jablanovac 24, 10000 Zagreb</item>
      <item>Ranko Vukosavljević, OIB 51556794836, Kutnjački Put 6, 10000 Zagreb</item>
      <item>CENTAR VIZIJA d.o.o. za trgovinu, OIB 05417850582, Kranjčevićeva 53, 10000 Zagreb</item>
      <item>Stjepan Žuljić, OIB 86416796158, Sisačka 16, 10410 Velika Gorica</item>
      <item>AQUAMONT d.o.o. za graditeljstvo, trgovinu i usluge, OIB 85058985197, Sobolski put 16, 10000 Zagreb</item>
      <item>Dalibor Koljenik, OIB 32237070324, Koranska 8, 31500 Našice</item>
      <item>JOSIP PETRIČEVIĆ, ŠETALIŠTE 150. BRIGADE 8, 10000 Zagreb</item>
      <item>Dino Marjanović, OIB 94571187643, Ulica Ljudevita Posavskog 16, 10000 Zagreb</item>
      <item>Otilia Varoščić, OIB 29857255382, Jablanska Ulica 32, 10000 Zagreb</item>
      <item>Krešimir Flas, OIB 24601707285, Vlatka Mačeka 10, 35000 Slavonski Brod</item>
      <item>Ivanka Zubčić, OIB 81995032685, UL. HRVATSKIH BRANITELJA 7 (ranije: PRIDRAGA, PRIDRAGA, 104), 23312 Pridraga</item>
      <item>Sanja Šukunda, OIB 59006877827, Ulica Brune Bušića 3, 10000 Zagreb</item>
      <item>Martinna Lana Kordić, OIB 17298754112, Slavka Kolara 35, 10410 Velika Gorica</item>
      <item>BORIS JURIĆ, VIJENAC DINARE, 31000 Osijek</item>
      <item>Zlata Piler, OIB 13123416897, Ulica Nikole Pavića 34, 10000 Zagreb</item>
      <item>Ljubica Vidak, OIB 59045015690, Jaruščica 5 A, 10000 Zagreb</item>
      <item>Anđela Matanović, OIB 23863557391, Nova X 55, 22202 Rogoznica</item>
      <item>Petra Kovač, OIB 81818391740, Sopnički Odvojak 5 C, 10000 Zagreb</item>
      <item>Valentina Pavković, OIB 87067683188, Jaruščica 7 A, 10000 Zagreb</item>
      <item>Božidar Lokner, OIB 27430987328, Jaruščica 7 A, 10000 Zagreb</item>
      <item>Miroslav Jurković, OIB 54288805565, Razumov Breg 6, 10435 Falašćak</item>
      <item>Tea Kolić, OIB 41585198769, Luketići 55, 47300 Zagorje</item>
      <item>IVICA TOMIĆ, VRANIĆEVA 11, 10000 Zagreb</item>
      <item>JOSIP JELIĆ, SLAVKA KOLARA 35, 10410 Velika Gorica</item>
      <item>Magda Butorac, OIB 08583634020, Bana Jelačića 55, 32221 Cerić</item>
      <item>Vladimir Čavlović, OIB 56625730708, Ulica Anđela Gabrijela 19, 32100 Vinkovci</item>
      <item>Tatjana Mateković, OIB 74561760663, Medveščak 99, 10000 Zagreb</item>
      <item>Vesna Mladina, OIB 71801437335, Ozaljska Ulica 96, 10000 Zagreb</item>
      <item>Miroslav Šarić, OIB 25341165767, Jaruščica 7, 10000 Zagreb</item>
      <item>Vedran Juroš, OIB 63902441919, Ulica Kralja Petra Svačića 3, 31000 Osijek</item>
      <item>Nikola Klaić, OIB 48832374139, Lojenov Prilaz 10, 10000 Zagreb</item>
      <item>Boris Hipp, OIB 42112609273, ULICA BANA TEODORA PEJAČEVIĆA 9 (ranije: NAŠICE, AUGUSTA CESARCA, 9), 31500 Našice</item>
      <item>Robert Žunić, OIB 45515944422, Savska Opatovina 34, 10000 Zagreb</item>
      <item>STUDIO RENTAL d.o.o. za usluge, OIB 04132278774, Športska 25, 10410 Novo Čiče</item>
      <item>Darko Barišić, OIB 62519692888, Huzjanova Ulica 22, 10000 Zagreb</item>
      <item>Željko Borovička, OIB 56179447139, Barčev Trg 14, 10000 Zagreb</item>
      <item>Zdenko Tica, OIB 49584641587, Ulica Vladimira Nazora 18, 34551 Lipik</item>
      <item>Sabina Abdurahimi, OIB 67660387238, Kombolova Ulica 3, 10000 Zagreb</item>
      <item>Darije Petolas, OIB 10344917608, Fancevljev Prilaz 8, 10000 Zagreb</item>
      <item>Perica Mitrović, OIB 29538074286, Kardinala Alojzija Stepinca 35, 31000 Osijek</item>
      <item>Matija Špičić, OIB 02495519389, Špičićeva Ulica 4, 10410 Mičevec</item>
      <item>Natali Bogićević, OIB 84056119217, Cvjetno Naselje 14, 10410 Velika Gorica</item>
      <item>Filip Grilec, OIB 94471925962, Ulica Cvijete Zuzorić 53, 10000 Zagreb</item>
      <item>Zdenka Štern, OIB 32826205231, Oreškovićeva Ulica 6 V, 10000 Zagreb</item>
      <item>Vladimir Vrhovec, OIB 36459972653, Jaruščica 11, 10000 Zagreb</item>
      <item>Oliver Zorić, OIB 35822433380, Jaruščica 11, 10000 Zagreb</item>
      <item>Vjekoslav Caktaš, OIB 62953165590, Solinske Mladeži 69 A, 21210 Solin</item>
      <item>TOMISLAV MILIČEVIĆ, VELIKI POGANAC 5, 48312 Veliki Poganac</item>
      <item>Antun Galić, OIB 26954182575, Šetal.150.brigade Hrvat.vojske 1, 10000 Zagreb</item>
      <item>VRHUNSKA GRADNJA j.d.o.o. za usluge, OIB 44285161879, Havidićeva 16, 10000 Zagreb</item>
      <item>Božica Bronzović Arbanas, OIB 81109718920, Jaruščica 5 A, 10000 Zagreb</item>
      <item>Kristina Tadić, OIB 34964601979, Omladinska Ulica 26, 10310 Ivanić-Grad</item>
      <item>Bernardica Djapić, OIB 83416361565, Ulica Božidara Magovca 48, 10000 Zagreb</item>
      <item>Anita Zrinjan, OIB 45979512796, Medsave 26, 10430 Medsave</item>
      <item>MARKO MARTINOVIĆ, STENJEVEČKA 35, 10000 Zagreb</item>
      <item>NEKTUS INTERIJERI d.o.o. za usluge, OIB 87157825646, Ulica Vojina Bakića 2, 10000 Zagreb</item>
      <item>Josip Munđar, OIB 55396621716, Ulica Đurđice Agićeve 3, 10000 Zagreb</item>
      <item>Igor Bubnjić, OIB 68673320401, Prvomajska 11, 43500 Daruvar</item>
      <item>Branka Lozić, OIB 03377626486, Ulica Ferde Livadića 10, 10290 Zaprešić</item>
      <item>Marinko Ratković, OIB 54057243372, Škarnik 26, 42223 Škarnik</item>
      <item>Dominik Brkić, OIB 14406310871, Jaruščica 9 D, 10000 Zagreb</item>
      <item>Ljubica Žuljić, OIB 47641118940, Sisačka 16, 10410 Velika Gorica</item>
      <item>Ivan Tržić, OIB 88170432071, Franje Blažinca 29, 10370 Kozinščak</item>
      <item>DETONEX d.o.o. za trgovinu, OIB 84246899345, Horvaćanska cesta 23, 10000 Zagreb</item>
      <item>Vanna Bojović, OIB 83656206667, Bartolići 35, 10000 Zagreb</item>
      <item>Alan Jurković, OIB 53995301946, Topnička Ulica 10, 10000 Zagreb</item>
      <item>Branka Tomaško, OIB 93793808015, Grančarska Ulica V. Odvojak 2, 10257 Kupinečki Kraljevec</item>
      <item>Ilija Tufeković, OIB 85272849807, Savski Gaj Iii. 18, 10000 Zagreb</item>
      <item>Antun-Željko Gidi, OIB 68779306540, Jaruščica 5, 10000 Zagreb</item>
      <item>Višnja Broqi, OIB 35093755829, Lanište 1 J, 10000 Zagreb</item>
      <item>GORAN TOMIĆ, BUKOVAČKA CESTA 331 A, 10000 Zagreb</item>
      <item>Nebojša Perić, OIB 17683491651, Baburičina Ulica 17, 10000 Zagreb</item>
      <item>Alen Jelovac, OIB 92213194197, Trg Kralja Tomislava 6, 10000 Zagreb</item>
      <item>Petar Klipić, OIB 72968154640, Pičmanova Ulica 5, 10000 Zagreb</item>
      <item>Maja Katana, OIB 98013783313, Ulica Milana Ogrizovića 2, 10000 Zagreb</item>
      <item>Goran Crepulja, OIB 18982056058, Špadići 78, 52440 Poreč</item>
      <item>Jelena Jozić, OIB 61368880664, Dankovečka Ulica 104, 10000 Zagreb</item>
      <item>Ela Mihovilović Brkić, OIB 71624369158, Prisavlje 10, 10000 Zagreb</item>
      <item>Miodrag Lesar, OIB 04182813536, Dolenica 12 F, 10250 Lučko</item>
      <item>Iris Cekuš Soltz, OIB 72558220282, Ulica Josipa Pupačića 4, 10000 Zagreb</item>
      <item>ORION ULAGANJA d.o.o. za usluge, OIB 45663810571, Jaruščica 11,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 OIB 05965133878, Jaruščica 11, 10000 Zagreb</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tem>Ranko Tomašević, OIB 86778817194, Zamenhofova Ulica 6, 10000 Zagreb</item>
      <item>Veronika Grubišić, OIB 10961890432, Ulica Ivice Kičmanovića 22, 10000 Zagreb</item>
      <item>Jozo Jerković, OIB 16863827730, Jaruščica 5 A, 10000 Zagreb</item>
      <item>Sebastijan Paunović, OIB 71479698322, Ulica Vladimira Filakovca 5, 10000 Zagreb</item>
      <item>Dragan Josipović, OIB 05767821988, Milana Nemičića 19, 44250 Petrinja</item>
      <item>Maja Došlić Leš, OIB 75355077589, Frankopanska 1, 35410 Batrina</item>
      <item>Robert Gruber, OIB 72359897820, Štefanićeva Ulica 8, 10000 Zagreb</item>
      <item>Marija Pavletić, OIB 67403334435, Ulica Rudolfa Bićanića 16, 10000 Zagreb</item>
      <item>DARKO SMOLJAN, STADITTEIL NEUHAUSEN AMTACKERSTR METZINGEN, 72555 STADITTEIL NEUHAUSEN AMTACKERSTR METZINGEN</item>
      <item>Stipe Kljaić, OIB 04222923717, Jaruščica 5 A, 10000 Zagreb</item>
      <item>B MAMIĆ, Šestinski dol 135, 10000 Zagreb</item>
      <item>Mirjana Grubišić, OIB 71833983967, Trnava I. 51 A, 10000 Zagreb</item>
      <item>IVAN ČOP, Jaruščica 5/A, 10000 Zagreb</item>
      <item>Marinka Perić, OIB 11689582126, Filipa Macure 21, Banja Luka</item>
      <item>Sanja Lazić, OIB 93538380913, Kralja Tomislava 17, 33520 Slatina</item>
      <item>Domagoj Šoše, OIB 76698290315, Logorište 19 A, 47000 Karlovac</item>
      <item>IMPALA TRGOVINA, društvo s ograničenom odgovornošću za trgovinu i usluge, OIB 74349957002, Ivana Keleka 83, 10360 Sesvete</item>
      <item>Martina Vuletić, OIB 73670201850, Kalabarovo Vrelo 12, 10000 Zagreb</item>
      <item>ANTO PERIĆ, BIHAĆKA 30 SESVETSKI KRALJEVEC, 10360 Sesvete</item>
      <item>Marjan Leši, OIB 77679532298, Stubička Ulica 91 A, 10000 Zagreb</item>
      <item>JOSIP VULETIĆ, ULICA ANÐELA NUIĆA 97, 10000 Zagreb</item>
      <item>Matija Jozić, OIB 63838897711, Štibrenska Ulica 1 A, 10360 Sesvete</item>
      <item>Anđelka Marijanović, OIB 50730779773, Trpinjska Ulica 3, 10000 Zagreb</item>
      <item>Marjan Bavčević, OIB 26538063798, Skradinska 3, 21000 Split</item>
      <item>Marijan Malekin, OIB 58644776096, Vrlička Ulica 63, 21230 Sinj</item>
      <item>DAJANA ANTONIJA BEBEK, JARUŠČICA 11, 10000 Zagreb</item>
      <item>Miro Šahinović, OIB 06143438724, Ulica Nike Grškovića 4, 10000 Zagreb</item>
      <item>OPERETA LEGALIZACIJA društvo s ograničenom odgovornošću za promet nekretnina, OIB 59459077421, Kranjčevićeva 53, 10000 Zagreb</item>
      <item>Josip Biočić, OIB 01933666749, Mendlova Ulica 7, 10000 Zagreb</item>
      <item>Fikret Osmanović, OIB 72517850145, Palackého 132, Marianske Lazne</item>
      <item>Darko Šebalj, OIB 05296710885, Posavsko Vrbovo 89 A, 10411 Vrbovo Posavsko</item>
      <item>Jerko Huljev, OIB 18648097894, 4. Rakitski Odvojak 5, 10437 Rakitje</item>
      <item>Jakov Šošić, OIB 77618338351, Odeska 6, 21000 Split</item>
      <item>Jasmin Čaušević, OIB 18030083498, Čaklje 37, 21327 Podgora</item>
      <item>Franjo Kušević, OIB 46060556856, Lučelnica 87, 10451 Lučelnica</item>
      <item>Rina Broqi, OIB 27121995258, Horvaćanska Cesta 166, 10000 Zagreb</item>
      <item>IVAN KRALJ, V. VRBICE 15, 10250 Lučko</item>
      <item>Mladen Petrlić, OIB 88977535430, Ludbreška Ulica 10, 10000 Zagreb</item>
      <item>Zvonko Babić, OIB 70434924687, Jurice Muraia 2, 40000 Čakovec</item>
      <item>Zvjezdana Balen-Vuglač, OIB 41427375263, Marinići 80 B, 51216 Marinići</item>
      <item>HOJSKI NEKRETNINE društvo s ograničenom odgovornošću za proizvodnju, trgovinu i usluge, OIB 48954500679, Majdakova 45, 10000 Zagreb</item>
      <item>Dragana Drobac, OIB 50310836278, Cernik 225, 51218 Cernik</item>
      <item>METRO LIVING d.o.o. za trgovinu i usluge, OIB 18836443912, Sobolski put 16, 10000 Zagreb</item>
      <item>Martina Peričić, OIB 41096827899, Ulica Ivana Zahara 3, 10000 Zagreb</item>
      <item>Ivona Vuglač, OIB 68310426614, Marinići 80 B, 51216 Marinići</item>
      <item>Darko Acalinović, OIB 00614141617, Vladimira Nazora 90, 21480 Vis</item>
      <item>Sandra Prskalo, OIB 89797926066, Jablanovac 24, 10000 Zagreb</item>
      <item>Ranko Vukosavljević, OIB 51556794836, Kutnjački Put 6, 10000 Zagreb</item>
      <item>CENTAR VIZIJA d.o.o. za trgovinu, OIB 05417850582, Kranjčevićeva 53, 10000 Zagreb</item>
      <item>Stjepan Žuljić, OIB 86416796158, Sisačka 16, 10410 Velika Gorica</item>
      <item>AQUAMONT d.o.o. za graditeljstvo, trgovinu i usluge, OIB 85058985197, Sobolski put 16, 10000 Zagreb</item>
      <item>Dalibor Koljenik, OIB 32237070324, Koranska 8, 31500 Našice</item>
      <item>JOSIP PETRIČEVIĆ, ŠETALIŠTE 150. BRIGADE 8, 10000 Zagreb</item>
      <item>Dino Marjanović, OIB 94571187643, Ulica Ljudevita Posavskog 16, 10000 Zagreb</item>
      <item>Otilia Varoščić, OIB 29857255382, Jablanska Ulica 32, 10000 Zagreb</item>
      <item>Krešimir Flas, OIB 24601707285, Vlatka Mačeka 10, 35000 Slavonski Brod</item>
      <item>Ivanka Zubčić, OIB 81995032685, UL. HRVATSKIH BRANITELJA 7 (ranije: PRIDRAGA, PRIDRAGA, 104), 23312 Pridraga</item>
      <item>Sanja Šukunda, OIB 59006877827, Ulica Brune Bušića 3, 10000 Zagreb</item>
      <item>Martinna Lana Kordić, OIB 17298754112, Slavka Kolara 35, 10410 Velika Gorica</item>
      <item>BORIS JURIĆ, VIJENAC DINARE, 31000 Osijek</item>
      <item>Zlata Piler, OIB 13123416897, Ulica Nikole Pavića 34, 10000 Zagreb</item>
      <item>Ljubica Vidak, OIB 59045015690, Jaruščica 5 A, 10000 Zagreb</item>
      <item>Anđela Matanović, OIB 23863557391, Nova X 55, 22202 Rogoznica</item>
      <item>Petra Kovač, OIB 81818391740, Sopnički Odvojak 5 C, 10000 Zagreb</item>
      <item>Valentina Pavković, OIB 87067683188, Jaruščica 7 A, 10000 Zagreb</item>
      <item>Božidar Lokner, OIB 27430987328, Jaruščica 7 A, 10000 Zagreb</item>
      <item>Miroslav Jurković, OIB 54288805565, Razumov Breg 6, 10435 Falašćak</item>
      <item>Tea Kolić, OIB 41585198769, Luketići 55, 47300 Zagorje</item>
      <item>IVICA TOMIĆ, VRANIĆEVA 11, 10000 Zagreb</item>
      <item>JOSIP JELIĆ, SLAVKA KOLARA 35, 10410 Velika Gorica</item>
      <item>Magda Butorac, OIB 08583634020, Bana Jelačića 55, 32221 Cerić</item>
      <item>Vladimir Čavlović, OIB 56625730708, Ulica Anđela Gabrijela 19, 32100 Vinkovci</item>
      <item>Tatjana Mateković, OIB 74561760663, Medveščak 99, 10000 Zagreb</item>
      <item>Vesna Mladina, OIB 71801437335, Ozaljska Ulica 96, 10000 Zagreb</item>
      <item>Miroslav Šarić, OIB 25341165767, Jaruščica 7, 10000 Zagreb</item>
      <item>Vedran Juroš, OIB 63902441919, Ulica Kralja Petra Svačića 3, 31000 Osijek</item>
      <item>Nikola Klaić, OIB 48832374139, Lojenov Prilaz 10, 10000 Zagreb</item>
      <item>Boris Hipp, OIB 42112609273, ULICA BANA TEODORA PEJAČEVIĆA 9 (ranije: NAŠICE, AUGUSTA CESARCA, 9), 31500 Našice</item>
      <item>Robert Žunić, OIB 45515944422, Savska Opatovina 34, 10000 Zagreb</item>
      <item>STUDIO RENTAL d.o.o. za usluge, OIB 04132278774, Športska 25, 10410 Novo Čiče</item>
      <item>Darko Barišić, OIB 62519692888, Huzjanova Ulica 22, 10000 Zagreb</item>
      <item>Željko Borovička, OIB 56179447139, Barčev Trg 14, 10000 Zagreb</item>
      <item>Zdenko Tica, OIB 49584641587, Ulica Vladimira Nazora 18, 34551 Lipik</item>
      <item>Sabina Abdurahimi, OIB 67660387238, Kombolova Ulica 3, 10000 Zagreb</item>
      <item>Darije Petolas, OIB 10344917608, Fancevljev Prilaz 8, 10000 Zagreb</item>
      <item>Perica Mitrović, OIB 29538074286, Kardinala Alojzija Stepinca 35, 31000 Osijek</item>
      <item>Matija Špičić, OIB 02495519389, Špičićeva Ulica 4, 10410 Mičevec</item>
      <item>Natali Bogićević, OIB 84056119217, Cvjetno Naselje 14, 10410 Velika Gorica</item>
      <item>Filip Grilec, OIB 94471925962, Ulica Cvijete Zuzorić 53, 10000 Zagreb</item>
      <item>Zdenka Štern, OIB 32826205231, Oreškovićeva Ulica 6 V, 10000 Zagreb</item>
      <item>Vladimir Vrhovec, OIB 36459972653, Jaruščica 11, 10000 Zagreb</item>
      <item>Oliver Zorić, OIB 35822433380, Jaruščica 11, 10000 Zagreb</item>
      <item>Vjekoslav Caktaš, OIB 62953165590, Solinske Mladeži 69 A, 21210 Solin</item>
      <item>TOMISLAV MILIČEVIĆ, VELIKI POGANAC 5, 48312 Veliki Poganac</item>
      <item>Antun Galić, OIB 26954182575, Šetal.150.brigade Hrvat.vojske 1, 10000 Zagreb</item>
      <item>VRHUNSKA GRADNJA j.d.o.o. za usluge, OIB 44285161879, Havidićeva 16, 10000 Zagreb</item>
      <item>Božica Bronzović Arbanas, OIB 81109718920, Jaruščica 5 A, 10000 Zagreb</item>
      <item>Kristina Tadić, OIB 34964601979, Omladinska Ulica 26, 10310 Ivanić-Grad</item>
      <item>Bernardica Djapić, OIB 83416361565, Ulica Božidara Magovca 48, 10000 Zagreb</item>
      <item>Anita Zrinjan, OIB 45979512796, Medsave 26, 10430 Medsave</item>
      <item>MARKO MARTINOVIĆ, STENJEVEČKA 35, 10000 Zagreb</item>
      <item>NEKTUS INTERIJERI d.o.o. za usluge, OIB 87157825646, Ulica Vojina Bakića 2, 10000 Zagreb</item>
      <item>Josip Munđar, OIB 55396621716, Ulica Đurđice Agićeve 3, 10000 Zagreb</item>
      <item>Igor Bubnjić, OIB 68673320401, Prvomajska 11, 43500 Daruvar</item>
      <item>Branka Lozić, OIB 03377626486, Ulica Ferde Livadića 10, 10290 Zaprešić</item>
      <item>Marinko Ratković, OIB 54057243372, Škarnik 26, 42223 Škarnik</item>
      <item>Dominik Brkić, OIB 14406310871, Jaruščica 9 D, 10000 Zagreb</item>
      <item>Ljubica Žuljić, OIB 47641118940, Sisačka 16, 10410 Velika Gorica</item>
      <item>Ivan Tržić, OIB 88170432071, Franje Blažinca 29, 10370 Kozinščak</item>
      <item>DETONEX d.o.o. za trgovinu, OIB 84246899345, Horvaćanska cesta 23, 10000 Zagreb</item>
      <item>Vanna Bojović, OIB 83656206667, Bartolići 35, 10000 Zagreb</item>
      <item>Alan Jurković, OIB 53995301946, Topnička Ulica 10, 10000 Zagreb</item>
      <item>Branka Tomaško, OIB 93793808015, Grančarska Ulica V. Odvojak 2, 10257 Kupinečki Kraljevec</item>
      <item>Ilija Tufeković, OIB 85272849807, Savski Gaj Iii. 18, 10000 Zagreb</item>
      <item>Antun-Željko Gidi, OIB 68779306540, Jaruščica 5, 10000 Zagreb</item>
      <item>Višnja Broqi, OIB 35093755829, Lanište 1 J, 10000 Zagreb</item>
      <item>GORAN TOMIĆ, BUKOVAČKA CESTA 331 A, 10000 Zagreb</item>
      <item>Nebojša Perić, OIB 17683491651, Baburičina Ulica 17, 10000 Zagreb</item>
      <item>Alen Jelovac, OIB 92213194197, Trg Kralja Tomislava 6, 10000 Zagreb</item>
      <item>Petar Klipić, OIB 72968154640, Pičmanova Ulica 5, 10000 Zagreb</item>
      <item>Maja Katana, OIB 98013783313, Ulica Milana Ogrizovića 2, 10000 Zagreb</item>
      <item>Goran Crepulja, OIB 18982056058, Špadići 78, 52440 Poreč</item>
      <item>Jelena Jozić, OIB 61368880664, Dankovečka Ulica 104, 10000 Zagreb</item>
      <item>Ela Mihovilović Brkić, OIB 71624369158, Prisavlje 10, 10000 Zagreb</item>
      <item>Miodrag Lesar, OIB 04182813536, Dolenica 12 F, 10250 Lučko</item>
      <item>Iris Cekuš Soltz, OIB 72558220282, Ulica Josipa Pupačića 4, 10000 Zagreb</item>
      <item>ORION ULAGANJA d.o.o. za usluge, OIB 45663810571, Jaruščica 11,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item>
      <item>Antun Crlenjak</item>
      <item>Mirjana Zuzija</item>
      <item>OD SAUCHA &amp; ARAS</item>
      <item>Zdravko Božičević</item>
      <item>Mislav Bistrović</item>
    </izvorni_sadrzaj>
    <derivirana_varijabla naziv="DomainObject.Predmet.OstaliListFormated_1">
      <item>Zvonimir Barun</item>
      <item>Antun Crlenjak</item>
      <item>Mirjana Zuzija</item>
      <item>OD SAUCHA &amp; ARAS</item>
      <item>Zdravko Božičević</item>
      <item>Mislav Bistrović</item>
    </derivirana_varijabla>
  </DomainObject.Predmet.OstaliListFormated>
  <DomainObject.Predmet.OstaliListFormatedOIB>
    <izvorni_sadrzaj>
      <item>Zvonimir Barun</item>
      <item>Antun Crlenjak</item>
      <item>Mirjana Zuzija, OIB 26497768352</item>
      <item>OD SAUCHA &amp; ARAS, OIB 21494913156</item>
      <item>Zdravko Božičević</item>
      <item>Mislav Bistrović, OIB 77214883107</item>
    </izvorni_sadrzaj>
    <derivirana_varijabla naziv="DomainObject.Predmet.OstaliListFormatedOIB_1">
      <item>Zvonimir Barun</item>
      <item>Antun Crlenjak</item>
      <item>Mirjana Zuzija, OIB 26497768352</item>
      <item>OD SAUCHA &amp; ARAS, OIB 21494913156</item>
      <item>Zdravko Božičević</item>
      <item>Mislav Bistrović, OIB 77214883107</item>
    </derivirana_varijabla>
  </DomainObject.Predmet.OstaliListFormatedOIB>
  <DomainObject.Predmet.OstaliListFormatedWithAdress>
    <izvorni_sadrzaj>
      <item>Zvonimir Barun, Adama Baltazara Krčelića 15, 10290 Zaprešić</item>
      <item>Antun Crlenjak, 10000 Zagreb</item>
      <item>Mirjana Zuzija, Slavka Kolara 25, 10410 Velika Gorica</item>
      <item>OD SAUCHA &amp; ARAS, Gundulićeva 20, 10000 Zagreb</item>
      <item>Zdravko Božičević</item>
      <item>Mislav Bistrović, Trg Petra Svačića 6, 10000 Zagreb</item>
    </izvorni_sadrzaj>
    <derivirana_varijabla naziv="DomainObject.Predmet.OstaliListFormatedWithAdress_1">
      <item>Zvonimir Barun, Adama Baltazara Krčelića 15, 10290 Zaprešić</item>
      <item>Antun Crlenjak, 10000 Zagreb</item>
      <item>Mirjana Zuzija, Slavka Kolara 25, 10410 Velika Gorica</item>
      <item>OD SAUCHA &amp; ARAS, Gundulićeva 20, 10000 Zagreb</item>
      <item>Zdravko Božičević</item>
      <item>Mislav Bistrović, Trg Petra Svačića 6, 10000 Zagreb</item>
    </derivirana_varijabla>
  </DomainObject.Predmet.OstaliListFormatedWithAdress>
  <DomainObject.Predmet.OstaliListFormatedWithAdressOIB>
    <izvorni_sadrzaj>
      <item>Zvonimir Barun, Adama Baltazara Krčelića 15, 10290 Zaprešić</item>
      <item>Antun Crlenjak, 10000 Zagreb</item>
      <item>Mirjana Zuzija, OIB 26497768352, Slavka Kolara 25, 10410 Velika Gorica</item>
      <item>OD SAUCHA &amp; ARAS, OIB 21494913156, Gundulićeva 20, 10000 Zagreb</item>
      <item>Zdravko Božičević</item>
      <item>Mislav Bistrović, OIB 77214883107, Trg Petra Svačića 6, 10000 Zagreb</item>
    </izvorni_sadrzaj>
    <derivirana_varijabla naziv="DomainObject.Predmet.OstaliListFormatedWithAdressOIB_1">
      <item>Zvonimir Barun, Adama Baltazara Krčelića 15, 10290 Zaprešić</item>
      <item>Antun Crlenjak, 10000 Zagreb</item>
      <item>Mirjana Zuzija, OIB 26497768352, Slavka Kolara 25, 10410 Velika Gorica</item>
      <item>OD SAUCHA &amp; ARAS, OIB 21494913156, Gundulićeva 20, 10000 Zagreb</item>
      <item>Zdravko Božičević</item>
      <item>Mislav Bistrović, OIB 77214883107, Trg Petra Svačića 6, 10000 Zagreb</item>
    </derivirana_varijabla>
  </DomainObject.Predmet.OstaliListFormatedWithAdressOIB>
  <DomainObject.Predmet.OstaliListNazivFormated>
    <izvorni_sadrzaj>
      <item>Zvonimir Barun</item>
      <item>Antun Crlenjak</item>
      <item>Mirjana Zuzija</item>
      <item>OD SAUCHA &amp; ARAS</item>
      <item>Zdravko Božičević</item>
      <item>Mislav Bistrović</item>
    </izvorni_sadrzaj>
    <derivirana_varijabla naziv="DomainObject.Predmet.OstaliListNazivFormated_1">
      <item>Zvonimir Barun</item>
      <item>Antun Crlenjak</item>
      <item>Mirjana Zuzija</item>
      <item>OD SAUCHA &amp; ARAS</item>
      <item>Zdravko Božičević</item>
      <item>Mislav Bistrović</item>
    </derivirana_varijabla>
  </DomainObject.Predmet.OstaliListNazivFormated>
  <DomainObject.Predmet.OstaliListNazivFormatedOIB>
    <izvorni_sadrzaj>
      <item>Zvonimir Barun</item>
      <item>Antun Crlenjak</item>
      <item>Mirjana Zuzija, OIB 26497768352</item>
      <item>OD SAUCHA &amp; ARAS, OIB 21494913156</item>
      <item>Zdravko Božičević</item>
      <item>Mislav Bistrović, OIB 77214883107</item>
    </izvorni_sadrzaj>
    <derivirana_varijabla naziv="DomainObject.Predmet.OstaliListNazivFormatedOIB_1">
      <item>Zvonimir Barun</item>
      <item>Antun Crlenjak</item>
      <item>Mirjana Zuzija, OIB 26497768352</item>
      <item>OD SAUCHA &amp; ARAS, OIB 21494913156</item>
      <item>Zdravko Božičević</item>
      <item>Mislav Bistrović, OIB 77214883107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rujna 2019.</izvorni_sadrzaj>
    <derivirana_varijabla naziv="DomainObject.Datum_1">5. rujna 2019.</derivirana_varijabla>
  </DomainObject.Datum>
  <DomainObject.PoslovniBrojDokumenta>
    <izvorni_sadrzaj>St-1094/2012-1240</izvorni_sadrzaj>
    <derivirana_varijabla naziv="DomainObject.PoslovniBrojDokumenta_1">St-1094/2012-1240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Mislav Bistrović</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zvorni_sadrzaj>
    <derivirana_varijabla naziv="DomainObject.Predmet.SudioniciListNaziv_1">
      <item>JARUŠČICA PROJEKT  d.o.o. za poslovanje nekretninama</item>
      <item>ZAGREBAČKA BANKA DIONIČKO DRUŠTVO</item>
      <item>Zvonimir Barun</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Mislav Bistrović</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Adama Baltazara Krčelića 15,10290 Zaprešić</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 OIB 05965133878, Jaruščica 11,10000 Zagreb</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Mislav Bistrović, OIB 77214883107, Trg Petra Svačića 6,10000 Zagreb</item>
      <item>Ranko Tomašević, OIB 86778817194, Zamenhofova Ulica 6,10000 Zagreb</item>
      <item>Veronika Grubišić, OIB 10961890432, Ulica Ivice Kičmanovića 22,10000 Zagreb</item>
      <item>Jozo Jerković, OIB 16863827730, Jaruščica 5 A,10000 Zagreb</item>
      <item>Sebastijan Paunović, OIB 71479698322, Ulica Vladimira Filakovca 5,10000 Zagreb</item>
      <item>Dragan Josipović, OIB 05767821988, Milana Nemičića 19,44250 Petrinja</item>
      <item>Maja Došlić Leš, OIB 75355077589, Frankopanska 1,35410 Batrina</item>
      <item>Robert Gruber, OIB 72359897820, Štefanićeva Ulica 8,10000 Zagreb</item>
      <item>Marija Pavletić, OIB 67403334435, Ulica Rudolfa Bićanića 16,10000 Zagreb</item>
      <item>DARKO SMOLJAN, STADITTEIL NEUHAUSEN AMTACKERSTR METZINGEN,72555 STADITTEIL NEUHAUSEN AMTACKERSTR METZINGEN</item>
      <item>Stipe Kljaić, OIB 04222923717, Jaruščica 5 A,10000 Zagreb</item>
      <item>B MAMIĆ, Šestinski dol 135,10000 Zagreb</item>
      <item>Mirjana Grubišić, OIB 71833983967, Trnava I. 51 A,10000 Zagreb</item>
      <item>IVAN ČOP, Jaruščica 5/A,10000 Zagreb</item>
      <item>Marinka Perić, OIB 11689582126, Filipa Macure 21,Banja Luka</item>
      <item>Sanja Lazić, OIB 93538380913, Kralja Tomislava 17,33520 Slatina</item>
      <item>Domagoj Šoše, OIB 76698290315, Logorište 19 A,47000 Karlovac</item>
      <item>IMPALA TRGOVINA, društvo s ograničenom odgovornošću za trgovinu i usluge, OIB 74349957002, Ivana Keleka 83,10360 Sesvete</item>
      <item>Martina Vuletić, OIB 73670201850, Kalabarovo Vrelo 12,10000 Zagreb</item>
      <item>ANTO PERIĆ, BIHAĆKA 30 SESVETSKI KRALJEVEC,10360 Sesvete</item>
      <item>Marjan Leši, OIB 77679532298, Stubička Ulica 91 A,10000 Zagreb</item>
      <item>JOSIP VULETIĆ, ULICA ANÐELA NUIĆA 97,10000 Zagreb</item>
      <item>Matija Jozić, OIB 63838897711, Štibrenska Ulica 1 A,10360 Sesvete</item>
      <item>Anđelka Marijanović, OIB 50730779773, Trpinjska Ulica 3,10000 Zagreb</item>
      <item>Marjan Bavčević, OIB 26538063798, Skradinska 3,21000 Split</item>
      <item>Marijan Malekin, OIB 58644776096, Vrlička Ulica 63,21230 Sinj</item>
      <item>DAJANA ANTONIJA BEBEK, JARUŠČICA 11,10000 Zagreb</item>
      <item>Miro Šahinović, OIB 06143438724, Ulica Nike Grškovića 4,10000 Zagreb</item>
      <item>OPERETA LEGALIZACIJA društvo s ograničenom odgovornošću za promet nekretnina, OIB 59459077421, Kranjčevićeva 53,10000 Zagreb</item>
      <item>Josip Biočić, OIB 01933666749, Mendlova Ulica 7,10000 Zagreb</item>
      <item>Fikret Osmanović, OIB 72517850145, Palackého 132,Marianske Lazne</item>
      <item>Darko Šebalj, OIB 05296710885, Posavsko Vrbovo 89 A,10411 Vrbovo Posavsko</item>
      <item>Jerko Huljev, OIB 18648097894, 4. Rakitski Odvojak 5,10437 Rakitje</item>
      <item>Jakov Šošić, OIB 77618338351, Odeska 6,21000 Split</item>
      <item>Jasmin Čaušević, OIB 18030083498, Čaklje 37,21327 Podgora</item>
      <item>Franjo Kušević, OIB 46060556856, Lučelnica 87,10451 Lučelnica</item>
      <item>Rina Broqi, OIB 27121995258, Horvaćanska Cesta 166,10000 Zagreb</item>
      <item>IVAN KRALJ, V. VRBICE 15,10250 Lučko</item>
      <item>Mladen Petrlić, OIB 88977535430, Ludbreška Ulica 10,10000 Zagreb</item>
      <item>Zvonko Babić, OIB 70434924687, Jurice Muraia 2,40000 Čakovec</item>
      <item>Zvjezdana Balen-Vuglač, OIB 41427375263, Marinići 80 B,51216 Marinići</item>
      <item>HOJSKI NEKRETNINE društvo s ograničenom odgovornošću za proizvodnju, trgovinu i usluge, OIB 48954500679, Majdakova 45,10000 Zagreb</item>
      <item>Dragana Drobac, OIB 50310836278, Cernik 225,51218 Cernik</item>
      <item>METRO LIVING d.o.o. za trgovinu i usluge, OIB 18836443912, Sobolski put 16,10000 Zagreb</item>
      <item>Martina Peričić, OIB 41096827899, Ulica Ivana Zahara 3,10000 Zagreb</item>
      <item>Ivona Vuglač, OIB 68310426614, Marinići 80 B,51216 Marinići</item>
      <item>Darko Acalinović, OIB 00614141617, Vladimira Nazora 90,21480 Vis</item>
      <item>Sandra Prskalo, OIB 89797926066, Jablanovac 24,10000 Zagreb</item>
      <item>Ranko Vukosavljević, OIB 51556794836, Kutnjački Put 6,10000 Zagreb</item>
      <item>CENTAR VIZIJA d.o.o. za trgovinu, OIB 05417850582, Kranjčevićeva 53,10000 Zagreb</item>
      <item>Stjepan Žuljić, OIB 86416796158, Sisačka 16,10410 Velika Gorica</item>
      <item>AQUAMONT d.o.o. za graditeljstvo, trgovinu i usluge, OIB 85058985197, Sobolski put 16,10000 Zagreb</item>
      <item>Dalibor Koljenik, OIB 32237070324, Koranska 8,31500 Našice</item>
      <item>JOSIP PETRIČEVIĆ, ŠETALIŠTE 150. BRIGADE 8,10000 Zagreb</item>
      <item>Dino Marjanović, OIB 94571187643, Ulica Ljudevita Posavskog 16,10000 Zagreb</item>
      <item>Otilia Varoščić, OIB 29857255382, Jablanska Ulica 32,10000 Zagreb</item>
      <item>Krešimir Flas, OIB 24601707285, Vlatka Mačeka 10,35000 Slavonski Brod</item>
      <item>Ivanka Zubčić, OIB 81995032685, UL. HRVATSKIH BRANITELJA 7 (ranije: PRIDRAGA, PRIDRAGA, 104),23312 Pridraga</item>
      <item>Sanja Šukunda, OIB 59006877827, Ulica Brune Bušića 3,10000 Zagreb</item>
      <item>Martinna Lana Kordić, OIB 17298754112, Slavka Kolara 35,10410 Velika Gorica</item>
      <item>BORIS JURIĆ, VIJENAC DINARE,31000 Osijek</item>
      <item>Zlata Piler, OIB 13123416897, Ulica Nikole Pavića 34,10000 Zagreb</item>
      <item>Ljubica Vidak, OIB 59045015690, Jaruščica 5 A,10000 Zagreb</item>
      <item>Anđela Matanović, OIB 23863557391, Nova X 55,22202 Rogoznica</item>
      <item>Petra Kovač, OIB 81818391740, Sopnički Odvojak 5 C,10000 Zagreb</item>
      <item>Valentina Pavković, OIB 87067683188, Jaruščica 7 A,10000 Zagreb</item>
      <item>Božidar Lokner, OIB 27430987328, Jaruščica 7 A,10000 Zagreb</item>
      <item>Miroslav Jurković, OIB 54288805565, Razumov Breg 6,10435 Falašćak</item>
      <item>Tea Kolić, OIB 41585198769, Luketići 55,47300 Zagorje</item>
      <item>IVICA TOMIĆ, VRANIĆEVA 11,10000 Zagreb</item>
      <item>JOSIP JELIĆ, SLAVKA KOLARA 35,10410 Velika Gorica</item>
      <item>Magda Butorac, OIB 08583634020, Bana Jelačića 55,32221 Cerić</item>
      <item>Vladimir Čavlović, OIB 56625730708, Ulica Anđela Gabrijela 19,32100 Vinkovci</item>
      <item>Tatjana Mateković, OIB 74561760663, Medveščak 99,10000 Zagreb</item>
      <item>Vesna Mladina, OIB 71801437335, Ozaljska Ulica 96,10000 Zagreb</item>
      <item>Miroslav Šarić, OIB 25341165767, Jaruščica 7,10000 Zagreb</item>
      <item>Vedran Juroš, OIB 63902441919, Ulica Kralja Petra Svačića 3,31000 Osijek</item>
      <item>Nikola Klaić, OIB 48832374139, Lojenov Prilaz 10,10000 Zagreb</item>
      <item>Boris Hipp, OIB 42112609273, ULICA BANA TEODORA PEJAČEVIĆA 9 (ranije: NAŠICE, AUGUSTA CESARCA, 9),31500 Našice</item>
      <item>Robert Žunić, OIB 45515944422, Savska Opatovina 34,10000 Zagreb</item>
      <item>STUDIO RENTAL d.o.o. za usluge, OIB 04132278774, Športska 25,10410 Novo Čiče</item>
      <item>Darko Barišić, OIB 62519692888, Huzjanova Ulica 22,10000 Zagreb</item>
      <item>Željko Borovička, OIB 56179447139, Barčev Trg 14,10000 Zagreb</item>
      <item>Zdenko Tica, OIB 49584641587, Ulica Vladimira Nazora 18,34551 Lipik</item>
      <item>Sabina Abdurahimi, OIB 67660387238, Kombolova Ulica 3,10000 Zagreb</item>
      <item>Darije Petolas, OIB 10344917608, Fancevljev Prilaz 8,10000 Zagreb</item>
      <item>Perica Mitrović, OIB 29538074286, Kardinala Alojzija Stepinca 35,31000 Osijek</item>
      <item>Matija Špičić, OIB 02495519389, Špičićeva Ulica 4,10410 Mičevec</item>
      <item>Natali Bogićević, OIB 84056119217, Cvjetno Naselje 14,10410 Velika Gorica</item>
      <item>Filip Grilec, OIB 94471925962, Ulica Cvijete Zuzorić 53,10000 Zagreb</item>
      <item>Zdenka Štern, OIB 32826205231, Oreškovićeva Ulica 6 V,10000 Zagreb</item>
      <item>Vladimir Vrhovec, OIB 36459972653, Jaruščica 11,10000 Zagreb</item>
      <item>Oliver Zorić, OIB 35822433380, Jaruščica 11,10000 Zagreb</item>
      <item>Vjekoslav Caktaš, OIB 62953165590, Solinske Mladeži 69 A,21210 Solin</item>
      <item>TOMISLAV MILIČEVIĆ, VELIKI POGANAC 5,48312 Veliki Poganac</item>
      <item>Antun Galić, OIB 26954182575, Šetal.150.brigade Hrvat.vojske 1,10000 Zagreb</item>
      <item>VRHUNSKA GRADNJA j.d.o.o. za usluge, OIB 44285161879, Havidićeva 16,10000 Zagreb</item>
      <item>Božica Bronzović Arbanas, OIB 81109718920, Jaruščica 5 A,10000 Zagreb</item>
      <item>Kristina Tadić, OIB 34964601979, Omladinska Ulica 26,10310 Ivanić-Grad</item>
      <item>Bernardica Djapić, OIB 83416361565, Ulica Božidara Magovca 48,10000 Zagreb</item>
      <item>Anita Zrinjan, OIB 45979512796, Medsave 26,10430 Medsave</item>
      <item>MARKO MARTINOVIĆ, STENJEVEČKA 35,10000 Zagreb</item>
      <item>NEKTUS INTERIJERI d.o.o. za usluge, OIB 87157825646, Ulica Vojina Bakića 2,10000 Zagreb</item>
      <item>Josip Munđar, OIB 55396621716, Ulica Đurđice Agićeve 3,10000 Zagreb</item>
      <item>Igor Bubnjić, OIB 68673320401, Prvomajska 11,43500 Daruvar</item>
      <item>Branka Lozić, OIB 03377626486, Ulica Ferde Livadića 10,10290 Zaprešić</item>
      <item>Marinko Ratković, OIB 54057243372, Škarnik 26,42223 Škarnik</item>
      <item>Dominik Brkić, OIB 14406310871, Jaruščica 9 D,10000 Zagreb</item>
      <item>Ljubica Žuljić, OIB 47641118940, Sisačka 16,10410 Velika Gorica</item>
      <item>Ivan Tržić, OIB 88170432071, Franje Blažinca 29,10370 Kozinščak</item>
      <item>DETONEX d.o.o. za trgovinu, OIB 84246899345, Horvaćanska cesta 23,10000 Zagreb</item>
      <item>Vanna Bojović, OIB 83656206667, Bartolići 35,10000 Zagreb</item>
      <item>Alan Jurković, OIB 53995301946, Topnička Ulica 10,10000 Zagreb</item>
      <item>Branka Tomaško, OIB 93793808015, Grančarska Ulica V. Odvojak 2,10257 Kupinečki Kraljevec</item>
      <item>Ilija Tufeković, OIB 85272849807, Savski Gaj Iii. 18,10000 Zagreb</item>
      <item>Antun-Željko Gidi, OIB 68779306540, Jaruščica 5,10000 Zagreb</item>
      <item>Višnja Broqi, OIB 35093755829, Lanište 1 J,10000 Zagreb</item>
      <item>GORAN TOMIĆ, BUKOVAČKA CESTA 331 A,10000 Zagreb</item>
      <item>Nebojša Perić, OIB 17683491651, Baburičina Ulica 17,10000 Zagreb</item>
      <item>Alen Jelovac, OIB 92213194197, Trg Kralja Tomislava 6,10000 Zagreb</item>
      <item>Petar Klipić, OIB 72968154640, Pičmanova Ulica 5,10000 Zagreb</item>
      <item>Maja Katana, OIB 98013783313, Ulica Milana Ogrizovića 2,10000 Zagreb</item>
      <item>Goran Crepulja, OIB 18982056058, Špadići 78,52440 Poreč</item>
      <item>Jelena Jozić, OIB 61368880664, Dankovečka Ulica 104,10000 Zagreb</item>
      <item>Ela Mihovilović Brkić, OIB 71624369158, Prisavlje 10,10000 Zagreb</item>
      <item>Miodrag Lesar, OIB 04182813536, Dolenica 12 F,10250 Lučko</item>
      <item>Iris Cekuš Soltz, OIB 72558220282, Ulica Josipa Pupačića 4,10000 Zagreb</item>
      <item>ORION ULAGANJA d.o.o. za usluge, OIB 45663810571, Jaruščica 11,10000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Adama Baltazara Krčelića 15,10290 Zaprešić</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 OIB 05965133878, Jaruščica 11,10000 Zagreb</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Mislav Bistrović, OIB 77214883107, Trg Petra Svačića 6,10000 Zagreb</item>
      <item>Ranko Tomašević, OIB 86778817194, Zamenhofova Ulica 6,10000 Zagreb</item>
      <item>Veronika Grubišić, OIB 10961890432, Ulica Ivice Kičmanovića 22,10000 Zagreb</item>
      <item>Jozo Jerković, OIB 16863827730, Jaruščica 5 A,10000 Zagreb</item>
      <item>Sebastijan Paunović, OIB 71479698322, Ulica Vladimira Filakovca 5,10000 Zagreb</item>
      <item>Dragan Josipović, OIB 05767821988, Milana Nemičića 19,44250 Petrinja</item>
      <item>Maja Došlić Leš, OIB 75355077589, Frankopanska 1,35410 Batrina</item>
      <item>Robert Gruber, OIB 72359897820, Štefanićeva Ulica 8,10000 Zagreb</item>
      <item>Marija Pavletić, OIB 67403334435, Ulica Rudolfa Bićanića 16,10000 Zagreb</item>
      <item>DARKO SMOLJAN, STADITTEIL NEUHAUSEN AMTACKERSTR METZINGEN,72555 STADITTEIL NEUHAUSEN AMTACKERSTR METZINGEN</item>
      <item>Stipe Kljaić, OIB 04222923717, Jaruščica 5 A,10000 Zagreb</item>
      <item>B MAMIĆ, Šestinski dol 135,10000 Zagreb</item>
      <item>Mirjana Grubišić, OIB 71833983967, Trnava I. 51 A,10000 Zagreb</item>
      <item>IVAN ČOP, Jaruščica 5/A,10000 Zagreb</item>
      <item>Marinka Perić, OIB 11689582126, Filipa Macure 21,Banja Luka</item>
      <item>Sanja Lazić, OIB 93538380913, Kralja Tomislava 17,33520 Slatina</item>
      <item>Domagoj Šoše, OIB 76698290315, Logorište 19 A,47000 Karlovac</item>
      <item>IMPALA TRGOVINA, društvo s ograničenom odgovornošću za trgovinu i usluge, OIB 74349957002, Ivana Keleka 83,10360 Sesvete</item>
      <item>Martina Vuletić, OIB 73670201850, Kalabarovo Vrelo 12,10000 Zagreb</item>
      <item>ANTO PERIĆ, BIHAĆKA 30 SESVETSKI KRALJEVEC,10360 Sesvete</item>
      <item>Marjan Leši, OIB 77679532298, Stubička Ulica 91 A,10000 Zagreb</item>
      <item>JOSIP VULETIĆ, ULICA ANÐELA NUIĆA 97,10000 Zagreb</item>
      <item>Matija Jozić, OIB 63838897711, Štibrenska Ulica 1 A,10360 Sesvete</item>
      <item>Anđelka Marijanović, OIB 50730779773, Trpinjska Ulica 3,10000 Zagreb</item>
      <item>Marjan Bavčević, OIB 26538063798, Skradinska 3,21000 Split</item>
      <item>Marijan Malekin, OIB 58644776096, Vrlička Ulica 63,21230 Sinj</item>
      <item>DAJANA ANTONIJA BEBEK, JARUŠČICA 11,10000 Zagreb</item>
      <item>Miro Šahinović, OIB 06143438724, Ulica Nike Grškovića 4,10000 Zagreb</item>
      <item>OPERETA LEGALIZACIJA društvo s ograničenom odgovornošću za promet nekretnina, OIB 59459077421, Kranjčevićeva 53,10000 Zagreb</item>
      <item>Josip Biočić, OIB 01933666749, Mendlova Ulica 7,10000 Zagreb</item>
      <item>Fikret Osmanović, OIB 72517850145, Palackého 132,Marianske Lazne</item>
      <item>Darko Šebalj, OIB 05296710885, Posavsko Vrbovo 89 A,10411 Vrbovo Posavsko</item>
      <item>Jerko Huljev, OIB 18648097894, 4. Rakitski Odvojak 5,10437 Rakitje</item>
      <item>Jakov Šošić, OIB 77618338351, Odeska 6,21000 Split</item>
      <item>Jasmin Čaušević, OIB 18030083498, Čaklje 37,21327 Podgora</item>
      <item>Franjo Kušević, OIB 46060556856, Lučelnica 87,10451 Lučelnica</item>
      <item>Rina Broqi, OIB 27121995258, Horvaćanska Cesta 166,10000 Zagreb</item>
      <item>IVAN KRALJ, V. VRBICE 15,10250 Lučko</item>
      <item>Mladen Petrlić, OIB 88977535430, Ludbreška Ulica 10,10000 Zagreb</item>
      <item>Zvonko Babić, OIB 70434924687, Jurice Muraia 2,40000 Čakovec</item>
      <item>Zvjezdana Balen-Vuglač, OIB 41427375263, Marinići 80 B,51216 Marinići</item>
      <item>HOJSKI NEKRETNINE društvo s ograničenom odgovornošću za proizvodnju, trgovinu i usluge, OIB 48954500679, Majdakova 45,10000 Zagreb</item>
      <item>Dragana Drobac, OIB 50310836278, Cernik 225,51218 Cernik</item>
      <item>METRO LIVING d.o.o. za trgovinu i usluge, OIB 18836443912, Sobolski put 16,10000 Zagreb</item>
      <item>Martina Peričić, OIB 41096827899, Ulica Ivana Zahara 3,10000 Zagreb</item>
      <item>Ivona Vuglač, OIB 68310426614, Marinići 80 B,51216 Marinići</item>
      <item>Darko Acalinović, OIB 00614141617, Vladimira Nazora 90,21480 Vis</item>
      <item>Sandra Prskalo, OIB 89797926066, Jablanovac 24,10000 Zagreb</item>
      <item>Ranko Vukosavljević, OIB 51556794836, Kutnjački Put 6,10000 Zagreb</item>
      <item>CENTAR VIZIJA d.o.o. za trgovinu, OIB 05417850582, Kranjčevićeva 53,10000 Zagreb</item>
      <item>Stjepan Žuljić, OIB 86416796158, Sisačka 16,10410 Velika Gorica</item>
      <item>AQUAMONT d.o.o. za graditeljstvo, trgovinu i usluge, OIB 85058985197, Sobolski put 16,10000 Zagreb</item>
      <item>Dalibor Koljenik, OIB 32237070324, Koranska 8,31500 Našice</item>
      <item>JOSIP PETRIČEVIĆ, ŠETALIŠTE 150. BRIGADE 8,10000 Zagreb</item>
      <item>Dino Marjanović, OIB 94571187643, Ulica Ljudevita Posavskog 16,10000 Zagreb</item>
      <item>Otilia Varoščić, OIB 29857255382, Jablanska Ulica 32,10000 Zagreb</item>
      <item>Krešimir Flas, OIB 24601707285, Vlatka Mačeka 10,35000 Slavonski Brod</item>
      <item>Ivanka Zubčić, OIB 81995032685, UL. HRVATSKIH BRANITELJA 7 (ranije: PRIDRAGA, PRIDRAGA, 104),23312 Pridraga</item>
      <item>Sanja Šukunda, OIB 59006877827, Ulica Brune Bušića 3,10000 Zagreb</item>
      <item>Martinna Lana Kordić, OIB 17298754112, Slavka Kolara 35,10410 Velika Gorica</item>
      <item>BORIS JURIĆ, VIJENAC DINARE,31000 Osijek</item>
      <item>Zlata Piler, OIB 13123416897, Ulica Nikole Pavića 34,10000 Zagreb</item>
      <item>Ljubica Vidak, OIB 59045015690, Jaruščica 5 A,10000 Zagreb</item>
      <item>Anđela Matanović, OIB 23863557391, Nova X 55,22202 Rogoznica</item>
      <item>Petra Kovač, OIB 81818391740, Sopnički Odvojak 5 C,10000 Zagreb</item>
      <item>Valentina Pavković, OIB 87067683188, Jaruščica 7 A,10000 Zagreb</item>
      <item>Božidar Lokner, OIB 27430987328, Jaruščica 7 A,10000 Zagreb</item>
      <item>Miroslav Jurković, OIB 54288805565, Razumov Breg 6,10435 Falašćak</item>
      <item>Tea Kolić, OIB 41585198769, Luketići 55,47300 Zagorje</item>
      <item>IVICA TOMIĆ, VRANIĆEVA 11,10000 Zagreb</item>
      <item>JOSIP JELIĆ, SLAVKA KOLARA 35,10410 Velika Gorica</item>
      <item>Magda Butorac, OIB 08583634020, Bana Jelačića 55,32221 Cerić</item>
      <item>Vladimir Čavlović, OIB 56625730708, Ulica Anđela Gabrijela 19,32100 Vinkovci</item>
      <item>Tatjana Mateković, OIB 74561760663, Medveščak 99,10000 Zagreb</item>
      <item>Vesna Mladina, OIB 71801437335, Ozaljska Ulica 96,10000 Zagreb</item>
      <item>Miroslav Šarić, OIB 25341165767, Jaruščica 7,10000 Zagreb</item>
      <item>Vedran Juroš, OIB 63902441919, Ulica Kralja Petra Svačića 3,31000 Osijek</item>
      <item>Nikola Klaić, OIB 48832374139, Lojenov Prilaz 10,10000 Zagreb</item>
      <item>Boris Hipp, OIB 42112609273, ULICA BANA TEODORA PEJAČEVIĆA 9 (ranije: NAŠICE, AUGUSTA CESARCA, 9),31500 Našice</item>
      <item>Robert Žunić, OIB 45515944422, Savska Opatovina 34,10000 Zagreb</item>
      <item>STUDIO RENTAL d.o.o. za usluge, OIB 04132278774, Športska 25,10410 Novo Čiče</item>
      <item>Darko Barišić, OIB 62519692888, Huzjanova Ulica 22,10000 Zagreb</item>
      <item>Željko Borovička, OIB 56179447139, Barčev Trg 14,10000 Zagreb</item>
      <item>Zdenko Tica, OIB 49584641587, Ulica Vladimira Nazora 18,34551 Lipik</item>
      <item>Sabina Abdurahimi, OIB 67660387238, Kombolova Ulica 3,10000 Zagreb</item>
      <item>Darije Petolas, OIB 10344917608, Fancevljev Prilaz 8,10000 Zagreb</item>
      <item>Perica Mitrović, OIB 29538074286, Kardinala Alojzija Stepinca 35,31000 Osijek</item>
      <item>Matija Špičić, OIB 02495519389, Špičićeva Ulica 4,10410 Mičevec</item>
      <item>Natali Bogićević, OIB 84056119217, Cvjetno Naselje 14,10410 Velika Gorica</item>
      <item>Filip Grilec, OIB 94471925962, Ulica Cvijete Zuzorić 53,10000 Zagreb</item>
      <item>Zdenka Štern, OIB 32826205231, Oreškovićeva Ulica 6 V,10000 Zagreb</item>
      <item>Vladimir Vrhovec, OIB 36459972653, Jaruščica 11,10000 Zagreb</item>
      <item>Oliver Zorić, OIB 35822433380, Jaruščica 11,10000 Zagreb</item>
      <item>Vjekoslav Caktaš, OIB 62953165590, Solinske Mladeži 69 A,21210 Solin</item>
      <item>TOMISLAV MILIČEVIĆ, VELIKI POGANAC 5,48312 Veliki Poganac</item>
      <item>Antun Galić, OIB 26954182575, Šetal.150.brigade Hrvat.vojske 1,10000 Zagreb</item>
      <item>VRHUNSKA GRADNJA j.d.o.o. za usluge, OIB 44285161879, Havidićeva 16,10000 Zagreb</item>
      <item>Božica Bronzović Arbanas, OIB 81109718920, Jaruščica 5 A,10000 Zagreb</item>
      <item>Kristina Tadić, OIB 34964601979, Omladinska Ulica 26,10310 Ivanić-Grad</item>
      <item>Bernardica Djapić, OIB 83416361565, Ulica Božidara Magovca 48,10000 Zagreb</item>
      <item>Anita Zrinjan, OIB 45979512796, Medsave 26,10430 Medsave</item>
      <item>MARKO MARTINOVIĆ, STENJEVEČKA 35,10000 Zagreb</item>
      <item>NEKTUS INTERIJERI d.o.o. za usluge, OIB 87157825646, Ulica Vojina Bakića 2,10000 Zagreb</item>
      <item>Josip Munđar, OIB 55396621716, Ulica Đurđice Agićeve 3,10000 Zagreb</item>
      <item>Igor Bubnjić, OIB 68673320401, Prvomajska 11,43500 Daruvar</item>
      <item>Branka Lozić, OIB 03377626486, Ulica Ferde Livadića 10,10290 Zaprešić</item>
      <item>Marinko Ratković, OIB 54057243372, Škarnik 26,42223 Škarnik</item>
      <item>Dominik Brkić, OIB 14406310871, Jaruščica 9 D,10000 Zagreb</item>
      <item>Ljubica Žuljić, OIB 47641118940, Sisačka 16,10410 Velika Gorica</item>
      <item>Ivan Tržić, OIB 88170432071, Franje Blažinca 29,10370 Kozinščak</item>
      <item>DETONEX d.o.o. za trgovinu, OIB 84246899345, Horvaćanska cesta 23,10000 Zagreb</item>
      <item>Vanna Bojović, OIB 83656206667, Bartolići 35,10000 Zagreb</item>
      <item>Alan Jurković, OIB 53995301946, Topnička Ulica 10,10000 Zagreb</item>
      <item>Branka Tomaško, OIB 93793808015, Grančarska Ulica V. Odvojak 2,10257 Kupinečki Kraljevec</item>
      <item>Ilija Tufeković, OIB 85272849807, Savski Gaj Iii. 18,10000 Zagreb</item>
      <item>Antun-Željko Gidi, OIB 68779306540, Jaruščica 5,10000 Zagreb</item>
      <item>Višnja Broqi, OIB 35093755829, Lanište 1 J,10000 Zagreb</item>
      <item>GORAN TOMIĆ, BUKOVAČKA CESTA 331 A,10000 Zagreb</item>
      <item>Nebojša Perić, OIB 17683491651, Baburičina Ulica 17,10000 Zagreb</item>
      <item>Alen Jelovac, OIB 92213194197, Trg Kralja Tomislava 6,10000 Zagreb</item>
      <item>Petar Klipić, OIB 72968154640, Pičmanova Ulica 5,10000 Zagreb</item>
      <item>Maja Katana, OIB 98013783313, Ulica Milana Ogrizovića 2,10000 Zagreb</item>
      <item>Goran Crepulja, OIB 18982056058, Špadići 78,52440 Poreč</item>
      <item>Jelena Jozić, OIB 61368880664, Dankovečka Ulica 104,10000 Zagreb</item>
      <item>Ela Mihovilović Brkić, OIB 71624369158, Prisavlje 10,10000 Zagreb</item>
      <item>Miodrag Lesar, OIB 04182813536, Dolenica 12 F,10250 Lučko</item>
      <item>Iris Cekuš Soltz, OIB 72558220282, Ulica Josipa Pupačića 4,10000 Zagreb</item>
      <item>ORION ULAGANJA d.o.o. za usluge, OIB 45663810571, Jaruščica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05965133878</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77214883107</item>
      <item>, OIB 86778817194</item>
      <item>, OIB 10961890432</item>
      <item>, OIB 16863827730</item>
      <item>, OIB 71479698322</item>
      <item>, OIB 05767821988</item>
      <item>, OIB 75355077589</item>
      <item>, OIB 72359897820</item>
      <item>, OIB 67403334435</item>
      <item>, OIB null</item>
      <item>, OIB 04222923717</item>
      <item>, OIB null</item>
      <item>, OIB 71833983967</item>
      <item>, OIB null</item>
      <item>, OIB 11689582126</item>
      <item>, OIB 93538380913</item>
      <item>, OIB 76698290315</item>
      <item>, OIB 74349957002</item>
      <item>, OIB 73670201850</item>
      <item>, OIB null</item>
      <item>, OIB 77679532298</item>
      <item>, OIB null</item>
      <item>, OIB 63838897711</item>
      <item>, OIB 50730779773</item>
      <item>, OIB 26538063798</item>
      <item>, OIB 58644776096</item>
      <item>, OIB null</item>
      <item>, OIB 06143438724</item>
      <item>, OIB 59459077421</item>
      <item>, OIB 01933666749</item>
      <item>, OIB 72517850145</item>
      <item>, OIB 05296710885</item>
      <item>, OIB 18648097894</item>
      <item>, OIB 77618338351</item>
      <item>, OIB 18030083498</item>
      <item>, OIB 46060556856</item>
      <item>, OIB 27121995258</item>
      <item>, OIB null</item>
      <item>, OIB 88977535430</item>
      <item>, OIB 70434924687</item>
      <item>, OIB 41427375263</item>
      <item>, OIB 48954500679</item>
      <item>, OIB 50310836278</item>
      <item>, OIB 18836443912</item>
      <item>, OIB 41096827899</item>
      <item>, OIB 68310426614</item>
      <item>, OIB 00614141617</item>
      <item>, OIB 89797926066</item>
      <item>, OIB 51556794836</item>
      <item>, OIB 05417850582</item>
      <item>, OIB 86416796158</item>
      <item>, OIB 85058985197</item>
      <item>, OIB 32237070324</item>
      <item>, OIB null</item>
      <item>, OIB 94571187643</item>
      <item>, OIB 29857255382</item>
      <item>, OIB 24601707285</item>
      <item>, OIB 81995032685</item>
      <item>, OIB 59006877827</item>
      <item>, OIB 17298754112</item>
      <item>, OIB null</item>
      <item>, OIB 13123416897</item>
      <item>, OIB 59045015690</item>
      <item>, OIB 23863557391</item>
      <item>, OIB 81818391740</item>
      <item>, OIB 87067683188</item>
      <item>, OIB 27430987328</item>
      <item>, OIB 54288805565</item>
      <item>, OIB 41585198769</item>
      <item>, OIB null</item>
      <item>, OIB null</item>
      <item>, OIB 08583634020</item>
      <item>, OIB 56625730708</item>
      <item>, OIB 74561760663</item>
      <item>, OIB 71801437335</item>
      <item>, OIB 25341165767</item>
      <item>, OIB 63902441919</item>
      <item>, OIB 48832374139</item>
      <item>, OIB 42112609273</item>
      <item>, OIB 45515944422</item>
      <item>, OIB 04132278774</item>
      <item>, OIB 62519692888</item>
      <item>, OIB 56179447139</item>
      <item>, OIB 49584641587</item>
      <item>, OIB 67660387238</item>
      <item>, OIB 10344917608</item>
      <item>, OIB 29538074286</item>
      <item>, OIB 02495519389</item>
      <item>, OIB 84056119217</item>
      <item>, OIB 94471925962</item>
      <item>, OIB 32826205231</item>
      <item>, OIB 36459972653</item>
      <item>, OIB 35822433380</item>
      <item>, OIB 62953165590</item>
      <item>, OIB null</item>
      <item>, OIB 26954182575</item>
      <item>, OIB 44285161879</item>
      <item>, OIB 81109718920</item>
      <item>, OIB 34964601979</item>
      <item>, OIB 83416361565</item>
      <item>, OIB 45979512796</item>
      <item>, OIB null</item>
      <item>, OIB 87157825646</item>
      <item>, OIB 55396621716</item>
      <item>, OIB 68673320401</item>
      <item>, OIB 03377626486</item>
      <item>, OIB 54057243372</item>
      <item>, OIB 14406310871</item>
      <item>, OIB 47641118940</item>
      <item>, OIB 88170432071</item>
      <item>, OIB 84246899345</item>
      <item>, OIB 83656206667</item>
      <item>, OIB 53995301946</item>
      <item>, OIB 93793808015</item>
      <item>, OIB 85272849807</item>
      <item>, OIB 68779306540</item>
      <item>, OIB 35093755829</item>
      <item>, OIB null</item>
      <item>, OIB 17683491651</item>
      <item>, OIB 92213194197</item>
      <item>, OIB 72968154640</item>
      <item>, OIB 98013783313</item>
      <item>, OIB 18982056058</item>
      <item>, OIB 61368880664</item>
      <item>, OIB 71624369158</item>
      <item>, OIB 04182813536</item>
      <item>, OIB 72558220282</item>
      <item>, OIB 45663810571</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05965133878</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77214883107</item>
      <item>, OIB 86778817194</item>
      <item>, OIB 10961890432</item>
      <item>, OIB 16863827730</item>
      <item>, OIB 71479698322</item>
      <item>, OIB 05767821988</item>
      <item>, OIB 75355077589</item>
      <item>, OIB 72359897820</item>
      <item>, OIB 67403334435</item>
      <item>, OIB null</item>
      <item>, OIB 04222923717</item>
      <item>, OIB null</item>
      <item>, OIB 71833983967</item>
      <item>, OIB null</item>
      <item>, OIB 11689582126</item>
      <item>, OIB 93538380913</item>
      <item>, OIB 76698290315</item>
      <item>, OIB 74349957002</item>
      <item>, OIB 73670201850</item>
      <item>, OIB null</item>
      <item>, OIB 77679532298</item>
      <item>, OIB null</item>
      <item>, OIB 63838897711</item>
      <item>, OIB 50730779773</item>
      <item>, OIB 26538063798</item>
      <item>, OIB 58644776096</item>
      <item>, OIB null</item>
      <item>, OIB 06143438724</item>
      <item>, OIB 59459077421</item>
      <item>, OIB 01933666749</item>
      <item>, OIB 72517850145</item>
      <item>, OIB 05296710885</item>
      <item>, OIB 18648097894</item>
      <item>, OIB 77618338351</item>
      <item>, OIB 18030083498</item>
      <item>, OIB 46060556856</item>
      <item>, OIB 27121995258</item>
      <item>, OIB null</item>
      <item>, OIB 88977535430</item>
      <item>, OIB 70434924687</item>
      <item>, OIB 41427375263</item>
      <item>, OIB 48954500679</item>
      <item>, OIB 50310836278</item>
      <item>, OIB 18836443912</item>
      <item>, OIB 41096827899</item>
      <item>, OIB 68310426614</item>
      <item>, OIB 00614141617</item>
      <item>, OIB 89797926066</item>
      <item>, OIB 51556794836</item>
      <item>, OIB 05417850582</item>
      <item>, OIB 86416796158</item>
      <item>, OIB 85058985197</item>
      <item>, OIB 32237070324</item>
      <item>, OIB null</item>
      <item>, OIB 94571187643</item>
      <item>, OIB 29857255382</item>
      <item>, OIB 24601707285</item>
      <item>, OIB 81995032685</item>
      <item>, OIB 59006877827</item>
      <item>, OIB 17298754112</item>
      <item>, OIB null</item>
      <item>, OIB 13123416897</item>
      <item>, OIB 59045015690</item>
      <item>, OIB 23863557391</item>
      <item>, OIB 81818391740</item>
      <item>, OIB 87067683188</item>
      <item>, OIB 27430987328</item>
      <item>, OIB 54288805565</item>
      <item>, OIB 41585198769</item>
      <item>, OIB null</item>
      <item>, OIB null</item>
      <item>, OIB 08583634020</item>
      <item>, OIB 56625730708</item>
      <item>, OIB 74561760663</item>
      <item>, OIB 71801437335</item>
      <item>, OIB 25341165767</item>
      <item>, OIB 63902441919</item>
      <item>, OIB 48832374139</item>
      <item>, OIB 42112609273</item>
      <item>, OIB 45515944422</item>
      <item>, OIB 04132278774</item>
      <item>, OIB 62519692888</item>
      <item>, OIB 56179447139</item>
      <item>, OIB 49584641587</item>
      <item>, OIB 67660387238</item>
      <item>, OIB 10344917608</item>
      <item>, OIB 29538074286</item>
      <item>, OIB 02495519389</item>
      <item>, OIB 84056119217</item>
      <item>, OIB 94471925962</item>
      <item>, OIB 32826205231</item>
      <item>, OIB 36459972653</item>
      <item>, OIB 35822433380</item>
      <item>, OIB 62953165590</item>
      <item>, OIB null</item>
      <item>, OIB 26954182575</item>
      <item>, OIB 44285161879</item>
      <item>, OIB 81109718920</item>
      <item>, OIB 34964601979</item>
      <item>, OIB 83416361565</item>
      <item>, OIB 45979512796</item>
      <item>, OIB null</item>
      <item>, OIB 87157825646</item>
      <item>, OIB 55396621716</item>
      <item>, OIB 68673320401</item>
      <item>, OIB 03377626486</item>
      <item>, OIB 54057243372</item>
      <item>, OIB 14406310871</item>
      <item>, OIB 47641118940</item>
      <item>, OIB 88170432071</item>
      <item>, OIB 84246899345</item>
      <item>, OIB 83656206667</item>
      <item>, OIB 53995301946</item>
      <item>, OIB 93793808015</item>
      <item>, OIB 85272849807</item>
      <item>, OIB 68779306540</item>
      <item>, OIB 35093755829</item>
      <item>, OIB null</item>
      <item>, OIB 17683491651</item>
      <item>, OIB 92213194197</item>
      <item>, OIB 72968154640</item>
      <item>, OIB 98013783313</item>
      <item>, OIB 18982056058</item>
      <item>, OIB 61368880664</item>
      <item>, OIB 71624369158</item>
      <item>, OIB 04182813536</item>
      <item>, OIB 72558220282</item>
      <item>, OIB 45663810571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rujna 2019.</izvorni_sadrzaj>
    <derivirana_varijabla naziv="DomainObject.Predmet.DatumZadnjeOdrzaneSudskeRadnje_1">4. rujna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470FCE-5611-4A2E-B7EF-AF2A85766AE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12</properties:Pages>
  <properties:Words>4380</properties:Words>
  <properties:Characters>21947</properties:Characters>
  <properties:Lines>598</properties:Lines>
  <properties:Paragraphs>370</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26725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2019-09-04T09:32:00Z</dcterms:created>
  <dc:creator>Tatjana Slaviček</dc:creator>
  <cp:lastModifiedBy>Tatjana Slaviček</cp:lastModifiedBy>
  <cp:lastPrinted>2019-09-04T09:13:00Z</cp:lastPrinted>
  <dcterms:modified xmlns:xsi="http://www.w3.org/2001/XMLSchema-instance" xsi:type="dcterms:W3CDTF">2019-09-05T12:23:00Z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St-1094/2012-1240 / Zapisnik - Ročište za dražbu (St-1094-12_-_ZAPISNIK_04.09.2019__-_5.2019__-_5)</vt:lpwstr>
  </prop:property>
  <prop:property fmtid="{D5CDD505-2E9C-101B-9397-08002B2CF9AE}" pid="4" name="CC_coloring">
    <vt:bool>true</vt:bool>
  </prop:property>
  <prop:property fmtid="{D5CDD505-2E9C-101B-9397-08002B2CF9AE}" pid="5" name="BrojStranica">
    <vt:i4>12</vt:i4>
  </prop:property>
</prop:Properties>
</file>