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3459" w14:paraId="55e3459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C41771" w:rsidR="00512A26">
      <w:pPr>
        <w:ind w:firstLine="708"/>
        <w:jc w:val="both"/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proofErr w:type="spellStart"/>
      <w:r>
        <w:t>MARIJAN</w:t>
      </w:r>
      <w:proofErr w:type="spellEnd"/>
      <w:r>
        <w:t xml:space="preserve"> NEKRETNINE d.o.o., Sesvete, Zagrebačka </w:t>
      </w:r>
      <w:proofErr w:type="spellStart"/>
      <w:r>
        <w:t>36</w:t>
      </w:r>
      <w:proofErr w:type="spellEnd"/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080865679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05597612616</w:t>
      </w:r>
      <w:proofErr w:type="spellEnd"/>
      <w:r w:rsidRPr="00FC4653">
        <w:t xml:space="preserve">, dana </w:t>
      </w:r>
      <w:proofErr w:type="spellStart"/>
      <w:r w:rsidR="00BD38E1">
        <w:t>14</w:t>
      </w:r>
      <w:proofErr w:type="spellEnd"/>
      <w:r w:rsidR="00BD38E1">
        <w:t>. lipnja</w:t>
      </w:r>
      <w:r>
        <w:t xml:space="preserve"> </w:t>
      </w:r>
      <w:proofErr w:type="spellStart"/>
      <w:r>
        <w:t>2018</w:t>
      </w:r>
      <w:proofErr w:type="spellEnd"/>
      <w:r>
        <w:t>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proofErr w:type="spellStart"/>
      <w:r w:rsidR="00BD38E1">
        <w:rPr>
          <w:b/>
        </w:rPr>
        <w:t>05</w:t>
      </w:r>
      <w:proofErr w:type="spellEnd"/>
      <w:r w:rsidR="00BD38E1">
        <w:rPr>
          <w:b/>
        </w:rPr>
        <w:t>. rujna</w:t>
      </w:r>
      <w:r w:rsidR="00F07A14" w:rsidRPr="002417D5">
        <w:rPr>
          <w:b/>
        </w:rPr>
        <w:t xml:space="preserve"> </w:t>
      </w:r>
      <w:proofErr w:type="spellStart"/>
      <w:r w:rsidR="00F07A14" w:rsidRPr="002417D5">
        <w:rPr>
          <w:b/>
        </w:rPr>
        <w:t>2018</w:t>
      </w:r>
      <w:proofErr w:type="spellEnd"/>
      <w:r w:rsidR="00F07A14" w:rsidRPr="002417D5">
        <w:rPr>
          <w:b/>
        </w:rPr>
        <w:t>. g.</w:t>
      </w:r>
      <w:r w:rsidR="00F07A14" w:rsidRPr="009956CA">
        <w:t xml:space="preserve"> u </w:t>
      </w:r>
      <w:proofErr w:type="spellStart"/>
      <w:r w:rsidR="00F07A14" w:rsidRPr="009956CA">
        <w:t>1</w:t>
      </w:r>
      <w:r w:rsidR="009956CA">
        <w:t>0</w:t>
      </w:r>
      <w:proofErr w:type="spellEnd"/>
      <w:r w:rsidR="00BD38E1">
        <w:t>,</w:t>
      </w:r>
      <w:proofErr w:type="spellStart"/>
      <w:r w:rsidR="00BD38E1">
        <w:t>3</w:t>
      </w:r>
      <w:r w:rsidR="00F07A14" w:rsidRPr="009956CA">
        <w:t>0</w:t>
      </w:r>
      <w:proofErr w:type="spellEnd"/>
      <w:r w:rsidR="00F07A14" w:rsidRPr="009956CA">
        <w:t xml:space="preserve">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BD38E1">
        <w:t xml:space="preserve">je se za isti dan u </w:t>
      </w:r>
      <w:proofErr w:type="spellStart"/>
      <w:r w:rsidR="00BD38E1">
        <w:t>11</w:t>
      </w:r>
      <w:proofErr w:type="spellEnd"/>
      <w:r w:rsidR="00BD38E1">
        <w:t>,</w:t>
      </w:r>
      <w:proofErr w:type="spellStart"/>
      <w:r w:rsidR="00BD38E1">
        <w:t>0</w:t>
      </w:r>
      <w:r w:rsidR="00F07A14" w:rsidRPr="009956CA">
        <w:t>0</w:t>
      </w:r>
      <w:proofErr w:type="spellEnd"/>
      <w:r w:rsidR="00F07A14" w:rsidRPr="009956CA">
        <w:t xml:space="preserve">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</w:t>
      </w:r>
      <w:proofErr w:type="spellStart"/>
      <w:r w:rsidR="00F07A14" w:rsidRPr="009956CA">
        <w:t>55</w:t>
      </w:r>
      <w:proofErr w:type="spellEnd"/>
      <w:r w:rsidR="00F07A14" w:rsidRPr="009956CA">
        <w:t>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B878FF" w:rsidRPr="00467C09">
      <w:pPr>
        <w:pStyle w:val="Uvuenotijeloteksta"/>
      </w:pPr>
      <w:r w:rsidRPr="00467C09">
        <w:t xml:space="preserve">Rješenjem ovog suda, </w:t>
      </w:r>
      <w:r w:rsidR="00B878FF" w:rsidRPr="00467C09">
        <w:t>broj gornji</w:t>
      </w:r>
      <w:r w:rsidR="001F2D50" w:rsidRPr="00467C09">
        <w:t xml:space="preserve"> od </w:t>
      </w:r>
      <w:proofErr w:type="spellStart"/>
      <w:r w:rsidR="00B878FF" w:rsidRPr="00467C09">
        <w:t>07</w:t>
      </w:r>
      <w:proofErr w:type="spellEnd"/>
      <w:r w:rsidR="00B878FF" w:rsidRPr="00467C09">
        <w:t xml:space="preserve">. rujna </w:t>
      </w:r>
      <w:proofErr w:type="spellStart"/>
      <w:r w:rsidR="00B878FF" w:rsidRPr="00467C09">
        <w:t>2017</w:t>
      </w:r>
      <w:proofErr w:type="spellEnd"/>
      <w:r w:rsidR="00B878FF" w:rsidRPr="00467C09">
        <w:t>.,</w:t>
      </w:r>
      <w:r w:rsidR="001F2D50" w:rsidRPr="00467C09">
        <w:t xml:space="preserve"> otvoren je </w:t>
      </w:r>
      <w:r w:rsidR="00B878FF" w:rsidRPr="00467C09">
        <w:t xml:space="preserve">otvoren je stečajni postupak nad uvodno navedenim dužnikom i određeno je ročište za dan </w:t>
      </w:r>
      <w:proofErr w:type="spellStart"/>
      <w:r w:rsidR="00467C09" w:rsidRPr="00467C09">
        <w:t>05</w:t>
      </w:r>
      <w:proofErr w:type="spellEnd"/>
      <w:r w:rsidR="00467C09" w:rsidRPr="00467C09">
        <w:t xml:space="preserve">. lipnja </w:t>
      </w:r>
      <w:proofErr w:type="spellStart"/>
      <w:r w:rsidR="00467C09" w:rsidRPr="00467C09">
        <w:t>2018</w:t>
      </w:r>
      <w:proofErr w:type="spellEnd"/>
      <w:r w:rsidR="00B878FF" w:rsidRPr="00467C09">
        <w:t xml:space="preserve">. godine koje je odgođeno, pa je temeljem čl. </w:t>
      </w:r>
      <w:proofErr w:type="spellStart"/>
      <w:r w:rsidR="00B878FF" w:rsidRPr="00467C09">
        <w:t>129</w:t>
      </w:r>
      <w:proofErr w:type="spellEnd"/>
      <w:r w:rsidR="00B878FF" w:rsidRPr="00467C09">
        <w:t xml:space="preserve">. </w:t>
      </w:r>
      <w:proofErr w:type="spellStart"/>
      <w:r w:rsidR="00B878FF" w:rsidRPr="00467C09">
        <w:t>SZ</w:t>
      </w:r>
      <w:proofErr w:type="spellEnd"/>
      <w:r w:rsidR="00B878FF" w:rsidRPr="00467C09">
        <w:t xml:space="preserve">-a (NN </w:t>
      </w:r>
      <w:proofErr w:type="spellStart"/>
      <w:r w:rsidR="00B878FF" w:rsidRPr="00467C09">
        <w:t>71</w:t>
      </w:r>
      <w:proofErr w:type="spellEnd"/>
      <w:r w:rsidR="00B878FF" w:rsidRPr="00467C09">
        <w:t>/</w:t>
      </w:r>
      <w:proofErr w:type="spellStart"/>
      <w:r w:rsidR="00B878FF" w:rsidRPr="00467C09">
        <w:t>15</w:t>
      </w:r>
      <w:proofErr w:type="spellEnd"/>
      <w:r w:rsidR="00B878FF" w:rsidRPr="00467C09">
        <w:t xml:space="preserve"> i </w:t>
      </w:r>
      <w:proofErr w:type="spellStart"/>
      <w:r w:rsidR="00B878FF" w:rsidRPr="00467C09">
        <w:t>104</w:t>
      </w:r>
      <w:proofErr w:type="spellEnd"/>
      <w:r w:rsidR="00B878FF" w:rsidRPr="00467C09">
        <w:t>/</w:t>
      </w:r>
      <w:proofErr w:type="spellStart"/>
      <w:r w:rsidR="00B878FF" w:rsidRPr="00467C09">
        <w:t>17</w:t>
      </w:r>
      <w:proofErr w:type="spellEnd"/>
      <w:r w:rsidR="00B878FF" w:rsidRPr="00467C09">
        <w:t xml:space="preserve">) valjalo riješiti kao u izreci. </w:t>
      </w:r>
    </w:p>
    <w:p w:rsidRDefault="00B878FF" w:rsidP="00B878FF" w:rsidR="00B878FF" w:rsidRPr="00DD350B"/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proofErr w:type="spellStart"/>
      <w:r w:rsidR="00BD38E1">
        <w:t>14</w:t>
      </w:r>
      <w:proofErr w:type="spellEnd"/>
      <w:r w:rsidR="000D20BE">
        <w:t xml:space="preserve">. </w:t>
      </w:r>
      <w:r w:rsidR="00BD38E1">
        <w:t>lipnja</w:t>
      </w:r>
      <w:r w:rsidR="009E6A4B" w:rsidRPr="009956CA">
        <w:t xml:space="preserve"> </w:t>
      </w:r>
      <w:proofErr w:type="spellStart"/>
      <w:r w:rsidR="009E6A4B" w:rsidRPr="009956CA">
        <w:t>2018</w:t>
      </w:r>
      <w:proofErr w:type="spellEnd"/>
      <w:r w:rsidR="009E6A4B" w:rsidRPr="009956CA">
        <w:t>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055A89">
        <w:t>,v.r.</w:t>
      </w:r>
    </w:p>
    <w:p w:rsidRDefault="00055A89" w:rsidP="005B7E0B" w:rsidR="00055A8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55A89" w:rsidP="005B7E0B" w:rsidR="00055A89" w:rsidRPr="00DD350B">
      <w:pPr>
        <w:pStyle w:val="Uvuenotijeloteksta"/>
        <w:ind w:firstLine="141" w:left="1983"/>
        <w:jc w:val="right"/>
      </w:pPr>
      <w:r>
        <w:t>Greta Jurišić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9956CA" w:rsidP="00055A89" w:rsidR="009956CA" w:rsidRPr="00DD350B">
      <w:pPr>
        <w:pStyle w:val="Odlomakpopisa"/>
      </w:pP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D6A" w:rsidP="00E12739" w:rsidR="001F1D6A">
      <w:r>
        <w:separator/>
      </w:r>
    </w:p>
  </w:endnote>
  <w:endnote w:id="0" w:type="continuationSeparator">
    <w:p w:rsidRDefault="001F1D6A" w:rsidP="00E12739" w:rsidR="001F1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D6A" w:rsidP="00E12739" w:rsidR="001F1D6A">
      <w:r>
        <w:separator/>
      </w:r>
    </w:p>
  </w:footnote>
  <w:footnote w:id="0" w:type="continuationSeparator">
    <w:p w:rsidRDefault="001F1D6A" w:rsidP="00E12739" w:rsidR="001F1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B878FF">
      <w:t>1487</w:t>
    </w:r>
    <w:proofErr w:type="spellEnd"/>
    <w:r w:rsidR="00B878FF">
      <w:t>/</w:t>
    </w:r>
    <w:proofErr w:type="spellStart"/>
    <w:r w:rsidR="00B878FF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55A89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354A5"/>
    <w:rsid w:val="001B0A00"/>
    <w:rsid w:val="001F087F"/>
    <w:rsid w:val="001F1D6A"/>
    <w:rsid w:val="001F2D50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E3D7A"/>
    <w:rsid w:val="004414A7"/>
    <w:rsid w:val="004641E2"/>
    <w:rsid w:val="00467C09"/>
    <w:rsid w:val="004D20AD"/>
    <w:rsid w:val="004E4F0B"/>
    <w:rsid w:val="005078EC"/>
    <w:rsid w:val="00512A26"/>
    <w:rsid w:val="00514573"/>
    <w:rsid w:val="00536319"/>
    <w:rsid w:val="00543975"/>
    <w:rsid w:val="00543DC6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0D4B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878FF"/>
    <w:rsid w:val="00BB1078"/>
    <w:rsid w:val="00BB44A0"/>
    <w:rsid w:val="00BC7999"/>
    <w:rsid w:val="00BD38E1"/>
    <w:rsid w:val="00BF0A67"/>
    <w:rsid w:val="00C03FF0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70689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A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A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A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A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A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A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A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A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937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2018-06-14T10:52:00Z</dcterms:created>
  <dc:creator>Matea Bizjak</dc:creator>
  <cp:lastModifiedBy>Greta Jurišić</cp:lastModifiedBy>
  <cp:lastPrinted>2018-06-14T10:54:00Z</cp:lastPrinted>
  <dcterms:modified xmlns:xsi="http://www.w3.org/2001/XMLSchema-instance" xsi:type="dcterms:W3CDTF">2018-06-14T10:54:00Z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(St-1487-17-rješenje-zakazivanje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