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8c8a" w14:paraId="dc38c8a" w:rsidRDefault="00ED13DA" w:rsidP="00ED13DA" w:rsidR="00ED13DA">
      <w:pPr>
        <w:jc w:val="right"/>
        <w15:collapsed w:val="false"/>
      </w:pPr>
      <w:bookmarkStart w:name="_GoBack" w:id="0"/>
      <w:bookmarkEnd w:id="0"/>
      <w:r>
        <w:t>Poslovni broj: 6 St-</w:t>
      </w:r>
      <w:r w:rsidR="00D20D09">
        <w:t>1757/18-7</w:t>
      </w:r>
    </w:p>
    <w:p w:rsidRDefault="00ED13DA" w:rsidP="00ED13DA" w:rsidR="00ED13DA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13DA" w:rsidP="00ED13DA" w:rsidR="00ED13DA">
      <w:pPr>
        <w:jc w:val="both"/>
      </w:pPr>
    </w:p>
    <w:p w:rsidRDefault="00ED13DA" w:rsidP="00ED13DA" w:rsidR="00ED13DA">
      <w:pPr>
        <w:ind w:hanging="720" w:left="360"/>
        <w:jc w:val="both"/>
      </w:pPr>
      <w:r>
        <w:t xml:space="preserve">  Republika Hrvatska</w:t>
      </w:r>
    </w:p>
    <w:p w:rsidRDefault="00ED13DA" w:rsidP="00ED13DA" w:rsidR="00ED13D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D13DA" w:rsidP="00ED13DA" w:rsidR="00ED13D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ED13DA" w:rsidP="00ED13DA" w:rsidR="00ED13D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ED13DA" w:rsidP="00ED13DA" w:rsidR="00ED13DA"/>
    <w:p w:rsidRDefault="00ED13DA" w:rsidP="00ED13DA" w:rsidR="00ED13DA">
      <w:pPr>
        <w:jc w:val="center"/>
      </w:pPr>
      <w:r>
        <w:t>R E P U B L I K A  H R V A T S K A</w:t>
      </w:r>
    </w:p>
    <w:p w:rsidRDefault="00ED13DA" w:rsidP="00ED13DA" w:rsidR="00ED13DA">
      <w:pPr>
        <w:jc w:val="center"/>
      </w:pPr>
    </w:p>
    <w:p w:rsidRDefault="00ED13DA" w:rsidP="00ED13DA" w:rsidR="00ED13DA">
      <w:pPr>
        <w:jc w:val="center"/>
      </w:pPr>
      <w:r>
        <w:t xml:space="preserve">R J E Š E N J E </w:t>
      </w:r>
    </w:p>
    <w:p w:rsidRDefault="00ED13DA" w:rsidP="00ED13DA" w:rsidR="00ED13DA">
      <w:pPr>
        <w:rPr>
          <w:b/>
        </w:rPr>
      </w:pPr>
    </w:p>
    <w:p w:rsidRDefault="00ED13DA" w:rsidP="00ED13DA" w:rsidR="00ED13DA">
      <w:pPr>
        <w:rPr>
          <w:b/>
        </w:rPr>
      </w:pPr>
    </w:p>
    <w:p w:rsidRDefault="00ED13DA" w:rsidP="00ED13DA" w:rsidR="00ED13DA">
      <w:pPr>
        <w:pStyle w:val="Tijeloteksta"/>
      </w:pPr>
      <w:r>
        <w:tab/>
        <w:t xml:space="preserve">Trgovački sud u Osijeku, po stečajnoj sutkinji Nadi Roso, u stečajnom postupku predlagatelja </w:t>
      </w:r>
      <w:r w:rsidR="00D20D09" w:rsidRPr="00D20D09">
        <w:t xml:space="preserve">GRAINCOURT d.o.o. "u likvidaciji", Zagreb, Radnička 47 za otvaranje stečajnog postupka nad dužnikom: </w:t>
      </w:r>
      <w:r w:rsidR="00D20D09" w:rsidRPr="00D20D09">
        <w:rPr>
          <w:b/>
        </w:rPr>
        <w:t>GRAINCOURT d.o.o. "u likvidaciji", Zagreb, Radnička 47, OIB: 58692226703, MBS: 080611999</w:t>
      </w:r>
      <w:r>
        <w:rPr>
          <w:b/>
        </w:rPr>
        <w:t xml:space="preserve">, </w:t>
      </w:r>
      <w:r>
        <w:t xml:space="preserve">dana </w:t>
      </w:r>
      <w:r w:rsidR="00D20D09">
        <w:t>27</w:t>
      </w:r>
      <w:r>
        <w:t xml:space="preserve">. prosinca 2018. g.,  </w:t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D20D09" w:rsidRPr="00D20D09">
        <w:rPr>
          <w:b/>
        </w:rPr>
        <w:t>GRAINCOURT d.o.o. "u likvidaciji", Zagreb, Radnička 47, OIB: 58692226703, MBS: 080611999</w:t>
      </w:r>
      <w:r w:rsidR="00D20D09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D20D09">
        <w:rPr>
          <w:b/>
        </w:rPr>
        <w:t>1757</w:t>
      </w:r>
      <w:r w:rsidR="00E21415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D20D09">
        <w:t xml:space="preserve">Predlagatelj/dužnik </w:t>
      </w:r>
      <w:r w:rsidR="00D20D09" w:rsidRPr="00D20D09">
        <w:t>GRAINCOURT d.o.o. "u likvidaciji", Zagreb, Radnička 47, OIB: 58692226703, MBS: 080611999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D20D09">
        <w:t>8. ožujka</w:t>
      </w:r>
      <w:r w:rsidR="00FF6798">
        <w:t xml:space="preserve"> 20</w:t>
      </w:r>
      <w:r w:rsidR="00E46168">
        <w:t>18</w:t>
      </w:r>
      <w:r w:rsidR="00CE2AB1">
        <w:t>. g.</w:t>
      </w:r>
      <w:r w:rsidRPr="00DD2365">
        <w:t xml:space="preserve"> </w:t>
      </w:r>
      <w:r w:rsidR="00ED13DA">
        <w:t>prijedlog za otvaranje stečajnog postupka</w:t>
      </w:r>
      <w:r w:rsidRPr="00DD2365">
        <w:t xml:space="preserve"> nad dužnikom </w:t>
      </w:r>
      <w:r w:rsidR="00D20D09" w:rsidRPr="00D20D09">
        <w:rPr>
          <w:b/>
        </w:rPr>
        <w:t>GRAINCOURT d.o.o. "u likvidaciji", Zagreb, Radnička 47, OIB: 58692226703, MBS: 080611999</w:t>
      </w:r>
      <w:r w:rsidR="00D20D09">
        <w:rPr>
          <w:b/>
        </w:rPr>
        <w:t xml:space="preserve"> </w:t>
      </w:r>
      <w:r w:rsidR="005C0847">
        <w:t xml:space="preserve">navodeći da </w:t>
      </w:r>
      <w:r w:rsidR="00D20D09">
        <w:t xml:space="preserve">kod dužnika postoji stečajni razlog budući je dužnik prezadužen jer je imovina stečajnog dužnika manja od obveza. </w:t>
      </w:r>
    </w:p>
    <w:p w:rsidRDefault="00D20D09" w:rsidP="00D20D09" w:rsidR="00D20D09">
      <w:pPr>
        <w:jc w:val="right"/>
      </w:pPr>
      <w:r>
        <w:lastRenderedPageBreak/>
        <w:t>Poslovni broj: 6 St-1757/18-7</w:t>
      </w:r>
    </w:p>
    <w:p w:rsidRDefault="00156589" w:rsidP="00160320" w:rsidR="00156589">
      <w:pPr>
        <w:tabs>
          <w:tab w:pos="4050" w:val="left"/>
        </w:tabs>
        <w:jc w:val="both"/>
      </w:pPr>
    </w:p>
    <w:p w:rsidRDefault="00156589" w:rsidP="00160320" w:rsidR="00156589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 w:rsidRPr="005C6ED5">
        <w:t>Zaključkom</w:t>
      </w:r>
      <w:r w:rsidR="00764F4E" w:rsidRPr="005C6ED5">
        <w:t xml:space="preserve"> Trgovačkog suda u Osijeku broj </w:t>
      </w:r>
      <w:r w:rsidR="000F77A8" w:rsidRPr="005C6ED5">
        <w:t xml:space="preserve">6 </w:t>
      </w:r>
      <w:r w:rsidR="00764F4E" w:rsidRPr="005C6ED5">
        <w:t>St-</w:t>
      </w:r>
      <w:r w:rsidR="00D20D09">
        <w:t>1757/18-3</w:t>
      </w:r>
      <w:r w:rsidR="00ED13DA">
        <w:t xml:space="preserve"> od </w:t>
      </w:r>
      <w:r w:rsidR="008A1EDD" w:rsidRPr="005C6ED5">
        <w:t xml:space="preserve"> </w:t>
      </w:r>
      <w:r w:rsidR="00D20D09">
        <w:t xml:space="preserve">12. prosinca </w:t>
      </w:r>
      <w:r w:rsidR="005C6ED5">
        <w:t>2018.</w:t>
      </w:r>
      <w:r w:rsidR="006B33C7" w:rsidRPr="005C6ED5">
        <w:t xml:space="preserve"> g.</w:t>
      </w:r>
      <w:r w:rsidR="00764F4E" w:rsidRPr="005C6ED5">
        <w:t xml:space="preserve"> </w:t>
      </w:r>
      <w:r w:rsidRPr="005C6ED5">
        <w:t xml:space="preserve">pozvan je </w:t>
      </w:r>
      <w:r w:rsidR="00D20D09">
        <w:t>likvidator dužnika</w:t>
      </w:r>
      <w:r w:rsidRPr="005C6ED5">
        <w:t xml:space="preserve"> da u roku od 8 dana dostavi pisano izvješće o financijsko-gospodarskom stanju dužnika te </w:t>
      </w:r>
      <w:proofErr w:type="spellStart"/>
      <w:r w:rsidRPr="005C6ED5">
        <w:t>prokazni</w:t>
      </w:r>
      <w:proofErr w:type="spellEnd"/>
      <w:r w:rsidRPr="005C6ED5"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8A1EDD" w:rsidP="005C0847" w:rsidR="00512D34">
      <w:pPr>
        <w:ind w:firstLine="720"/>
        <w:jc w:val="both"/>
      </w:pPr>
      <w:r>
        <w:t xml:space="preserve">Dana </w:t>
      </w:r>
      <w:r w:rsidR="00D20D09">
        <w:t>24</w:t>
      </w:r>
      <w:r w:rsidR="00ED13DA">
        <w:t>. prosinca</w:t>
      </w:r>
      <w:r w:rsidR="007D3EC1">
        <w:t xml:space="preserve"> 2018. g.</w:t>
      </w:r>
      <w:r w:rsidR="005C0847">
        <w:t xml:space="preserve"> dužnik je dostavio</w:t>
      </w:r>
      <w:r w:rsidR="00E46168">
        <w:t xml:space="preserve"> </w:t>
      </w:r>
      <w:r>
        <w:t>izvješće o financijsko-gospodarskom stanju dužnika</w:t>
      </w:r>
      <w:r w:rsidR="00D20D09">
        <w:t xml:space="preserve"> te</w:t>
      </w:r>
      <w:r>
        <w:t xml:space="preserve"> </w:t>
      </w:r>
      <w:r w:rsidR="00D20D09">
        <w:t xml:space="preserve">popis imovine i obveza dužnika ovjerovljenog kod javnog bilježnika Lucija Popov iz Zagreba, broj OV-11698/18 od 20.12.2018. g. </w:t>
      </w:r>
      <w:r w:rsidR="00A5423E">
        <w:t>iz koj</w:t>
      </w:r>
      <w:r w:rsidR="00833F89">
        <w:t>ih</w:t>
      </w:r>
      <w:r w:rsidR="00A5423E">
        <w:t xml:space="preserve">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</w:t>
      </w:r>
      <w:r w:rsidR="00ED13DA">
        <w:t>prijedloga</w:t>
      </w:r>
      <w:r>
        <w:t xml:space="preserve"> </w:t>
      </w:r>
      <w:r w:rsidR="00D20D09">
        <w:t>dužnika od 8. ožujka 2018. g.</w:t>
      </w:r>
      <w:r>
        <w:t xml:space="preserve"> za </w:t>
      </w:r>
      <w:r w:rsidR="00ED13DA">
        <w:t>otvaranje</w:t>
      </w:r>
      <w:r w:rsidR="00156589">
        <w:t xml:space="preserve"> </w:t>
      </w:r>
      <w:r w:rsidR="000C72E8">
        <w:t>stečajnog</w:t>
      </w:r>
      <w:r>
        <w:t xml:space="preserve"> postupka nad dužnikom razvidno da </w:t>
      </w:r>
      <w:r w:rsidR="00D20D09">
        <w:t xml:space="preserve">je </w:t>
      </w:r>
      <w:r>
        <w:t xml:space="preserve">dužnik </w:t>
      </w:r>
      <w:r w:rsidR="00D20D09">
        <w:t xml:space="preserve">prezadužen jer je imovina stečajnog dužnika manja od obveza </w:t>
      </w:r>
      <w:r>
        <w:t>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D20D09">
        <w:t>27. prosinca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1A45D0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D20D09">
        <w:t>27.1.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C65" w:rsidR="006E1C65">
      <w:r>
        <w:separator/>
      </w:r>
    </w:p>
  </w:endnote>
  <w:endnote w:id="0" w:type="continuationSeparator">
    <w:p w:rsidRDefault="006E1C65" w:rsidR="006E1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C65" w:rsidR="006E1C65">
      <w:r>
        <w:separator/>
      </w:r>
    </w:p>
  </w:footnote>
  <w:footnote w:id="0" w:type="continuationSeparator">
    <w:p w:rsidRDefault="006E1C65" w:rsidR="006E1C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A5808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336F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D602C"/>
    <w:rsid w:val="000E414B"/>
    <w:rsid w:val="000F22FF"/>
    <w:rsid w:val="000F55F6"/>
    <w:rsid w:val="000F77A8"/>
    <w:rsid w:val="001276B9"/>
    <w:rsid w:val="001448A0"/>
    <w:rsid w:val="00156589"/>
    <w:rsid w:val="0016016C"/>
    <w:rsid w:val="00160320"/>
    <w:rsid w:val="00163019"/>
    <w:rsid w:val="001635ED"/>
    <w:rsid w:val="001742E1"/>
    <w:rsid w:val="0019752C"/>
    <w:rsid w:val="001A0170"/>
    <w:rsid w:val="001A45D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4D0"/>
    <w:rsid w:val="002675AA"/>
    <w:rsid w:val="00291B9C"/>
    <w:rsid w:val="002B2C69"/>
    <w:rsid w:val="002E20BE"/>
    <w:rsid w:val="002E4FA2"/>
    <w:rsid w:val="00301AF4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5F32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37B78"/>
    <w:rsid w:val="0055624C"/>
    <w:rsid w:val="00576796"/>
    <w:rsid w:val="00580AE3"/>
    <w:rsid w:val="005917F2"/>
    <w:rsid w:val="005B403D"/>
    <w:rsid w:val="005C0847"/>
    <w:rsid w:val="005C6ED5"/>
    <w:rsid w:val="005D2989"/>
    <w:rsid w:val="005D6E10"/>
    <w:rsid w:val="00601C4B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B33C7"/>
    <w:rsid w:val="006C541C"/>
    <w:rsid w:val="006E06D2"/>
    <w:rsid w:val="006E1C65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918D4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33F89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A1EDD"/>
    <w:rsid w:val="008A5808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372C6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260C"/>
    <w:rsid w:val="00B05F46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B5ABA"/>
    <w:rsid w:val="00CB7A97"/>
    <w:rsid w:val="00CD5342"/>
    <w:rsid w:val="00CE19FA"/>
    <w:rsid w:val="00CE2AB1"/>
    <w:rsid w:val="00CF4431"/>
    <w:rsid w:val="00D1557D"/>
    <w:rsid w:val="00D178DC"/>
    <w:rsid w:val="00D20D09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0692"/>
    <w:rsid w:val="00DB00E4"/>
    <w:rsid w:val="00DB0AD8"/>
    <w:rsid w:val="00DB37C5"/>
    <w:rsid w:val="00DC3A63"/>
    <w:rsid w:val="00DC7BF5"/>
    <w:rsid w:val="00DD2365"/>
    <w:rsid w:val="00DD6D10"/>
    <w:rsid w:val="00DE3087"/>
    <w:rsid w:val="00DE58F9"/>
    <w:rsid w:val="00E1321F"/>
    <w:rsid w:val="00E21415"/>
    <w:rsid w:val="00E33E37"/>
    <w:rsid w:val="00E430E2"/>
    <w:rsid w:val="00E46168"/>
    <w:rsid w:val="00E464CE"/>
    <w:rsid w:val="00E55AA4"/>
    <w:rsid w:val="00E6465A"/>
    <w:rsid w:val="00E73CF8"/>
    <w:rsid w:val="00E76E22"/>
    <w:rsid w:val="00E91BC9"/>
    <w:rsid w:val="00E977C6"/>
    <w:rsid w:val="00EB019E"/>
    <w:rsid w:val="00EB3D75"/>
    <w:rsid w:val="00EC52D1"/>
    <w:rsid w:val="00ED0232"/>
    <w:rsid w:val="00ED13DA"/>
    <w:rsid w:val="00ED3737"/>
    <w:rsid w:val="00ED3D05"/>
    <w:rsid w:val="00EE39F3"/>
    <w:rsid w:val="00F23FA1"/>
    <w:rsid w:val="00F306C1"/>
    <w:rsid w:val="00F435F7"/>
    <w:rsid w:val="00F453B1"/>
    <w:rsid w:val="00F4731D"/>
    <w:rsid w:val="00F55EB2"/>
    <w:rsid w:val="00F618C3"/>
    <w:rsid w:val="00F76EF7"/>
    <w:rsid w:val="00F80437"/>
    <w:rsid w:val="00F80660"/>
    <w:rsid w:val="00F81165"/>
    <w:rsid w:val="00F81190"/>
    <w:rsid w:val="00F83966"/>
    <w:rsid w:val="00F8448D"/>
    <w:rsid w:val="00F8686C"/>
    <w:rsid w:val="00FA7686"/>
    <w:rsid w:val="00FD24EF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58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5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8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58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5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8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97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St-1757/2018</izvorni_sadrzaj>
    <derivirana_varijabla naziv="DomainObject.Predmet.OznakaBroj_1">St-1757/2018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GRAINCOURT d.o.o. u likvidaciji</izvorni_sadrzaj>
    <derivirana_varijabla naziv="DomainObject.Predmet.ProtustrankaFormated_1">  GRAINCOURT d.o.o. u likvidaciji</derivirana_varijabla>
  </DomainObject.Predmet.ProtustrankaFormated>
  <DomainObject.Predmet.ProtustrankaFormatedOIB>
    <izvorni_sadrzaj>  GRAINCOURT d.o.o. u likvidaciji, OIB 58692226703</izvorni_sadrzaj>
    <derivirana_varijabla naziv="DomainObject.Predmet.ProtustrankaFormatedOIB_1">  GRAINCOURT d.o.o. u likvidaciji, OIB 58692226703</derivirana_varijabla>
  </DomainObject.Predmet.ProtustrankaFormatedOIB>
  <DomainObject.Predmet.ProtustrankaFormatedWithAdress>
    <izvorni_sadrzaj> GRAINCOURT d.o.o. u likvidaciji, Radnička cesta 47, 10000 Zagreb</izvorni_sadrzaj>
    <derivirana_varijabla naziv="DomainObject.Predmet.ProtustrankaFormatedWithAdress_1"> GRAINCOURT d.o.o. u likvidaciji, Radnička cesta 47, 10000 Zagreb</derivirana_varijabla>
  </DomainObject.Predmet.ProtustrankaFormatedWithAdress>
  <DomainObject.Predmet.ProtustrankaFormatedWithAdressOIB>
    <izvorni_sadrzaj> GRAINCOURT d.o.o. u likvidaciji, OIB 58692226703, Radnička cesta 47, 10000 Zagreb</izvorni_sadrzaj>
    <derivirana_varijabla naziv="DomainObject.Predmet.ProtustrankaFormatedWithAdressOIB_1"> GRAINCOURT d.o.o. u likvidaciji, OIB 58692226703, Radnička cesta 47, 10000 Zagreb</derivirana_varijabla>
  </DomainObject.Predmet.ProtustrankaFormatedWithAdressOIB>
  <DomainObject.Predmet.ProtustrankaWithAdress>
    <izvorni_sadrzaj>GRAINCOURT d.o.o. u likvidaciji Radnička cesta 47, 10000 Zagreb</izvorni_sadrzaj>
    <derivirana_varijabla naziv="DomainObject.Predmet.ProtustrankaWithAdress_1">GRAINCOURT d.o.o. u likvidaciji Radnička cesta 47, 10000 Zagreb</derivirana_varijabla>
  </DomainObject.Predmet.ProtustrankaWithAdress>
  <DomainObject.Predmet.ProtustrankaWithAdressOIB>
    <izvorni_sadrzaj>GRAINCOURT d.o.o. u likvidaciji, OIB 58692226703, Radnička cesta 47, 10000 Zagreb</izvorni_sadrzaj>
    <derivirana_varijabla naziv="DomainObject.Predmet.ProtustrankaWithAdressOIB_1">GRAINCOURT d.o.o. u likvidaciji, OIB 58692226703, Radnička cesta 47, 10000 Zagreb</derivirana_varijabla>
  </DomainObject.Predmet.ProtustrankaWithAdressOIB>
  <DomainObject.Predmet.ProtustrankaNazivFormated>
    <izvorni_sadrzaj>GRAINCOURT d.o.o. u likvidaciji</izvorni_sadrzaj>
    <derivirana_varijabla naziv="DomainObject.Predmet.ProtustrankaNazivFormated_1">GRAINCOURT d.o.o. u likvidaciji</derivirana_varijabla>
  </DomainObject.Predmet.ProtustrankaNazivFormated>
  <DomainObject.Predmet.ProtustrankaNazivFormatedOIB>
    <izvorni_sadrzaj>GRAINCOURT d.o.o. u likvidaciji, OIB 58692226703</izvorni_sadrzaj>
    <derivirana_varijabla naziv="DomainObject.Predmet.ProtustrankaNazivFormatedOIB_1">GRAINCOURT d.o.o. u likvidaciji, OIB 58692226703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GRAINCOURT d.o.o. u likvidaciji</izvorni_sadrzaj>
    <derivirana_varijabla naziv="DomainObject.Predmet.StrankaFormated_1">  GRAINCOURT d.o.o. u likvidaciji</derivirana_varijabla>
  </DomainObject.Predmet.StrankaFormated>
  <DomainObject.Predmet.StrankaFormatedOIB>
    <izvorni_sadrzaj>  GRAINCOURT d.o.o. u likvidaciji, OIB 58692226703</izvorni_sadrzaj>
    <derivirana_varijabla naziv="DomainObject.Predmet.StrankaFormatedOIB_1">  GRAINCOURT d.o.o. u likvidaciji, OIB 58692226703</derivirana_varijabla>
  </DomainObject.Predmet.StrankaFormatedOIB>
  <DomainObject.Predmet.StrankaFormatedWithAdress>
    <izvorni_sadrzaj> GRAINCOURT d.o.o. u likvidaciji, Radnička cesta 47, 10000 Zagreb</izvorni_sadrzaj>
    <derivirana_varijabla naziv="DomainObject.Predmet.StrankaFormatedWithAdress_1"> GRAINCOURT d.o.o. u likvidaciji, Radnička cesta 47, 10000 Zagreb</derivirana_varijabla>
  </DomainObject.Predmet.StrankaFormatedWithAdress>
  <DomainObject.Predmet.StrankaFormatedWithAdressOIB>
    <izvorni_sadrzaj> GRAINCOURT d.o.o. u likvidaciji, OIB 58692226703, Radnička cesta 47, 10000 Zagreb</izvorni_sadrzaj>
    <derivirana_varijabla naziv="DomainObject.Predmet.StrankaFormatedWithAdressOIB_1"> GRAINCOURT d.o.o. u likvidaciji, OIB 58692226703, Radnička cesta 47, 10000 Zagreb</derivirana_varijabla>
  </DomainObject.Predmet.StrankaFormatedWithAdressOIB>
  <DomainObject.Predmet.StrankaWithAdress>
    <izvorni_sadrzaj>GRAINCOURT d.o.o. u likvidaciji Radnička cesta 47,10000 Zagreb</izvorni_sadrzaj>
    <derivirana_varijabla naziv="DomainObject.Predmet.StrankaWithAdress_1">GRAINCOURT d.o.o. u likvidaciji Radnička cesta 47,10000 Zagreb</derivirana_varijabla>
  </DomainObject.Predmet.StrankaWithAdress>
  <DomainObject.Predmet.StrankaWithAdressOIB>
    <izvorni_sadrzaj>GRAINCOURT d.o.o. u likvidaciji, OIB 58692226703, Radnička cesta 47,10000 Zagreb</izvorni_sadrzaj>
    <derivirana_varijabla naziv="DomainObject.Predmet.StrankaWithAdressOIB_1">GRAINCOURT d.o.o. u likvidaciji, OIB 58692226703, Radnička cesta 47,10000 Zagreb</derivirana_varijabla>
  </DomainObject.Predmet.StrankaWithAdressOIB>
  <DomainObject.Predmet.StrankaNazivFormated>
    <izvorni_sadrzaj>GRAINCOURT d.o.o. u likvidaciji</izvorni_sadrzaj>
    <derivirana_varijabla naziv="DomainObject.Predmet.StrankaNazivFormated_1">GRAINCOURT d.o.o. u likvidaciji</derivirana_varijabla>
  </DomainObject.Predmet.StrankaNazivFormated>
  <DomainObject.Predmet.StrankaNazivFormatedOIB>
    <izvorni_sadrzaj>GRAINCOURT d.o.o. u likvidaciji, OIB 58692226703</izvorni_sadrzaj>
    <derivirana_varijabla naziv="DomainObject.Predmet.StrankaNazivFormatedOIB_1">GRAINCOURT d.o.o. u likvidaciji, OIB 58692226703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GRAINCOURT d.o.o. u likvidaciji</item>
    </izvorni_sadrzaj>
    <derivirana_varijabla naziv="DomainObject.Predmet.StrankaListFormated_1">
      <item>GRAINCOURT d.o.o. u likvidaciji</item>
    </derivirana_varijabla>
  </DomainObject.Predmet.StrankaListFormated>
  <DomainObject.Predmet.StrankaListFormatedOIB>
    <izvorni_sadrzaj>
      <item>GRAINCOURT d.o.o. u likvidaciji, OIB 58692226703</item>
    </izvorni_sadrzaj>
    <derivirana_varijabla naziv="DomainObject.Predmet.StrankaListFormatedOIB_1">
      <item>GRAINCOURT d.o.o. u likvidaciji, OIB 58692226703</item>
    </derivirana_varijabla>
  </DomainObject.Predmet.StrankaListFormatedOIB>
  <DomainObject.Predmet.StrankaListFormatedWithAdress>
    <izvorni_sadrzaj>
      <item>GRAINCOURT d.o.o. u likvidaciji, Radnička cesta 47, 10000 Zagreb</item>
    </izvorni_sadrzaj>
    <derivirana_varijabla naziv="DomainObject.Predmet.StrankaListFormatedWithAdress_1">
      <item>GRAINCOURT d.o.o. u likvidaciji, Radnička cesta 47, 10000 Zagreb</item>
    </derivirana_varijabla>
  </DomainObject.Predmet.StrankaListFormatedWithAdress>
  <DomainObject.Predmet.StrankaListFormatedWithAdressOIB>
    <izvorni_sadrzaj>
      <item>GRAINCOURT d.o.o. u likvidaciji, OIB 58692226703, Radnička cesta 47, 10000 Zagreb</item>
    </izvorni_sadrzaj>
    <derivirana_varijabla naziv="DomainObject.Predmet.StrankaListFormatedWithAdressOIB_1">
      <item>GRAINCOURT d.o.o. u likvidaciji, OIB 58692226703, Radnička cesta 47, 10000 Zagreb</item>
    </derivirana_varijabla>
  </DomainObject.Predmet.StrankaListFormatedWithAdressOIB>
  <DomainObject.Predmet.StrankaListNazivFormated>
    <izvorni_sadrzaj>
      <item>GRAINCOURT d.o.o. u likvidaciji</item>
    </izvorni_sadrzaj>
    <derivirana_varijabla naziv="DomainObject.Predmet.StrankaListNazivFormated_1">
      <item>GRAINCOURT d.o.o. u likvidaciji</item>
    </derivirana_varijabla>
  </DomainObject.Predmet.StrankaListNazivFormated>
  <DomainObject.Predmet.StrankaListNazivFormatedOIB>
    <izvorni_sadrzaj>
      <item>GRAINCOURT d.o.o. u likvidaciji, OIB 58692226703</item>
    </izvorni_sadrzaj>
    <derivirana_varijabla naziv="DomainObject.Predmet.StrankaListNazivFormatedOIB_1">
      <item>GRAINCOURT d.o.o. u likvidaciji, OIB 58692226703</item>
    </derivirana_varijabla>
  </DomainObject.Predmet.StrankaListNazivFormatedOIB>
  <DomainObject.Predmet.ProtuStrankaListFormated>
    <izvorni_sadrzaj>
      <item>GRAINCOURT d.o.o. u likvidaciji</item>
    </izvorni_sadrzaj>
    <derivirana_varijabla naziv="DomainObject.Predmet.ProtuStrankaListFormated_1">
      <item>GRAINCOURT d.o.o. u likvidaciji</item>
    </derivirana_varijabla>
  </DomainObject.Predmet.ProtuStrankaListFormated>
  <DomainObject.Predmet.ProtuStrankaListFormatedOIB>
    <izvorni_sadrzaj>
      <item>GRAINCOURT d.o.o. u likvidaciji, OIB 58692226703</item>
    </izvorni_sadrzaj>
    <derivirana_varijabla naziv="DomainObject.Predmet.ProtuStrankaListFormatedOIB_1">
      <item>GRAINCOURT d.o.o. u likvidaciji, OIB 58692226703</item>
    </derivirana_varijabla>
  </DomainObject.Predmet.ProtuStrankaListFormatedOIB>
  <DomainObject.Predmet.ProtuStrankaListFormatedWithAdress>
    <izvorni_sadrzaj>
      <item>GRAINCOURT d.o.o. u likvidaciji, Radnička cesta 47, 10000 Zagreb</item>
    </izvorni_sadrzaj>
    <derivirana_varijabla naziv="DomainObject.Predmet.ProtuStrankaListFormatedWithAdress_1">
      <item>GRAINCOURT d.o.o. u likvidaciji, Radnička cesta 47, 10000 Zagreb</item>
    </derivirana_varijabla>
  </DomainObject.Predmet.ProtuStrankaListFormatedWithAdress>
  <DomainObject.Predmet.ProtuStrankaListFormatedWithAdressOIB>
    <izvorni_sadrzaj>
      <item>GRAINCOURT d.o.o. u likvidaciji, OIB 58692226703, Radnička cesta 47, 10000 Zagreb</item>
    </izvorni_sadrzaj>
    <derivirana_varijabla naziv="DomainObject.Predmet.ProtuStrankaListFormatedWithAdressOIB_1">
      <item>GRAINCOURT d.o.o. u likvidaciji, OIB 58692226703, Radnička cesta 47, 10000 Zagreb</item>
    </derivirana_varijabla>
  </DomainObject.Predmet.ProtuStrankaListFormatedWithAdressOIB>
  <DomainObject.Predmet.ProtuStrankaListNazivFormated>
    <izvorni_sadrzaj>
      <item>GRAINCOURT d.o.o. u likvidaciji</item>
    </izvorni_sadrzaj>
    <derivirana_varijabla naziv="DomainObject.Predmet.ProtuStrankaListNazivFormated_1">
      <item>GRAINCOURT d.o.o. u likvidaciji</item>
    </derivirana_varijabla>
  </DomainObject.Predmet.ProtuStrankaListNazivFormated>
  <DomainObject.Predmet.ProtuStrankaListNazivFormatedOIB>
    <izvorni_sadrzaj>
      <item>GRAINCOURT d.o.o. u likvidaciji, OIB 58692226703</item>
    </izvorni_sadrzaj>
    <derivirana_varijabla naziv="DomainObject.Predmet.ProtuStrankaListNazivFormatedOIB_1">
      <item>GRAINCOURT d.o.o. u likvidaciji, OIB 58692226703</item>
    </derivirana_varijabla>
  </DomainObject.Predmet.ProtuStrankaListNazivFormatedOIB>
  <DomainObject.Predmet.OstaliListFormated>
    <izvorni_sadrzaj>
      <item>Mara Ostojić</item>
    </izvorni_sadrzaj>
    <derivirana_varijabla naziv="DomainObject.Predmet.OstaliListFormated_1">
      <item>Mara Ostojić</item>
    </derivirana_varijabla>
  </DomainObject.Predmet.OstaliListFormated>
  <DomainObject.Predmet.OstaliListFormatedOIB>
    <izvorni_sadrzaj>
      <item>Mara Ostojić, OIB 24984103114</item>
    </izvorni_sadrzaj>
    <derivirana_varijabla naziv="DomainObject.Predmet.OstaliListFormatedOIB_1">
      <item>Mara Ostojić, OIB 24984103114</item>
    </derivirana_varijabla>
  </DomainObject.Predmet.OstaliListFormatedOIB>
  <DomainObject.Predmet.OstaliListFormatedWithAdress>
    <izvorni_sadrzaj>
      <item>Mara Ostojić, Iblerov Trg 2, 10000 Zagreb</item>
    </izvorni_sadrzaj>
    <derivirana_varijabla naziv="DomainObject.Predmet.OstaliListFormatedWithAdress_1">
      <item>Mara Ostojić, Iblerov Trg 2, 10000 Zagreb</item>
    </derivirana_varijabla>
  </DomainObject.Predmet.OstaliListFormatedWithAdress>
  <DomainObject.Predmet.OstaliListFormatedWithAdressOIB>
    <izvorni_sadrzaj>
      <item>Mara Ostojić, OIB 24984103114, Iblerov Trg 2, 10000 Zagreb</item>
    </izvorni_sadrzaj>
    <derivirana_varijabla naziv="DomainObject.Predmet.OstaliListFormatedWithAdressOIB_1">
      <item>Mara Ostojić, OIB 24984103114, Iblerov Trg 2, 10000 Zagreb</item>
    </derivirana_varijabla>
  </DomainObject.Predmet.OstaliListFormatedWithAdressOIB>
  <DomainObject.Predmet.OstaliListNazivFormated>
    <izvorni_sadrzaj>
      <item>Mara Ostojić</item>
    </izvorni_sadrzaj>
    <derivirana_varijabla naziv="DomainObject.Predmet.OstaliListNazivFormated_1">
      <item>Mara Ostojić</item>
    </derivirana_varijabla>
  </DomainObject.Predmet.OstaliListNazivFormated>
  <DomainObject.Predmet.OstaliListNazivFormatedOIB>
    <izvorni_sadrzaj>
      <item>Mara Ostojić, OIB 24984103114</item>
    </izvorni_sadrzaj>
    <derivirana_varijabla naziv="DomainObject.Predmet.OstaliListNazivFormatedOIB_1">
      <item>Mara Ostojić, OIB 24984103114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GRAINCOURT d.o.o. u likvidaciji</izvorni_sadrzaj>
    <derivirana_varijabla naziv="DomainObject.Predmet.StrankaIDrugi_1">GRAINCOURT d.o.o. u likvidaciji</derivirana_varijabla>
  </DomainObject.Predmet.StrankaIDrugi>
  <DomainObject.Predmet.ProtustrankaIDrugi>
    <izvorni_sadrzaj>GRAINCOURT d.o.o. u likvidaciji</izvorni_sadrzaj>
    <derivirana_varijabla naziv="DomainObject.Predmet.ProtustrankaIDrugi_1">GRAINCOURT d.o.o. u likvidaciji</derivirana_varijabla>
  </DomainObject.Predmet.ProtustrankaIDrugi>
  <DomainObject.Predmet.StrankaIDrugiAdressOIB>
    <izvorni_sadrzaj>GRAINCOURT d.o.o. u likvidaciji, OIB 58692226703, Radnička cesta 47, 10000 Zagreb</izvorni_sadrzaj>
    <derivirana_varijabla naziv="DomainObject.Predmet.StrankaIDrugiAdressOIB_1">GRAINCOURT d.o.o. u likvidaciji, OIB 58692226703, Radnička cesta 47, 10000 Zagreb</derivirana_varijabla>
  </DomainObject.Predmet.StrankaIDrugiAdressOIB>
  <DomainObject.Predmet.ProtustrankaIDrugiAdressOIB>
    <izvorni_sadrzaj>GRAINCOURT d.o.o. u likvidaciji, OIB 58692226703, Radnička cesta 47, 10000 Zagreb</izvorni_sadrzaj>
    <derivirana_varijabla naziv="DomainObject.Predmet.ProtustrankaIDrugiAdressOIB_1">GRAINCOURT d.o.o. u likvidaciji, OIB 58692226703,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GRAINCOURT d.o.o. u likvidaciji</item>
      <item>GRAINCOURT d.o.o. u likvidaciji</item>
      <item>Mara Ostojić</item>
    </izvorni_sadrzaj>
    <derivirana_varijabla naziv="DomainObject.Predmet.SudioniciListNaziv_1">
      <item>GRAINCOURT d.o.o. u likvidaciji</item>
      <item>GRAINCOURT d.o.o. u likvidaciji</item>
      <item>Mara Ostojić</item>
    </derivirana_varijabla>
  </DomainObject.Predmet.SudioniciListNaziv>
  <DomainObject.Predmet.SudioniciListAdressOIB>
    <izvorni_sadrzaj>
      <item>GRAINCOURT d.o.o. u likvidaciji, OIB 58692226703, Radnička cesta 47,10000 Zagreb</item>
      <item>GRAINCOURT d.o.o. u likvidaciji, OIB 58692226703, Radnička cesta 47,10000 Zagreb</item>
      <item>Mara Ostojić, OIB 24984103114, Iblerov Trg 2,10000 Zagreb</item>
    </izvorni_sadrzaj>
    <derivirana_varijabla naziv="DomainObject.Predmet.SudioniciListAdressOIB_1">
      <item>GRAINCOURT d.o.o. u likvidaciji, OIB 58692226703, Radnička cesta 47,10000 Zagreb</item>
      <item>GRAINCOURT d.o.o. u likvidaciji, OIB 58692226703, Radnička cesta 47,10000 Zagreb</item>
      <item>Mara Ostojić, OIB 24984103114, Iblerov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58692226703</item>
      <item>, OIB 58692226703</item>
      <item>, OIB 24984103114</item>
    </izvorni_sadrzaj>
    <derivirana_varijabla naziv="DomainObject.Predmet.SudioniciListNazivOIB_1">
      <item>, OIB 58692226703</item>
      <item>, OIB 58692226703</item>
      <item>, OIB 24984103114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041346-C64D-4B90-B18D-D690E156D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556</properties:Words>
  <properties:Characters>2975</properties:Characters>
  <properties:Lines>105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2018-12-27T13:09:00Z</dcterms:created>
  <dc:creator>hermanj</dc:creator>
  <cp:lastModifiedBy>Danijela Sekulić</cp:lastModifiedBy>
  <cp:lastPrinted>2018-12-27T13:08:00Z</cp:lastPrinted>
  <dcterms:modified xmlns:xsi="http://www.w3.org/2001/XMLSchema-instance" xsi:type="dcterms:W3CDTF">2018-12-27T13:10:00Z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 - radnik.docx)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