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ff91" w14:paraId="103ff91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2D224C">
        <w:rPr>
          <w:sz w:val="23"/>
          <w:szCs w:val="23"/>
        </w:rPr>
        <w:t xml:space="preserve">LOZA d.o.o. Nova Vas, Stranići kod Nove Vasi 25, OIB: 79161680654, 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2D224C">
        <w:rPr>
          <w:sz w:val="23"/>
          <w:szCs w:val="23"/>
        </w:rPr>
        <w:t>LOZA d.o.o. Nova Vas, Stranići kod Nove Vasi 25, OIB: 79161680654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2D224C">
        <w:rPr>
          <w:sz w:val="23"/>
          <w:szCs w:val="23"/>
        </w:rPr>
        <w:t xml:space="preserve">08. lipnja </w:t>
      </w:r>
      <w:r w:rsidR="002E4D4B">
        <w:rPr>
          <w:sz w:val="23"/>
          <w:szCs w:val="23"/>
        </w:rPr>
        <w:t xml:space="preserve">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2D224C">
        <w:rPr>
          <w:sz w:val="23"/>
          <w:szCs w:val="23"/>
        </w:rPr>
        <w:t>LOZA d.o.o. Nova Vas, Stranići kod Nove Vasi 25, OIB: 79161680654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2D224C">
        <w:rPr>
          <w:sz w:val="23"/>
          <w:szCs w:val="23"/>
        </w:rPr>
        <w:t>314</w:t>
      </w:r>
      <w:r>
        <w:rPr>
          <w:sz w:val="23"/>
          <w:szCs w:val="23"/>
        </w:rPr>
        <w:t xml:space="preserve"> dana, u ukupnom iznosu od </w:t>
      </w:r>
      <w:r w:rsidR="002D224C">
        <w:rPr>
          <w:sz w:val="23"/>
          <w:szCs w:val="23"/>
        </w:rPr>
        <w:t>118.183,19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2D224C">
        <w:rPr>
          <w:sz w:val="23"/>
          <w:szCs w:val="23"/>
        </w:rPr>
        <w:t>14. srpnja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1B244D">
        <w:rPr>
          <w:sz w:val="23"/>
          <w:szCs w:val="23"/>
        </w:rPr>
        <w:t>13</w:t>
      </w:r>
      <w:r>
        <w:rPr>
          <w:sz w:val="23"/>
          <w:szCs w:val="23"/>
        </w:rPr>
        <w:t xml:space="preserve"> spisa) iz koje proizlazi da je račun dužnika odblokiran.</w:t>
      </w:r>
      <w:r w:rsidR="002D224C">
        <w:rPr>
          <w:sz w:val="23"/>
          <w:szCs w:val="23"/>
        </w:rPr>
        <w:t xml:space="preserve"> Navedeno </w:t>
      </w:r>
      <w:r w:rsidR="00D856E6">
        <w:rPr>
          <w:sz w:val="23"/>
          <w:szCs w:val="23"/>
        </w:rPr>
        <w:t xml:space="preserve">proizlazi i iz podneska FINE </w:t>
      </w:r>
      <w:r w:rsidR="002D224C">
        <w:rPr>
          <w:sz w:val="23"/>
          <w:szCs w:val="23"/>
        </w:rPr>
        <w:t>od 24. lipnja 2016. godine (list 9 spisa).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D224C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0572E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751761">
        <w:rPr>
          <w:sz w:val="23"/>
          <w:szCs w:val="23"/>
        </w:rPr>
        <w:t>, v. r.</w:t>
      </w:r>
    </w:p>
    <w:p w:rsidRDefault="002D224C" w:rsidP="007E67C4" w:rsidR="002D224C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EDD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2D224C">
          <w:t>852/16 -</w:t>
        </w:r>
        <w:r w:rsidR="00751761">
          <w:t>10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2D224C">
      <w:t>852/16 -</w:t>
    </w:r>
    <w:r w:rsidR="00751761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572ED"/>
    <w:rsid w:val="001B244D"/>
    <w:rsid w:val="0027286E"/>
    <w:rsid w:val="002A0B16"/>
    <w:rsid w:val="002D224C"/>
    <w:rsid w:val="002E4D4B"/>
    <w:rsid w:val="00642D6B"/>
    <w:rsid w:val="00751761"/>
    <w:rsid w:val="00755F05"/>
    <w:rsid w:val="007C51BB"/>
    <w:rsid w:val="007C6EDD"/>
    <w:rsid w:val="007E67C4"/>
    <w:rsid w:val="008A2F01"/>
    <w:rsid w:val="008F6624"/>
    <w:rsid w:val="00921CDC"/>
    <w:rsid w:val="0095611E"/>
    <w:rsid w:val="009C5173"/>
    <w:rsid w:val="00A15928"/>
    <w:rsid w:val="00AE472F"/>
    <w:rsid w:val="00D856E6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E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E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E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E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E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E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E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E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St-852/2016-10</izvorni_sadrzaj>
    <derivirana_varijabla naziv="DomainObject.Oznaka_1">St-852/2016-10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LOZA d.o.o. NOVA VAS zastupanog po punomoćniku Mario Milokanović</izvorni_sadrzaj>
    <derivirana_varijabla naziv="DomainObject.Predmet.ProtustrankaFormated_1">  LOZA d.o.o. NOVA VAS zastupanog po punomoćniku Mario Milokanović</derivirana_varijabla>
  </DomainObject.Predmet.ProtustrankaFormated>
  <DomainObject.Predmet.ProtustrankaFormatedOIB>
    <izvorni_sadrzaj>  LOZA d.o.o. NOVA VAS, OIB 79161680654 zastupanog po punomoćniku Mario Milokanović</izvorni_sadrzaj>
    <derivirana_varijabla naziv="DomainObject.Predmet.ProtustrankaFormatedOIB_1">  LOZA d.o.o. NOVA VAS, OIB 79161680654 zastupanog po punomoćniku Mario Milokanović</derivirana_varijabla>
  </DomainObject.Predmet.ProtustrankaFormatedOIB>
  <DomainObject.Predmet.ProtustrankaFormatedWithAdress>
    <izvorni_sadrzaj> LOZA d.o.o. NOVA VAS, Stranići kod Nove Vasi 25, 52 440 Nova Vas zastupanog po punomoćniku Mario Milokanović</izvorni_sadrzaj>
    <derivirana_varijabla naziv="DomainObject.Predmet.ProtustrankaFormatedWithAdress_1"> LOZA d.o.o. NOVA VAS, Stranići kod Nove Vasi 25, 52 440 Nova Vas zastupanog po punomoćniku Mario Milokanović</derivirana_varijabla>
  </DomainObject.Predmet.ProtustrankaFormatedWithAdress>
  <DomainObject.Predmet.ProtustrankaFormatedWithAdressOIB>
    <izvorni_sadrzaj> LOZA d.o.o. NOVA VAS, OIB 79161680654, Stranići kod Nove Vasi 25, 52 440 Nova Vas zastupanog po punomoćniku Mario Milokanović</izvorni_sadrzaj>
    <derivirana_varijabla naziv="DomainObject.Predmet.ProtustrankaFormatedWithAdressOIB_1"> LOZA d.o.o. NOVA VAS, OIB 79161680654, Stranići kod Nove Vasi 25, 52 440 Nova Vas zastupanog po punomoćniku Mario Milokanović</derivirana_varijabla>
  </DomainObject.Predmet.ProtustrankaFormatedWithAdressOIB>
  <DomainObject.Predmet.ProtustrankaWithAdress>
    <izvorni_sadrzaj>LOZA d.o.o. NOVA VAS Stranići kod Nove Vasi 25, 52 440 Nova Vas</izvorni_sadrzaj>
    <derivirana_varijabla naziv="DomainObject.Predmet.ProtustrankaWithAdress_1">LOZA d.o.o. NOVA VAS Stranići kod Nove Vasi 25, 52 440 Nova Vas</derivirana_varijabla>
  </DomainObject.Predmet.ProtustrankaWithAdress>
  <DomainObject.Predmet.ProtustrankaWithAdressOIB>
    <izvorni_sadrzaj>LOZA d.o.o. NOVA VAS, OIB 79161680654, Stranići kod Nove Vasi 25, 52 440 Nova Vas</izvorni_sadrzaj>
    <derivirana_varijabla naziv="DomainObject.Predmet.ProtustrankaWithAdressOIB_1">LOZA d.o.o. NOVA VAS, OIB 79161680654, Stranići kod Nove Vasi 25, 52 440 Nova Vas</derivirana_varijabla>
  </DomainObject.Predmet.ProtustrankaWithAdressOIB>
  <DomainObject.Predmet.ProtustrankaNazivFormated>
    <izvorni_sadrzaj>LOZA d.o.o. NOVA VAS</izvorni_sadrzaj>
    <derivirana_varijabla naziv="DomainObject.Predmet.ProtustrankaNazivFormated_1">LOZA d.o.o. NOVA VAS</derivirana_varijabla>
  </DomainObject.Predmet.ProtustrankaNazivFormated>
  <DomainObject.Predmet.ProtustrankaNazivFormatedOIB>
    <izvorni_sadrzaj>LOZA d.o.o. NOVA VAS, OIB 79161680654</izvorni_sadrzaj>
    <derivirana_varijabla naziv="DomainObject.Predmet.ProtustrankaNazivFormatedOIB_1">LOZA d.o.o. NOVA VAS, OIB 79161680654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118183.19</izvorni_sadrzaj>
    <derivirana_varijabla naziv="DomainObject.Predmet.TrenutnaVrijednost_1">118183.19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LOZA d.o.o. NOVA VAS zastupanog po punomoćniku Mario Milokanović</item>
    </izvorni_sadrzaj>
    <derivirana_varijabla naziv="DomainObject.Predmet.ProtuStrankaListFormated_1">
      <item>LOZA d.o.o. NOVA VAS zastupanog po punomoćniku Mario Milokanović</item>
    </derivirana_varijabla>
  </DomainObject.Predmet.ProtuStrankaListFormated>
  <DomainObject.Predmet.ProtuStrankaListFormatedOIB>
    <izvorni_sadrzaj>
      <item>LOZA d.o.o. NOVA VAS, OIB 79161680654 zastupanog po punomoćniku Mario Milokanović</item>
    </izvorni_sadrzaj>
    <derivirana_varijabla naziv="DomainObject.Predmet.ProtuStrankaListFormatedOIB_1">
      <item>LOZA d.o.o. NOVA VAS, OIB 79161680654 zastupanog po punomoćniku Mario Milokanović</item>
    </derivirana_varijabla>
  </DomainObject.Predmet.ProtuStrankaListFormatedOIB>
  <DomainObject.Predmet.ProtuStrankaListFormatedWithAdress>
    <izvorni_sadrzaj>
      <item>LOZA d.o.o. NOVA VAS, Stranići kod Nove Vasi 25, 52 440 Nova Vas zastupanog po punomoćniku Mario Milokanović</item>
    </izvorni_sadrzaj>
    <derivirana_varijabla naziv="DomainObject.Predmet.ProtuStrankaListFormatedWithAdress_1">
      <item>LOZA d.o.o. NOVA VAS, Stranići kod Nove Vasi 25, 52 440 Nova Vas zastupanog po punomoćniku Mario Milokanović</item>
    </derivirana_varijabla>
  </DomainObject.Predmet.ProtuStrankaListFormatedWithAdress>
  <DomainObject.Predmet.ProtuStrankaListFormatedWithAdressOIB>
    <izvorni_sadrzaj>
      <item>LOZA d.o.o. NOVA VAS, OIB 79161680654, Stranići kod Nove Vasi 25, 52 440 Nova Vas zastupanog po punomoćniku Mario Milokanović</item>
    </izvorni_sadrzaj>
    <derivirana_varijabla naziv="DomainObject.Predmet.ProtuStrankaListFormatedWithAdressOIB_1">
      <item>LOZA d.o.o. NOVA VAS, OIB 79161680654, Stranići kod Nove Vasi 25, 52 440 Nova Vas zastupanog po punomoćniku Mario Milokanović</item>
    </derivirana_varijabla>
  </DomainObject.Predmet.ProtuStrankaListFormatedWithAdressOIB>
  <DomainObject.Predmet.ProtuStrankaListNazivFormated>
    <izvorni_sadrzaj>
      <item>LOZA d.o.o. NOVA VAS</item>
    </izvorni_sadrzaj>
    <derivirana_varijabla naziv="DomainObject.Predmet.ProtuStrankaListNazivFormated_1">
      <item>LOZA d.o.o. NOVA VAS</item>
    </derivirana_varijabla>
  </DomainObject.Predmet.ProtuStrankaListNazivFormated>
  <DomainObject.Predmet.ProtuStrankaListNazivFormatedOIB>
    <izvorni_sadrzaj>
      <item>LOZA d.o.o. NOVA VAS, OIB 79161680654</item>
    </izvorni_sadrzaj>
    <derivirana_varijabla naziv="DomainObject.Predmet.ProtuStrankaListNazivFormatedOIB_1">
      <item>LOZA d.o.o. NOVA VAS, OIB 79161680654</item>
    </derivirana_varijabla>
  </DomainObject.Predmet.ProtuStrankaListNazivFormatedOIB>
  <DomainObject.Predmet.OstaliListFormated>
    <izvorni_sadrzaj>
      <item>Mario Milokanović punomoćnik sudionika u postupku LOZA d.o.o. NOVA VAS</item>
    </izvorni_sadrzaj>
    <derivirana_varijabla naziv="DomainObject.Predmet.OstaliListFormated_1">
      <item>Mario Milokanović punomoćnik sudionika u postupku LOZA d.o.o. NOVA VAS</item>
    </derivirana_varijabla>
  </DomainObject.Predmet.OstaliListFormated>
  <DomainObject.Predmet.OstaliListFormatedOIB>
    <izvorni_sadrzaj>
      <item>Mario Milokanović, OIB 35949188255 punomoćnik sudionika u postupku LOZA d.o.o. NOVA VAS</item>
    </izvorni_sadrzaj>
    <derivirana_varijabla naziv="DomainObject.Predmet.OstaliListFormatedOIB_1">
      <item>Mario Milokanović, OIB 35949188255 punomoćnik sudionika u postupku LOZA d.o.o. NOVA VAS</item>
    </derivirana_varijabla>
  </DomainObject.Predmet.OstaliListFormatedOIB>
  <DomainObject.Predmet.OstaliListFormatedWithAdress>
    <izvorni_sadrzaj>
      <item>Mario Milokanović, Stranići Kod Nove Vasi 25, 52440 Stranići Kod Nove Vasi punomoćnik sudionika u postupku LOZA d.o.o. NOVA VAS</item>
    </izvorni_sadrzaj>
    <derivirana_varijabla naziv="DomainObject.Predmet.OstaliListFormatedWithAdress_1">
      <item>Mario Milokanović, Stranići Kod Nove Vasi 25, 52440 Stranići Kod Nove Vasi punomoćnik sudionika u postupku LOZA d.o.o. NOVA VAS</item>
    </derivirana_varijabla>
  </DomainObject.Predmet.OstaliListFormatedWithAdress>
  <DomainObject.Predmet.OstaliListFormatedWithAdressOIB>
    <izvorni_sadrzaj>
      <item>Mario Milokanović, OIB 35949188255, Stranići Kod Nove Vasi 25, 52440 Stranići Kod Nove Vasi punomoćnik sudionika u postupku LOZA d.o.o. NOVA VAS</item>
    </izvorni_sadrzaj>
    <derivirana_varijabla naziv="DomainObject.Predmet.OstaliListFormatedWithAdressOIB_1">
      <item>Mario Milokanović, OIB 35949188255, Stranići Kod Nove Vasi 25, 52440 Stranići Kod Nove Vasi punomoćnik sudionika u postupku LOZA d.o.o. NOVA VAS</item>
    </derivirana_varijabla>
  </DomainObject.Predmet.OstaliListFormatedWithAdressOIB>
  <DomainObject.Predmet.OstaliListNazivFormated>
    <izvorni_sadrzaj>
      <item>Mario Milokanović</item>
    </izvorni_sadrzaj>
    <derivirana_varijabla naziv="DomainObject.Predmet.OstaliListNazivFormated_1">
      <item>Mario Milokanović</item>
    </derivirana_varijabla>
  </DomainObject.Predmet.OstaliListNazivFormated>
  <DomainObject.Predmet.OstaliListNazivFormatedOIB>
    <izvorni_sadrzaj>
      <item>Mario Milokanović, OIB 35949188255</item>
    </izvorni_sadrzaj>
    <derivirana_varijabla naziv="DomainObject.Predmet.OstaliListNazivFormatedOIB_1">
      <item>Mario Milokanović, OIB 35949188255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St-852/2016-10</izvorni_sadrzaj>
    <derivirana_varijabla naziv="DomainObject.PoslovniBrojDokumenta_1">St-852/2016-10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LOZA d.o.o. NOVA VAS</izvorni_sadrzaj>
    <derivirana_varijabla naziv="DomainObject.Predmet.ProtustrankaIDrugi_1">LOZA d.o.o. NOVA VAS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LOZA d.o.o. NOVA VAS, OIB 79161680654, Stranići kod Nove Vasi 25, 52 440 Nova Vas</izvorni_sadrzaj>
    <derivirana_varijabla naziv="DomainObject.Predmet.ProtustrankaIDrugiAdressOIB_1">LOZA d.o.o. NOVA VAS, OIB 79161680654, Stranići kod Nove Vasi 25, 52 440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LOZA d.o.o. NOVA VAS</item>
      <item>Mario Milokanović</item>
    </izvorni_sadrzaj>
    <derivirana_varijabla naziv="DomainObject.Predmet.SudioniciListNaziv_1">
      <item>FINANCIJSKA AGENCIJA, RC RIJEKA, PODRUŽNICA PULA, PULA</item>
      <item>LOZA d.o.o. NOVA VAS</item>
      <item>Mario Milokanović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LOZA d.o.o. NOVA VAS, OIB 79161680654, Stranići kod Nove Vasi 25,52 440 Nova Vas</item>
      <item>Mario Milokanović, OIB 35949188255, Stranići Kod Nove Vasi 25,52440 Stranići Kod Nove Vasi</item>
    </izvorni_sadrzaj>
    <derivirana_varijabla naziv="DomainObject.Predmet.SudioniciListAdressOIB_1">
      <item>FINANCIJSKA AGENCIJA, RC RIJEKA, PODRUŽNICA PULA, PULA, OIB 85821130368, Ulica grada Vukovara 70,10000 Zagreb</item>
      <item>LOZA d.o.o. NOVA VAS, OIB 79161680654, Stranići kod Nove Vasi 25,52 440 Nova Vas</item>
      <item>Mario Milokanović, OIB 35949188255, Stranići Kod Nove Vasi 25,52440 Stranići Kod Nove Vasi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79161680654</item>
      <item>, OIB 35949188255</item>
    </izvorni_sadrzaj>
    <derivirana_varijabla naziv="DomainObject.Predmet.SudioniciListNazivOIB_1">
      <item>, OIB 85821130368</item>
      <item>, OIB 79161680654</item>
      <item>, OIB 35949188255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1768</properties:Characters>
  <properties:Lines>61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2016-08-01T08:04:00Z</dcterms:created>
  <dc:creator>Tijana Licul</dc:creator>
  <cp:lastModifiedBy>Jasmina Matika</cp:lastModifiedBy>
  <cp:lastPrinted>2016-08-02T06:25:00Z</cp:lastPrinted>
  <dcterms:modified xmlns:xsi="http://www.w3.org/2001/XMLSchema-instance" xsi:type="dcterms:W3CDTF">2016-08-02T10:52:00Z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