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4595" w14:paraId="b174595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 w:rsidRPr="0002371B">
      <w:pPr>
        <w:rPr>
          <w:rFonts w:hAnsi="Times New Roman" w:ascii="Times New Roman"/>
          <w:szCs w:val="24"/>
        </w:rPr>
      </w:pPr>
    </w:p>
    <w:p w:rsidRDefault="0002371B" w:rsidP="002B09B8" w:rsidR="002B09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Trgovački sud u Varaždinu,</w:t>
      </w:r>
      <w:r w:rsidRPr="002B09B8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B09B8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2B09B8">
        <w:rPr>
          <w:rFonts w:hAnsi="Times New Roman" w:ascii="Times New Roman"/>
          <w:sz w:val="24"/>
          <w:szCs w:val="24"/>
        </w:rPr>
        <w:t xml:space="preserve"> stečajnim dužnikom</w:t>
      </w:r>
      <w:r w:rsidR="002B09B8" w:rsidRPr="002B09B8">
        <w:rPr>
          <w:rFonts w:hAnsi="Times New Roman" w:ascii="Times New Roman"/>
          <w:sz w:val="24"/>
          <w:szCs w:val="24"/>
        </w:rPr>
        <w:t xml:space="preserve"> SLATKA BAJKA j.d.o.o. u stečaju, Sračinec, Varaždinska 21, OIB: 16178452170</w:t>
      </w:r>
      <w:r w:rsidRPr="002B09B8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2B09B8" w:rsidRPr="002B09B8">
        <w:rPr>
          <w:rFonts w:hAnsi="Times New Roman" w:ascii="Times New Roman"/>
          <w:sz w:val="24"/>
          <w:szCs w:val="24"/>
        </w:rPr>
        <w:t>21. veljače</w:t>
      </w:r>
      <w:r w:rsidR="00B40373" w:rsidRPr="002B09B8">
        <w:rPr>
          <w:rFonts w:hAnsi="Times New Roman" w:ascii="Times New Roman"/>
          <w:sz w:val="24"/>
          <w:szCs w:val="24"/>
        </w:rPr>
        <w:t xml:space="preserve"> 2017</w:t>
      </w:r>
      <w:r w:rsidRPr="002B09B8">
        <w:rPr>
          <w:rFonts w:hAnsi="Times New Roman" w:ascii="Times New Roman"/>
          <w:sz w:val="24"/>
          <w:szCs w:val="24"/>
        </w:rPr>
        <w:t xml:space="preserve">., dana </w:t>
      </w:r>
      <w:r w:rsidR="002B09B8" w:rsidRPr="002B09B8">
        <w:rPr>
          <w:rFonts w:hAnsi="Times New Roman" w:ascii="Times New Roman"/>
          <w:sz w:val="24"/>
          <w:szCs w:val="24"/>
        </w:rPr>
        <w:t>23. veljače</w:t>
      </w:r>
      <w:r w:rsidR="00B40373" w:rsidRPr="002B09B8">
        <w:rPr>
          <w:rFonts w:hAnsi="Times New Roman" w:ascii="Times New Roman"/>
          <w:sz w:val="24"/>
          <w:szCs w:val="24"/>
        </w:rPr>
        <w:t xml:space="preserve"> 2017</w:t>
      </w:r>
      <w:r w:rsidRPr="002B09B8">
        <w:rPr>
          <w:rFonts w:hAnsi="Times New Roman" w:ascii="Times New Roman"/>
          <w:sz w:val="24"/>
          <w:szCs w:val="24"/>
        </w:rPr>
        <w:t>. donosi</w:t>
      </w:r>
    </w:p>
    <w:p w:rsidRDefault="002B09B8" w:rsidP="002B09B8" w:rsidR="002B09B8" w:rsidRP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2B09B8" w:rsidR="002B09B8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B09B8" w:rsidP="002B09B8" w:rsidR="002B09B8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B09B8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2B09B8" w:rsidR="00B40373" w:rsidRPr="002B09B8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B40373" w:rsidP="00143D3E" w:rsidR="00B40373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640"/>
        <w:gridCol w:w="1555"/>
        <w:gridCol w:w="1516"/>
        <w:gridCol w:w="1487"/>
        <w:gridCol w:w="1412"/>
      </w:tblGrid>
      <w:tr w:rsidTr="00163EA8" w:rsidR="002B09B8" w:rsidRPr="00B40BEB">
        <w:trPr>
          <w:jc w:val="center"/>
        </w:trPr>
        <w:tc>
          <w:tcPr>
            <w:tcW w:type="dxa" w:w="1243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4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B09B8" w:rsidP="00163EA8" w:rsidR="002B09B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63EA8" w:rsidR="002B09B8" w:rsidRPr="00C46D4B">
        <w:trPr>
          <w:jc w:val="center"/>
        </w:trPr>
        <w:tc>
          <w:tcPr>
            <w:tcW w:type="dxa" w:w="1243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4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zastupano po Županijskom državnom odvjetništvu u Varaždinu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42 000 Varaždin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108.180,01 kn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108.180,01 kn</w:t>
            </w:r>
          </w:p>
        </w:tc>
      </w:tr>
      <w:tr w:rsidTr="00163EA8" w:rsidR="002B09B8" w:rsidRPr="00B40BEB">
        <w:trPr>
          <w:jc w:val="center"/>
        </w:trPr>
        <w:tc>
          <w:tcPr>
            <w:tcW w:type="dxa" w:w="1243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64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10 000 Zagreb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2.110,56 kn</w:t>
            </w:r>
          </w:p>
        </w:tc>
        <w:tc>
          <w:tcPr>
            <w:tcW w:type="auto" w:w="0"/>
          </w:tcPr>
          <w:p w:rsidRDefault="002B09B8" w:rsidP="00163EA8" w:rsidR="002B09B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2.110,56 kn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2B09B8" w:rsidP="002B09B8" w:rsidR="002B09B8">
      <w:pPr>
        <w:rPr>
          <w:rFonts w:hAnsi="Times New Roman" w:ascii="Times New Roman"/>
        </w:rPr>
      </w:pPr>
    </w:p>
    <w:p w:rsidRDefault="0002371B" w:rsidP="002B09B8" w:rsidR="002B09B8">
      <w:pPr>
        <w:rPr>
          <w:rFonts w:hAnsi="Times New Roman" w:ascii="Times New Roman"/>
          <w:sz w:val="24"/>
          <w:szCs w:val="24"/>
        </w:rPr>
      </w:pPr>
      <w:r w:rsidRPr="00300E63">
        <w:rPr>
          <w:rFonts w:hAnsi="Times New Roman" w:ascii="Times New Roman"/>
        </w:rPr>
        <w:t xml:space="preserve">U Varaždinu, </w:t>
      </w:r>
      <w:r w:rsidR="002B09B8">
        <w:rPr>
          <w:rFonts w:hAnsi="Times New Roman" w:ascii="Times New Roman"/>
        </w:rPr>
        <w:t>23. veljače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 w:rsidRPr="002B09B8">
        <w:rPr>
          <w:rFonts w:hAnsi="Times New Roman" w:ascii="Times New Roman"/>
          <w:sz w:val="24"/>
          <w:szCs w:val="24"/>
        </w:rPr>
        <w:tab/>
      </w:r>
    </w:p>
    <w:p w:rsidRDefault="009F378E" w:rsidP="002B09B8" w:rsidR="002B09B8" w:rsidRPr="002B09B8">
      <w:pPr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</w:p>
    <w:p w:rsidRDefault="002B09B8" w:rsidP="002B09B8" w:rsidR="002B09B8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SUDAC</w:t>
      </w:r>
    </w:p>
    <w:p w:rsidRDefault="002B09B8" w:rsidP="002B09B8" w:rsidR="002B09B8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B09B8" w:rsidP="002B09B8" w:rsidR="002B09B8" w:rsidRPr="002B09B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2B09B8" w:rsidR="00C61F72" w:rsidRPr="002B09B8">
      <w:pPr>
        <w:ind w:left="4956"/>
        <w:jc w:val="both"/>
        <w:rPr>
          <w:rFonts w:hAnsi="Times New Roman" w:ascii="Times New Roman"/>
          <w:sz w:val="24"/>
          <w:szCs w:val="24"/>
        </w:rPr>
      </w:pPr>
    </w:p>
    <w:sectPr w:rsidSect="002B09B8" w:rsidR="00C61F72" w:rsidRPr="002B09B8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465" w:rsidP="00702487" w:rsidR="00DD7465">
      <w:pPr>
        <w:spacing w:after="0"/>
      </w:pPr>
      <w:r>
        <w:separator/>
      </w:r>
    </w:p>
  </w:endnote>
  <w:endnote w:id="0" w:type="continuationSeparator">
    <w:p w:rsidRDefault="00DD7465" w:rsidP="00702487" w:rsidR="00DD74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465" w:rsidP="00702487" w:rsidR="00DD7465">
      <w:pPr>
        <w:spacing w:after="0"/>
      </w:pPr>
      <w:r>
        <w:separator/>
      </w:r>
    </w:p>
  </w:footnote>
  <w:footnote w:id="0" w:type="continuationSeparator">
    <w:p w:rsidRDefault="00DD7465" w:rsidP="00702487" w:rsidR="00DD746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2B09B8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B09B8">
          <w:rPr>
            <w:rFonts w:hAnsi="Times New Roman" w:ascii="Times New Roman"/>
            <w:sz w:val="24"/>
            <w:szCs w:val="24"/>
          </w:rPr>
          <w:t>760/16-21</w:t>
        </w:r>
      </w:p>
      <w:p w:rsidRDefault="002B09B8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  <w:p w:rsidRDefault="00424F05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2B09B8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2B09B8">
      <w:rPr>
        <w:rFonts w:hAnsi="Times New Roman" w:ascii="Times New Roman"/>
        <w:sz w:val="24"/>
        <w:szCs w:val="24"/>
      </w:rPr>
      <w:t>760/16-21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534C5"/>
    <w:rsid w:val="001834B7"/>
    <w:rsid w:val="00197B43"/>
    <w:rsid w:val="00215E46"/>
    <w:rsid w:val="00254290"/>
    <w:rsid w:val="002B09B8"/>
    <w:rsid w:val="00303A7E"/>
    <w:rsid w:val="00330E93"/>
    <w:rsid w:val="00333B38"/>
    <w:rsid w:val="00387CB0"/>
    <w:rsid w:val="00397FD1"/>
    <w:rsid w:val="003A7700"/>
    <w:rsid w:val="003F3F9D"/>
    <w:rsid w:val="00421240"/>
    <w:rsid w:val="00424F05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40373"/>
    <w:rsid w:val="00BA6AEA"/>
    <w:rsid w:val="00BC1B05"/>
    <w:rsid w:val="00C61F72"/>
    <w:rsid w:val="00CA4667"/>
    <w:rsid w:val="00CA6C92"/>
    <w:rsid w:val="00DD7465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St-760/2016-21</izvorni_sadrzaj>
    <derivirana_varijabla naziv="DomainObject.Oznaka_1">St-760/2016-21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BAJKA jednostavno društvo s ograničenom odgovornošću za trgovinu, proizvodnju i usluge u stečaju zastupanog po punomoćniku Ivana Moravec</izvorni_sadrzaj>
    <derivirana_varijabla naziv="DomainObject.Predmet.ProtustrankaFormated_1">  SLATKA BAJKA jednostavno društvo s ograničenom odgovornošću za trgovinu, proizvodnju i usluge u stečaju zastupanog po punomoćniku Ivana Moravec</derivirana_varijabla>
  </DomainObject.Predmet.ProtustrankaFormated>
  <DomainObject.Predmet.ProtustrankaFormatedOIB>
    <izvorni_sadrzaj>  SLATKA BAJKA jednostavno društvo s ograničenom odgovornošću za trgovinu, proizvodnju i usluge u stečaju, OIB 16178452170 zastupanog po punomoćniku Ivana Moravec</izvorni_sadrzaj>
    <derivirana_varijabla naziv="DomainObject.Predmet.ProtustrankaFormatedOIB_1">  SLATKA BAJKA jednostavno društvo s ograničenom odgovornošću za trgovinu, proizvodnju i usluge u stečaju, OIB 16178452170 zastupanog po punomoćniku Ivana Moravec</derivirana_varijabla>
  </DomainObject.Predmet.ProtustrankaFormatedOIB>
  <DomainObject.Predmet.ProtustrankaFormatedWithAdress>
    <izvorni_sadrzaj> SLATKA BAJKA jednostavno društvo s ograničenom odgovornošću za trgovinu, proizvodnju i usluge u stečaju, Varaždinska 21, 42209 Sračinec zastupanog po punomoćniku Ivana Moravec</izvorni_sadrzaj>
    <derivirana_varijabla naziv="DomainObject.Predmet.ProtustrankaFormatedWithAdress_1"> SLATKA BAJKA jednostavno društvo s ograničenom odgovornošću za trgovinu, proizvodnju i usluge u stečaju, Varaždinska 21, 42209 Sračinec zastupanog po punomoćniku Ivana Moravec</derivirana_varijabla>
  </DomainObject.Predmet.ProtustrankaFormatedWithAdress>
  <DomainObject.Predmet.ProtustrankaFormatedWithAdressOIB>
    <izvorni_sadrzaj> SLATKA BAJKA jednostavno društvo s ograničenom odgovornošću za trgovinu, proizvodnju i usluge u stečaju, OIB 16178452170, Varaždinska 21, 42209 Sračinec zastupanog po punomoćniku Ivana Moravec</izvorni_sadrzaj>
    <derivirana_varijabla naziv="DomainObject.Predmet.ProtustrankaFormatedWithAdressOIB_1"> SLATKA BAJKA jednostavno društvo s ograničenom odgovornošću za trgovinu, proizvodnju i usluge u stečaju, OIB 16178452170, Varaždinska 21, 42209 Sračinec zastupanog po punomoćniku Ivana Moravec</derivirana_varijabla>
  </DomainObject.Predmet.ProtustrankaFormatedWithAdressOIB>
  <DomainObject.Predmet.ProtustrankaWithAdress>
    <izvorni_sadrzaj>SLATKA BAJKA jednostavno društvo s ograničenom odgovornošću za trgovinu, proizvodnju i usluge u stečaju Varaždinska 21, 42209 Sračinec</izvorni_sadrzaj>
    <derivirana_varijabla naziv="DomainObject.Predmet.ProtustrankaWithAdress_1">SLATKA BAJKA jednostavno društvo s ograničenom odgovornošću za trgovinu, proizvodnju i usluge u stečaju Varaždinska 21, 42209 Sračinec</derivirana_varijabla>
  </DomainObject.Predmet.ProtustrankaWithAdress>
  <DomainObject.Predmet.ProtustrankaWithAdressOIB>
    <izvorni_sadrzaj>SLATKA BAJKA jednostavno društvo s ograničenom odgovornošću za trgovinu, proizvodnju i usluge u stečaju, OIB 16178452170, Varaždinska 21, 42209 Sračinec</izvorni_sadrzaj>
    <derivirana_varijabla naziv="DomainObject.Predmet.ProtustrankaWithAdressOIB_1">SLATKA BAJKA jednostavno društvo s ograničenom odgovornošću za trgovinu, proizvodnju i usluge u stečaju,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 u stečaju</izvorni_sadrzaj>
    <derivirana_varijabla naziv="DomainObject.Predmet.ProtustrankaNazivFormated_1">SLATKA BAJKA jednostavno društvo s ograničenom odgovornošću za trgovinu, proizvodnju i usluge u stečaju</derivirana_varijabla>
  </DomainObject.Predmet.ProtustrankaNazivFormated>
  <DomainObject.Predmet.ProtustrankaNazivFormatedOIB>
    <izvorni_sadrzaj>SLATKA BAJKA jednostavno društvo s ograničenom odgovornošću za trgovinu, proizvodnju i usluge u stečaju, OIB 16178452170</izvorni_sadrzaj>
    <derivirana_varijabla naziv="DomainObject.Predmet.ProtustrankaNazivFormatedOIB_1">SLATKA BAJKA jednostavno društvo s ograničenom odgovornošću za trgovinu, proizvodnju i usluge u stečaju,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 u stečaju zastupanog po punomoćniku Ivana Moravec</item>
    </izvorni_sadrzaj>
    <derivirana_varijabla naziv="DomainObject.Predmet.ProtuStrankaListFormated_1">
      <item>SLATKA BAJKA jednostavno društvo s ograničenom odgovornošću za trgovinu, proizvodnju i usluge u stečaju zastupanog po punomoćniku Ivana Moravec</item>
    </derivirana_varijabla>
  </DomainObject.Predmet.ProtuStrankaListFormated>
  <DomainObject.Predmet.ProtuStrankaListFormatedOIB>
    <izvorni_sadrzaj>
      <item>SLATKA BAJKA jednostavno društvo s ograničenom odgovornošću za trgovinu, proizvodnju i usluge u stečaju, OIB 16178452170 zastupanog po punomoćniku Ivana Moravec</item>
    </izvorni_sadrzaj>
    <derivirana_varijabla naziv="DomainObject.Predmet.ProtuStrankaListFormatedOIB_1">
      <item>SLATKA BAJKA jednostavno društvo s ograničenom odgovornošću za trgovinu, proizvodnju i usluge u stečaju, OIB 16178452170 zastupanog po punomoćniku Ivana Moravec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 u stečaju, Varaždinska 21, 42209 Sračinec zastupanog po punomoćniku Ivana Moravec</item>
    </izvorni_sadrzaj>
    <derivirana_varijabla naziv="DomainObject.Predmet.ProtuStrankaListFormatedWithAdress_1">
      <item>SLATKA BAJKA jednostavno društvo s ograničenom odgovornošću za trgovinu, proizvodnju i usluge u stečaju, Varaždinska 21, 42209 Sračinec zastupanog po punomoćniku Ivana Moravec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 u stečaju, OIB 16178452170, Varaždinska 21, 42209 Sračinec zastupanog po punomoćniku Ivana Moravec</item>
    </izvorni_sadrzaj>
    <derivirana_varijabla naziv="DomainObject.Predmet.ProtuStrankaListFormatedWithAdressOIB_1">
      <item>SLATKA BAJKA jednostavno društvo s ograničenom odgovornošću za trgovinu, proizvodnju i usluge u stečaju, OIB 16178452170, Varaždinska 21, 42209 Sračinec zastupanog po punomoćniku Ivana Moravec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 u stečaju</item>
    </izvorni_sadrzaj>
    <derivirana_varijabla naziv="DomainObject.Predmet.ProtuStrankaListNazivFormated_1">
      <item>SLATKA BAJKA jednostavno društvo s ograničenom odgovornošću za trgovinu, proizvodnju i usluge u stečaju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 u stečaju, OIB 16178452170</item>
    </izvorni_sadrzaj>
    <derivirana_varijabla naziv="DomainObject.Predmet.ProtuStrankaListNazivFormatedOIB_1">
      <item>SLATKA BAJKA jednostavno društvo s ograničenom odgovornošću za trgovinu, proizvodnju i usluge u stečaju,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  <item>Dubravko Franjo</item>
      <item>Zlatko Širanović</item>
      <item>Danijela Korent</item>
      <item>Ivana Moravec punomoćnik sudionika u postupku SLATKA BAJKA jednostavno društvo s ograničenom odgovornošću za trgovinu, proizvodnju i usluge u stečaju</item>
    </izvorni_sadrzaj>
    <derivirana_varijabla naziv="DomainObject.Predmet.OstaliListFormated_1">
      <item>sudski registar</item>
      <item>Županijsko državno odvjetništvo</item>
      <item>Miroslav Friščić</item>
      <item>Dubravko Franjo</item>
      <item>Zlatko Širanović</item>
      <item>Danijela Korent</item>
      <item>Ivana Moravec punomoćnik sudionika u postupku SLATKA BAJKA jednostavno društvo s ograničenom odgovornošću za trgovinu, proizvodnju i usluge u stečaju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 punomoćnik sudionika u postupku SLATKA BAJKA jednostavno društvo s ograničenom odgovornošću za trgovinu, proizvodnju i usluge u stečaju</item>
    </izvorni_sadrzaj>
    <derivirana_varijabla naziv="DomainObject.Predmet.OstaliList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 punomoćnik sudionika u postupku SLATKA BAJKA jednostavno društvo s ograničenom odgovornošću za trgovinu, proizvodnju i usluge u stečaju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  <item>Ivana Moravec, Braće Radića 6, 42000 Varaždin punomoćnik sudionika u postupku SLATKA BAJKA jednostavno društvo s ograničenom odgovornošću za trgovinu, proizvodnju i usluge u stečaju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  <item>Ivana Moravec, Braće Radića 6, 42000 Varaždin punomoćnik sudionika u postupku SLATKA BAJKA jednostavno društvo s ograničenom odgovornošću za trgovinu, proizvodnju i usluge u stečaju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  <item>Ivana Moravec, Braće Radića 6, 42000 Varaždin punomoćnik sudionika u postupku SLATKA BAJKA jednostavno društvo s ograničenom odgovornošću za trgovinu, proizvodnju i usluge u stečaju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  <item>Ivana Moravec, Braće Radića 6, 42000 Varaždin punomoćnik sudionika u postupku SLATKA BAJKA jednostavno društvo s ograničenom odgovornošću za trgovinu, proizvodnju i usluge u stečaju</item>
    </derivirana_varijabla>
  </DomainObject.Predmet.OstaliListFormatedWithAdressOIB>
  <DomainObject.Predmet.OstaliListNazivFormated>
    <izvorni_sadrzaj>
      <item>Županijsko državno odvjetništvo</item>
      <item>sudski registar</item>
      <item>Miroslav Friščić</item>
      <item>Dubravko Franjo</item>
      <item>Zlatko Širanović</item>
      <item>Danijela Korent</item>
      <item>Ivana Moravec</item>
    </izvorni_sadrzaj>
    <derivirana_varijabla naziv="DomainObject.Predmet.OstaliListNazivFormated_1">
      <item>Županijsko državno odvjetništvo</item>
      <item>sudski registar</item>
      <item>Miroslav Friščić</item>
      <item>Dubravko Franjo</item>
      <item>Zlatko Širanović</item>
      <item>Danijela Korent</item>
      <item>Ivana Moravec</item>
    </derivirana_varijabla>
  </DomainObject.Predmet.OstaliListNazivFormated>
  <DomainObject.Predmet.OstaliListNazivFormatedOIB>
    <izvorni_sadrzaj>
      <item>Županijsko državno odvjetništvo</item>
      <item>sudski registar</item>
      <item>Miroslav Friščić, OIB 06605419962</item>
      <item>Dubravko Franjo, OIB 11082280643</item>
      <item>Zlatko Širanović, OIB 30243185442</item>
      <item>Danijela Korent, OIB 13757254070</item>
      <item>Ivana Moravec</item>
    </izvorni_sadrzaj>
    <derivirana_varijabla naziv="DomainObject.Predmet.OstaliListNazivFormatedOIB_1">
      <item>Županijsko državno odvjetništvo</item>
      <item>sudski registar</item>
      <item>Miroslav Friščić, OIB 06605419962</item>
      <item>Dubravko Franjo, OIB 11082280643</item>
      <item>Zlatko Širanović, OIB 30243185442</item>
      <item>Danijela Korent, OIB 13757254070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St-760/2016-21</izvorni_sadrzaj>
    <derivirana_varijabla naziv="DomainObject.PoslovniBrojDokumenta_1">St-760/2016-21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 u stečaju</izvorni_sadrzaj>
    <derivirana_varijabla naziv="DomainObject.Predmet.ProtustrankaIDrugi_1">SLATKA BAJKA jednostavno društvo s ograničenom odgovornošću za trgovinu, proizvodnju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 u stečaju, OIB 16178452170, Varaždinska 21, 42209 Sračinec</izvorni_sadrzaj>
    <derivirana_varijabla naziv="DomainObject.Predmet.ProtustrankaIDrugiAdressOIB_1">SLATKA BAJKA jednostavno društvo s ograničenom odgovornošću za trgovinu, proizvodnju i usluge u stečaju,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BAJKA jednostavno društvo s ograničenom odgovornošću za trgovinu, proizvodnju i usluge u stečaju</item>
      <item>sudski registar</item>
      <item>Županijsko državno odvjetništvo</item>
      <item>Miroslav Friščić</item>
      <item>Dubravko Franjo</item>
      <item>Zlatko Širanović</item>
      <item>Danijela Korent</item>
      <item>Ivana Moravec</item>
    </izvorni_sadrzaj>
    <derivirana_varijabla naziv="DomainObject.Predmet.SudioniciListNaziv_1">
      <item>Financijska agencija</item>
      <item>SLATKA BAJKA jednostavno društvo s ograničenom odgovornošću za trgovinu, proizvodnju i usluge u stečaju</item>
      <item>sudski registar</item>
      <item>Županijsko državno odvjetništvo</item>
      <item>Miroslav Friščić</item>
      <item>Dubravko Franjo</item>
      <item>Zlatko Širanović</item>
      <item>Danijela Korent</item>
      <item>Ivana Moravec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 u stečaju,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  <item>Ivana Moravec, Braće Radića 6,42000 Varaždin</item>
    </izvorni_sadrzaj>
    <derivirana_varijabla naziv="DomainObject.Predmet.SudioniciListAdressOIB_1">
      <item>Financijska agencija, OIB 85821130368</item>
      <item>SLATKA BAJKA jednostavno društvo s ograničenom odgovornošću za trgovinu, proizvodnju i usluge u stečaju,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  <item>Ivana Moravec, Braće Radića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  <item>, OIB null</item>
    </izvorni_sadrzaj>
    <derivirana_varijabla naziv="DomainObject.Predmet.SudioniciListNazivOIB_1"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7B741-BEFE-41C1-AEFF-B4F5EB3A3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135</properties:Words>
  <properties:Characters>813</properties:Characters>
  <properties:Lines>70</properties:Lines>
  <properties:Paragraphs>29</properties:Paragraphs>
  <properties:TotalTime>148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2017-02-23T11:07:00Z</cp:lastPrinted>
  <dcterms:modified xmlns:xsi="http://www.w3.org/2001/XMLSchema-instance" xsi:type="dcterms:W3CDTF">2017-02-23T11:34:00Z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St-760/2016-21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