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fad8" w14:paraId="c0ffad8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F548A5">
        <w:rPr>
          <w:rFonts w:cs="Times New Roman" w:eastAsia="Times New Roman" w:hAnsi="Times New Roman" w:ascii="Times New Roman"/>
          <w:sz w:val="24"/>
          <w:szCs w:val="24"/>
          <w:lang w:eastAsia="hr-HR"/>
        </w:rPr>
        <w:t>81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365A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1C688E">
        <w:rPr>
          <w:szCs w:val="24"/>
        </w:rPr>
        <w:t>18. siječnja</w:t>
      </w:r>
      <w:r>
        <w:rPr>
          <w:szCs w:val="24"/>
        </w:rPr>
        <w:t xml:space="preserve"> 2016. za provedbu skraćenog stečajnoga postupka nad dužnikom </w:t>
      </w:r>
      <w:r w:rsidR="00F548A5">
        <w:t>VERAX j.</w:t>
      </w:r>
      <w:r w:rsidR="00E756DF">
        <w:t>d.o.o.</w:t>
      </w:r>
      <w:r>
        <w:t xml:space="preserve">, sa sjedištem u </w:t>
      </w:r>
      <w:r w:rsidR="00F548A5">
        <w:t xml:space="preserve">Dobroj Vodi (Grad Benkovac), Dobra Voda 38, </w:t>
      </w:r>
      <w:r>
        <w:t xml:space="preserve">OIB: </w:t>
      </w:r>
      <w:r w:rsidR="00F548A5">
        <w:t>13128883558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25D" w:rsidR="00000000">
      <w:pPr>
        <w:spacing w:lineRule="auto" w:line="240" w:after="0"/>
      </w:pPr>
      <w:r>
        <w:separator/>
      </w:r>
    </w:p>
  </w:endnote>
  <w:endnote w:id="0" w:type="continuationSeparator">
    <w:p w:rsidRDefault="00D8025D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25D" w:rsidR="00000000">
      <w:pPr>
        <w:spacing w:lineRule="auto" w:line="240" w:after="0"/>
      </w:pPr>
      <w:r>
        <w:separator/>
      </w:r>
    </w:p>
  </w:footnote>
  <w:footnote w:id="0" w:type="continuationSeparator">
    <w:p w:rsidRDefault="00D8025D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25D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1C688E"/>
    <w:rsid w:val="00355A1F"/>
    <w:rsid w:val="0039735D"/>
    <w:rsid w:val="003A4FE3"/>
    <w:rsid w:val="004730BE"/>
    <w:rsid w:val="00581576"/>
    <w:rsid w:val="007211F5"/>
    <w:rsid w:val="00750908"/>
    <w:rsid w:val="00767251"/>
    <w:rsid w:val="008C0EC0"/>
    <w:rsid w:val="0099290D"/>
    <w:rsid w:val="00A17B73"/>
    <w:rsid w:val="00A34F71"/>
    <w:rsid w:val="00A530A9"/>
    <w:rsid w:val="00A56A7E"/>
    <w:rsid w:val="00B01E8D"/>
    <w:rsid w:val="00CF77DF"/>
    <w:rsid w:val="00D365A6"/>
    <w:rsid w:val="00D8025D"/>
    <w:rsid w:val="00E1237E"/>
    <w:rsid w:val="00E756DF"/>
    <w:rsid w:val="00F548A5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2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2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2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2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2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2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2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2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VERAX jednostavno društvo s ograničenom odgovornošću za trgovinu i računalne usluge</izvorni_sadrzaj>
    <derivirana_varijabla naziv="DomainObject.Predmet.ProtustrankaFormated_1">  VERAX jednostavno društvo s ograničenom odgovornošću za trgovinu i računalne usluge</derivirana_varijabla>
  </DomainObject.Predmet.ProtustrankaFormated>
  <DomainObject.Predmet.ProtustrankaFormatedOIB>
    <izvorni_sadrzaj>  VERAX jednostavno društvo s ograničenom odgovornošću za trgovinu i računalne usluge, OIB 13128883558</izvorni_sadrzaj>
    <derivirana_varijabla naziv="DomainObject.Predmet.ProtustrankaFormatedOIB_1">  VERAX jednostavno društvo s ograničenom odgovornošću za trgovinu i računalne usluge, OIB 13128883558</derivirana_varijabla>
  </DomainObject.Predmet.ProtustrankaFormatedOIB>
  <DomainObject.Predmet.ProtustrankaFormatedWithAdress>
    <izvorni_sadrzaj> VERAX jednostavno društvo s ograničenom odgovornošću za trgovinu i računalne usluge, Dobra Voda 38, 23420 Dobra Voda</izvorni_sadrzaj>
    <derivirana_varijabla naziv="DomainObject.Predmet.ProtustrankaFormatedWithAdress_1"> VERAX jednostavno društvo s ograničenom odgovornošću za trgovinu i računalne usluge, Dobra Voda 38, 23420 Dobra Voda</derivirana_varijabla>
  </DomainObject.Predmet.ProtustrankaFormatedWithAdress>
  <DomainObject.Predmet.ProtustrankaFormatedWithAdressOIB>
    <izvorni_sadrzaj> VERAX jednostavno društvo s ograničenom odgovornošću za trgovinu i računalne usluge, OIB 13128883558, Dobra Voda 38, 23420 Dobra Voda</izvorni_sadrzaj>
    <derivirana_varijabla naziv="DomainObject.Predmet.ProtustrankaFormatedWithAdressOIB_1"> VERAX jednostavno društvo s ograničenom odgovornošću za trgovinu i računalne usluge, OIB 13128883558, Dobra Voda 38, 23420 Dobra Voda</derivirana_varijabla>
  </DomainObject.Predmet.ProtustrankaFormatedWithAdressOIB>
  <DomainObject.Predmet.ProtustrankaWithAdress>
    <izvorni_sadrzaj>VERAX jednostavno društvo s ograničenom odgovornošću za trgovinu i računalne usluge Dobra Voda 38, 23420 Dobra Voda</izvorni_sadrzaj>
    <derivirana_varijabla naziv="DomainObject.Predmet.ProtustrankaWithAdress_1">VERAX jednostavno društvo s ograničenom odgovornošću za trgovinu i računalne usluge Dobra Voda 38, 23420 Dobra Voda</derivirana_varijabla>
  </DomainObject.Predmet.ProtustrankaWithAdress>
  <DomainObject.Predmet.ProtustrankaWithAdressOIB>
    <izvorni_sadrzaj>VERAX jednostavno društvo s ograničenom odgovornošću za trgovinu i računalne usluge, OIB 13128883558, Dobra Voda 38, 23420 Dobra Voda</izvorni_sadrzaj>
    <derivirana_varijabla naziv="DomainObject.Predmet.ProtustrankaWithAdressOIB_1">VERAX jednostavno društvo s ograničenom odgovornošću za trgovinu i računalne usluge, OIB 13128883558, Dobra Voda 38, 23420 Dobra Voda</derivirana_varijabla>
  </DomainObject.Predmet.ProtustrankaWithAdressOIB>
  <DomainObject.Predmet.ProtustrankaNazivFormated>
    <izvorni_sadrzaj>VERAX jednostavno društvo s ograničenom odgovornošću za trgovinu i računalne usluge</izvorni_sadrzaj>
    <derivirana_varijabla naziv="DomainObject.Predmet.ProtustrankaNazivFormated_1">VERAX jednostavno društvo s ograničenom odgovornošću za trgovinu i računalne usluge</derivirana_varijabla>
  </DomainObject.Predmet.ProtustrankaNazivFormated>
  <DomainObject.Predmet.ProtustrankaNazivFormatedOIB>
    <izvorni_sadrzaj>VERAX jednostavno društvo s ograničenom odgovornošću za trgovinu i računalne usluge, OIB 13128883558</izvorni_sadrzaj>
    <derivirana_varijabla naziv="DomainObject.Predmet.ProtustrankaNazivFormatedOIB_1">VERAX jednostavno društvo s ograničenom odgovornošću za trgovinu i računalne usluge, OIB 13128883558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11624.60</izvorni_sadrzaj>
    <derivirana_varijabla naziv="DomainObject.Predmet.TrenutnaVrijednost_1">11624.60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VERAX jednostavno društvo s ograničenom odgovornošću za trgovinu i računalne usluge</item>
    </izvorni_sadrzaj>
    <derivirana_varijabla naziv="DomainObject.Predmet.ProtuStrankaListFormated_1">
      <item>VERAX jednostavno društvo s ograničenom odgovornošću za trgovinu i računalne usluge</item>
    </derivirana_varijabla>
  </DomainObject.Predmet.ProtuStrankaListFormated>
  <DomainObject.Predmet.ProtuStrankaListFormatedOIB>
    <izvorni_sadrzaj>
      <item>VERAX jednostavno društvo s ograničenom odgovornošću za trgovinu i računalne usluge, OIB 13128883558</item>
    </izvorni_sadrzaj>
    <derivirana_varijabla naziv="DomainObject.Predmet.ProtuStrankaListFormatedOIB_1">
      <item>VERAX jednostavno društvo s ograničenom odgovornošću za trgovinu i računalne usluge, OIB 13128883558</item>
    </derivirana_varijabla>
  </DomainObject.Predmet.ProtuStrankaListFormatedOIB>
  <DomainObject.Predmet.ProtuStrankaListFormatedWithAdress>
    <izvorni_sadrzaj>
      <item>VERAX jednostavno društvo s ograničenom odgovornošću za trgovinu i računalne usluge, Dobra Voda 38, 23420 Dobra Voda</item>
    </izvorni_sadrzaj>
    <derivirana_varijabla naziv="DomainObject.Predmet.ProtuStrankaListFormatedWithAdress_1">
      <item>VERAX jednostavno društvo s ograničenom odgovornošću za trgovinu i računalne usluge, Dobra Voda 38, 23420 Dobra Voda</item>
    </derivirana_varijabla>
  </DomainObject.Predmet.ProtuStrankaListFormatedWithAdress>
  <DomainObject.Predmet.ProtuStrankaListFormatedWithAdressOIB>
    <izvorni_sadrzaj>
      <item>VERAX jednostavno društvo s ograničenom odgovornošću za trgovinu i računalne usluge, OIB 13128883558, Dobra Voda 38, 23420 Dobra Voda</item>
    </izvorni_sadrzaj>
    <derivirana_varijabla naziv="DomainObject.Predmet.ProtuStrankaListFormatedWithAdressOIB_1">
      <item>VERAX jednostavno društvo s ograničenom odgovornošću za trgovinu i računalne usluge, OIB 13128883558, Dobra Voda 38, 23420 Dobra Voda</item>
    </derivirana_varijabla>
  </DomainObject.Predmet.ProtuStrankaListFormatedWithAdressOIB>
  <DomainObject.Predmet.ProtuStrankaListNazivFormated>
    <izvorni_sadrzaj>
      <item>VERAX jednostavno društvo s ograničenom odgovornošću za trgovinu i računalne usluge</item>
    </izvorni_sadrzaj>
    <derivirana_varijabla naziv="DomainObject.Predmet.ProtuStrankaListNazivFormated_1">
      <item>VERAX jednostavno društvo s ograničenom odgovornošću za trgovinu i računalne usluge</item>
    </derivirana_varijabla>
  </DomainObject.Predmet.ProtuStrankaListNazivFormated>
  <DomainObject.Predmet.ProtuStrankaListNazivFormatedOIB>
    <izvorni_sadrzaj>
      <item>VERAX jednostavno društvo s ograničenom odgovornošću za trgovinu i računalne usluge, OIB 13128883558</item>
    </izvorni_sadrzaj>
    <derivirana_varijabla naziv="DomainObject.Predmet.ProtuStrankaListNazivFormatedOIB_1">
      <item>VERAX jednostavno društvo s ograničenom odgovornošću za trgovinu i računalne usluge, OIB 13128883558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VERAX jednostavno društvo s ograničenom odgovornošću za trgovinu i računalne usluge</izvorni_sadrzaj>
    <derivirana_varijabla naziv="DomainObject.Predmet.ProtustrankaIDrugi_1">VERAX jednostavno društvo s ograničenom odgovornošću za trgovinu i računalne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VERAX jednostavno društvo s ograničenom odgovornošću za trgovinu i računalne usluge, OIB 13128883558, Dobra Voda 38, 23420 Dobra Voda</izvorni_sadrzaj>
    <derivirana_varijabla naziv="DomainObject.Predmet.ProtustrankaIDrugiAdressOIB_1">VERAX jednostavno društvo s ograničenom odgovornošću za trgovinu i računalne usluge, OIB 13128883558, Dobra Voda 38, 23420 Dobra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VERAX jednostavno društvo s ograničenom odgovornošću za trgovinu i računalne usluge</item>
    </izvorni_sadrzaj>
    <derivirana_varijabla naziv="DomainObject.Predmet.SudioniciListNaziv_1">
      <item>Financijska agencija</item>
      <item>VERAX jednostavno društvo s ograničenom odgovornošću za trgovinu i računalne usluge</item>
    </derivirana_varijabla>
  </DomainObject.Predmet.SudioniciListNaziv>
  <DomainObject.Predmet.SudioniciListAdressOIB>
    <izvorni_sadrzaj>
      <item>Financijska agencija, OIB 85821130368, Ivana Danila 4,23000 Zadar</item>
      <item>VERAX jednostavno društvo s ograničenom odgovornošću za trgovinu i računalne usluge, OIB 13128883558, Dobra Voda 38,23420 Dobra Voda</item>
    </izvorni_sadrzaj>
    <derivirana_varijabla naziv="DomainObject.Predmet.SudioniciListAdressOIB_1">
      <item>Financijska agencija, OIB 85821130368, Ivana Danila 4,23000 Zadar</item>
      <item>VERAX jednostavno društvo s ograničenom odgovornošću za trgovinu i računalne usluge, OIB 13128883558,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13128883558</item>
    </izvorni_sadrzaj>
    <derivirana_varijabla naziv="DomainObject.Predmet.SudioniciListNazivOIB_1">
      <item>, OIB 85821130368</item>
      <item>, OIB 13128883558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1180</properties:Characters>
  <properties:Lines>47</properties:Lines>
  <properties:Paragraphs>18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2017-02-02T10:42:00Z</dcterms:created>
  <dc:creator>Nena Mužanović</dc:creator>
  <cp:lastModifiedBy>Nena Mužanović</cp:lastModifiedBy>
  <cp:lastPrinted>2017-02-02T10:45:00Z</cp:lastPrinted>
  <dcterms:modified xmlns:xsi="http://www.w3.org/2001/XMLSchema-instance" xsi:type="dcterms:W3CDTF">2017-02-02T12:27:00Z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