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e21c" w14:paraId="a51e21c" w:rsidRDefault="007C05A8" w:rsidP="00910611" w:rsidR="007C05A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05A8" w:rsidP="00910611" w:rsidR="007C05A8">
      <w:r>
        <w:rPr>
          <w:rFonts w:eastAsia="MS Mincho"/>
        </w:rPr>
        <w:t>REPUBLIKA HRVATSKA</w:t>
      </w:r>
    </w:p>
    <w:p w:rsidRDefault="007C05A8" w:rsidP="00910611" w:rsidR="007C05A8">
      <w:r>
        <w:rPr>
          <w:rFonts w:eastAsia="MS Mincho"/>
        </w:rPr>
        <w:t>TRGOVAČKI SUD U RIJECI</w:t>
      </w:r>
    </w:p>
    <w:p w:rsidRDefault="007C05A8" w:rsidR="007C05A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C05A8" w:rsidP="00910611" w:rsidR="007C05A8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C14A59">
        <w:t>316</w:t>
      </w:r>
      <w:r w:rsidR="00B416A5">
        <w:t xml:space="preserve">/15, temeljem odredbe čl.430. Stečajnog zakona (NN 71/15), dana </w:t>
      </w:r>
      <w:r w:rsidR="00D01C71">
        <w:t>26.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C14A59">
        <w:rPr>
          <w:b/>
          <w:bCs/>
        </w:rPr>
        <w:t>HRVATSKA KULTURNO UMJETNIČKA UDRUGA "SLAVONSKO SRCE" Rijeka, B. S. Jurićeva 41, OIB 37082380734</w:t>
      </w:r>
      <w:r>
        <w:rPr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DC3EBD">
        <w:t>0</w:t>
      </w:r>
      <w:r w:rsidR="00D01C71">
        <w:t>1</w:t>
      </w:r>
      <w:r>
        <w:t xml:space="preserve">. rujna 2015. godine iznosi </w:t>
      </w:r>
      <w:r w:rsidR="00C14A59">
        <w:rPr>
          <w:b/>
        </w:rPr>
        <w:t>39.229,73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01C71">
        <w:t>26.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05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C14A59">
      <w:t>316</w:t>
    </w:r>
    <w:r w:rsidR="00B416A5">
      <w:t>/15-</w:t>
    </w:r>
    <w:r w:rsidR="00C14A5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C05A8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0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5A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5A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5A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5A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0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5A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5A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5A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5A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St-316/2015</izvorni_sadrzaj>
    <derivirana_varijabla naziv="DomainObject.Predmet.OznakaBroj_1">St-316/2015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kulturno umjetnička udruga SLAVONSKO SRCE  Rijeka</izvorni_sadrzaj>
    <derivirana_varijabla naziv="DomainObject.Predmet.ProtustrankaFormated_1">  Hrvatska kulturno umjetnička udruga SLAVONSKO SRCE  Rijeka</derivirana_varijabla>
  </DomainObject.Predmet.ProtustrankaFormated>
  <DomainObject.Predmet.ProtustrankaFormatedOIB>
    <izvorni_sadrzaj>  Hrvatska kulturno umjetnička udruga SLAVONSKO SRCE  Rijeka, OIB 37082380734</izvorni_sadrzaj>
    <derivirana_varijabla naziv="DomainObject.Predmet.ProtustrankaFormatedOIB_1">  Hrvatska kulturno umjetnička udruga SLAVONSKO SRCE  Rijeka, OIB 37082380734</derivirana_varijabla>
  </DomainObject.Predmet.ProtustrankaFormatedOIB>
  <DomainObject.Predmet.ProtustrankaFormatedWithAdress>
    <izvorni_sadrzaj> Hrvatska kulturno umjetnička udruga SLAVONSKO SRCE  Rijeka, Bože Starca Jurića 41, 51000 Rijeka</izvorni_sadrzaj>
    <derivirana_varijabla naziv="DomainObject.Predmet.ProtustrankaFormatedWithAdress_1"> Hrvatska kulturno umjetnička udruga SLAVONSKO SRCE  Rijeka, Bože Starca Jurića 41, 51000 Rijeka</derivirana_varijabla>
  </DomainObject.Predmet.ProtustrankaFormatedWithAdress>
  <DomainObject.Predmet.ProtustrankaFormatedWithAdressOIB>
    <izvorni_sadrzaj> Hrvatska kulturno umjetnička udruga SLAVONSKO SRCE  Rijeka, OIB 37082380734, Bože Starca Jurića 41, 51000 Rijeka</izvorni_sadrzaj>
    <derivirana_varijabla naziv="DomainObject.Predmet.ProtustrankaFormatedWithAdressOIB_1"> Hrvatska kulturno umjetnička udruga SLAVONSKO SRCE  Rijeka, OIB 37082380734, Bože Starca Jurića 41, 51000 Rijeka</derivirana_varijabla>
  </DomainObject.Predmet.ProtustrankaFormatedWithAdressOIB>
  <DomainObject.Predmet.ProtustrankaWithAdress>
    <izvorni_sadrzaj>Hrvatska kulturno umjetnička udruga SLAVONSKO SRCE  Rijeka Bože Starca Jurića 41, 51000 Rijeka</izvorni_sadrzaj>
    <derivirana_varijabla naziv="DomainObject.Predmet.ProtustrankaWithAdress_1">Hrvatska kulturno umjetnička udruga SLAVONSKO SRCE  Rijeka Bože Starca Jurića 41, 51000 Rijeka</derivirana_varijabla>
  </DomainObject.Predmet.ProtustrankaWithAdress>
  <DomainObject.Predmet.ProtustrankaWithAdressOIB>
    <izvorni_sadrzaj>Hrvatska kulturno umjetnička udruga SLAVONSKO SRCE  Rijeka, OIB 37082380734, Bože Starca Jurića 41, 51000 Rijeka</izvorni_sadrzaj>
    <derivirana_varijabla naziv="DomainObject.Predmet.ProtustrankaWithAdressOIB_1">Hrvatska kulturno umjetnička udruga SLAVONSKO SRCE  Rijeka, OIB 37082380734, Bože Starca Jurića 41, 51000 Rijeka</derivirana_varijabla>
  </DomainObject.Predmet.ProtustrankaWithAdressOIB>
  <DomainObject.Predmet.ProtustrankaNazivFormated>
    <izvorni_sadrzaj>Hrvatska kulturno umjetnička udruga SLAVONSKO SRCE  Rijeka</izvorni_sadrzaj>
    <derivirana_varijabla naziv="DomainObject.Predmet.ProtustrankaNazivFormated_1">Hrvatska kulturno umjetnička udruga SLAVONSKO SRCE  Rijeka</derivirana_varijabla>
  </DomainObject.Predmet.ProtustrankaNazivFormated>
  <DomainObject.Predmet.ProtustrankaNazivFormatedOIB>
    <izvorni_sadrzaj>Hrvatska kulturno umjetnička udruga SLAVONSKO SRCE  Rijeka, OIB 37082380734</izvorni_sadrzaj>
    <derivirana_varijabla naziv="DomainObject.Predmet.ProtustrankaNazivFormatedOIB_1">Hrvatska kulturno umjetnička udruga SLAVONSKO SRCE  Rijeka, OIB 37082380734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Hrvatska kulturno umjetnička udruga SLAVONSKO SRCE  Rijeka</item>
    </izvorni_sadrzaj>
    <derivirana_varijabla naziv="DomainObject.Predmet.ProtuStrankaListFormated_1">
      <item>Hrvatska kulturno umjetnička udruga SLAVONSKO SRCE  Rijeka</item>
    </derivirana_varijabla>
  </DomainObject.Predmet.ProtuStrankaListFormated>
  <DomainObject.Predmet.ProtuStrankaListFormatedOIB>
    <izvorni_sadrzaj>
      <item>Hrvatska kulturno umjetnička udruga SLAVONSKO SRCE  Rijeka, OIB 37082380734</item>
    </izvorni_sadrzaj>
    <derivirana_varijabla naziv="DomainObject.Predmet.ProtuStrankaListFormatedOIB_1">
      <item>Hrvatska kulturno umjetnička udruga SLAVONSKO SRCE  Rijeka, OIB 37082380734</item>
    </derivirana_varijabla>
  </DomainObject.Predmet.ProtuStrankaListFormatedOIB>
  <DomainObject.Predmet.ProtuStrankaListFormatedWithAdress>
    <izvorni_sadrzaj>
      <item>Hrvatska kulturno umjetnička udruga SLAVONSKO SRCE  Rijeka, Bože Starca Jurića 41, 51000 Rijeka</item>
    </izvorni_sadrzaj>
    <derivirana_varijabla naziv="DomainObject.Predmet.ProtuStrankaListFormatedWithAdress_1">
      <item>Hrvatska kulturno umjetnička udruga SLAVONSKO SRCE  Rijeka, Bože Starca Jurića 41, 51000 Rijeka</item>
    </derivirana_varijabla>
  </DomainObject.Predmet.ProtuStrankaListFormatedWithAdress>
  <DomainObject.Predmet.ProtuStrankaListFormatedWithAdressOIB>
    <izvorni_sadrzaj>
      <item>Hrvatska kulturno umjetnička udruga SLAVONSKO SRCE  Rijeka, OIB 37082380734, Bože Starca Jurića 41, 51000 Rijeka</item>
    </izvorni_sadrzaj>
    <derivirana_varijabla naziv="DomainObject.Predmet.ProtuStrankaListFormatedWithAdressOIB_1">
      <item>Hrvatska kulturno umjetnička udruga SLAVONSKO SRCE  Rijeka, OIB 37082380734, Bože Starca Jurića 41, 51000 Rijeka</item>
    </derivirana_varijabla>
  </DomainObject.Predmet.ProtuStrankaListFormatedWithAdressOIB>
  <DomainObject.Predmet.ProtuStrankaListNazivFormated>
    <izvorni_sadrzaj>
      <item>Hrvatska kulturno umjetnička udruga SLAVONSKO SRCE  Rijeka</item>
    </izvorni_sadrzaj>
    <derivirana_varijabla naziv="DomainObject.Predmet.ProtuStrankaListNazivFormated_1">
      <item>Hrvatska kulturno umjetnička udruga SLAVONSKO SRCE  Rijeka</item>
    </derivirana_varijabla>
  </DomainObject.Predmet.ProtuStrankaListNazivFormated>
  <DomainObject.Predmet.ProtuStrankaListNazivFormatedOIB>
    <izvorni_sadrzaj>
      <item>Hrvatska kulturno umjetnička udruga SLAVONSKO SRCE  Rijeka, OIB 37082380734</item>
    </izvorni_sadrzaj>
    <derivirana_varijabla naziv="DomainObject.Predmet.ProtuStrankaListNazivFormatedOIB_1">
      <item>Hrvatska kulturno umjetnička udruga SLAVONSKO SRCE  Rijeka, OIB 37082380734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Hrvatska kulturno umjetnička udruga SLAVONSKO SRCE  Rijeka</izvorni_sadrzaj>
    <derivirana_varijabla naziv="DomainObject.Predmet.ProtustrankaIDrugi_1">Hrvatska kulturno umjetnička udruga SLAVONSKO SRCE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Hrvatska kulturno umjetnička udruga SLAVONSKO SRCE  Rijeka, OIB 37082380734, Bože Starca Jurića 41, 51000 Rijeka</izvorni_sadrzaj>
    <derivirana_varijabla naziv="DomainObject.Predmet.ProtustrankaIDrugiAdressOIB_1">Hrvatska kulturno umjetnička udruga SLAVONSKO SRCE  Rijeka, OIB 37082380734, Bože Starca Jurića 41,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Hrvatska kulturno umjetnička udruga SLAVONSKO SRCE  Rijeka</item>
    </izvorni_sadrzaj>
    <derivirana_varijabla naziv="DomainObject.Predmet.SudioniciListNaziv_1">
      <item>FINA  Rijeka</item>
      <item>Hrvatska kulturno umjetnička udruga SLAVONSKO SRCE  Rijeka</item>
    </derivirana_varijabla>
  </DomainObject.Predmet.SudioniciListNaziv>
  <DomainObject.Predmet.SudioniciListAdressOIB>
    <izvorni_sadrzaj>
      <item>FINA  Rijeka, OIB 85821130368, Frana Kurelca 8,51000 Rijeka</item>
      <item>Hrvatska kulturno umjetnička udruga SLAVONSKO SRCE  Rijeka, OIB 37082380734, Bože Starca Jurića 41,51000 Rijeka</item>
    </izvorni_sadrzaj>
    <derivirana_varijabla naziv="DomainObject.Predmet.SudioniciListAdressOIB_1">
      <item>FINA  Rijeka, OIB 85821130368, Frana Kurelca 8,51000 Rijeka</item>
      <item>Hrvatska kulturno umjetnička udruga SLAVONSKO SRCE  Rijeka, OIB 37082380734, Bože Starca Jurića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37082380734</item>
    </izvorni_sadrzaj>
    <derivirana_varijabla naziv="DomainObject.Predmet.SudioniciListNazivOIB_1">
      <item>, OIB 85821130368</item>
      <item>, OIB 37082380734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5FD8A0-4D59-40CD-AC81-083F63A265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1420</properties:Characters>
  <properties:Lines>58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2015-11-26T07:54:00Z</cp:lastPrinted>
  <dcterms:modified xmlns:xsi="http://www.w3.org/2001/XMLSchema-instance" xsi:type="dcterms:W3CDTF">2015-11-26T07:54:00Z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