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929f" w14:paraId="567929f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F9475C">
        <w:t>951</w:t>
      </w:r>
      <w:r>
        <w:t>/</w:t>
      </w:r>
      <w:r w:rsidR="00B05DE7">
        <w:t>1</w:t>
      </w:r>
      <w:r w:rsidR="00F9475C">
        <w:t>6</w:t>
      </w:r>
      <w:r>
        <w:t>-</w:t>
      </w:r>
      <w:r w:rsidR="00F9475C">
        <w:t>2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</w:t>
      </w:r>
      <w:r w:rsidR="00F9475C">
        <w:t>za otvaranje</w:t>
      </w:r>
      <w:r w:rsidR="00E57829" w:rsidRPr="001F4418">
        <w:t xml:space="preserve"> stečajnog postupka nad </w:t>
      </w:r>
      <w:r w:rsidR="00E5083F">
        <w:t xml:space="preserve">dužnikom </w:t>
      </w:r>
      <w:r w:rsidR="00F9475C">
        <w:t>LENTIS d.o.o., Zadar, Put Pudarice 13/C, OIB: 11568528494</w:t>
      </w:r>
      <w:r w:rsidR="00E57829" w:rsidRPr="001F4418">
        <w:t xml:space="preserve">, koji </w:t>
      </w:r>
      <w:r w:rsidR="00F9475C">
        <w:t>je podnio vjerovnik AGENCIJA ZA LIJEKOVE I MEDICINSKE PROIZVODE, Zagreb, Ksaverska cesta 4, OIB: 37926884937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F9475C">
        <w:t>18. srpnja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F9475C">
        <w:t>AGENCIJA ZA LIJEKOVE I MEDICINSKE PROIZVODE, Zagreb</w:t>
      </w:r>
      <w:r w:rsidR="003F7656">
        <w:t xml:space="preserve">, </w:t>
      </w:r>
      <w:r w:rsidR="00082450">
        <w:t xml:space="preserve">za </w:t>
      </w:r>
      <w:r w:rsidR="00F9475C">
        <w:t xml:space="preserve">otvaranje </w:t>
      </w:r>
      <w:r w:rsidR="00082450">
        <w:t xml:space="preserve">stečajnog postupka nad dužnikom </w:t>
      </w:r>
      <w:r w:rsidR="00F9475C">
        <w:t>LENTIS d.o.o., Zadar, Put Pudarice 13/C, OIB: 11568528494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F9475C">
        <w:t>14. srpnja 2016.</w:t>
      </w:r>
      <w:r w:rsidR="0027304E">
        <w:t xml:space="preserve"> </w:t>
      </w:r>
      <w:r w:rsidR="00F9475C">
        <w:t xml:space="preserve">AGENCIJA ZA LIJEKOVE I MEDICINSKE PROIZVODE, Zagreb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F9475C">
        <w:t>otvaranje</w:t>
      </w:r>
      <w:r w:rsidR="0027304E" w:rsidRPr="001F4418">
        <w:t xml:space="preserve"> stečajnog postupka nad trgovačkim društvom </w:t>
      </w:r>
      <w:r w:rsidR="00F9475C">
        <w:t>LENTIS d.o.o., Zadar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</w:p>
    <w:p w:rsidRDefault="00971DE9" w:rsidP="0027304E" w:rsidR="008E678F">
      <w:pPr>
        <w:jc w:val="both"/>
      </w:pPr>
      <w:r>
        <w:tab/>
        <w:t>Uvidom u predmet ovog suda br. 1 St-</w:t>
      </w:r>
      <w:r w:rsidR="00F9475C">
        <w:t>726/16</w:t>
      </w:r>
      <w:r>
        <w:t xml:space="preserve"> utvrđeno je da je rješenjem br. 1 St-</w:t>
      </w:r>
      <w:r w:rsidR="00F9475C">
        <w:t>726/16</w:t>
      </w:r>
      <w:r w:rsidR="008F307C">
        <w:t>-</w:t>
      </w:r>
      <w:r w:rsidR="00F9475C">
        <w:t>9</w:t>
      </w:r>
      <w:r>
        <w:t xml:space="preserve"> od </w:t>
      </w:r>
      <w:r w:rsidR="00F9475C">
        <w:t>30. svibnja</w:t>
      </w:r>
      <w:r w:rsidR="008F307C">
        <w:t xml:space="preserve"> 2016</w:t>
      </w:r>
      <w:r w:rsidR="006B78E4">
        <w:t>.</w:t>
      </w:r>
      <w:r>
        <w:t xml:space="preserve"> otvoren stečajni postupak nad dužnikom </w:t>
      </w:r>
      <w:r w:rsidR="00F9475C">
        <w:t>LENTIS d.o.o., Zadar</w:t>
      </w:r>
      <w:r w:rsidRPr="006B78E4">
        <w:t>.</w:t>
      </w:r>
    </w:p>
    <w:p w:rsidRDefault="008E678F" w:rsidP="008E678F" w:rsidR="008E678F">
      <w:pPr>
        <w:ind w:firstLine="708"/>
        <w:jc w:val="both"/>
      </w:pPr>
      <w:r>
        <w:t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</w:t>
      </w:r>
      <w:r w:rsidRPr="0048795A">
        <w:t>Na</w:t>
      </w:r>
      <w:r>
        <w:t xml:space="preserve">rodne novine </w:t>
      </w:r>
      <w:r w:rsidRPr="0048795A">
        <w:t>broj</w:t>
      </w:r>
      <w:r>
        <w:t>:</w:t>
      </w:r>
      <w:r w:rsidRPr="0048795A">
        <w:t xml:space="preserve"> </w:t>
      </w:r>
      <w:r>
        <w:t xml:space="preserve">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>
      <w:pPr>
        <w:ind w:firstLine="708"/>
        <w:jc w:val="both"/>
      </w:pPr>
      <w:r>
        <w:t xml:space="preserve">Obzirom da je dakle o prijedlogu za </w:t>
      </w:r>
      <w:r w:rsidR="00F9475C">
        <w:t>otvaranje</w:t>
      </w:r>
      <w:r>
        <w:t xml:space="preserve"> stečajnog postupka sud već odlučio, a protiv jednog dužnika može se voditi samo jedan postupak budući je riječ o takozvanoj generalnoj ovrsi, to je</w:t>
      </w:r>
      <w:r w:rsidR="00DF6BB2">
        <w:t xml:space="preserve"> prijedlog valjalo odbaciti kao nedopušten</w:t>
      </w:r>
      <w:r w:rsidR="008E678F">
        <w:t>.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F9475C">
        <w:t>18. srpnja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F9475C" w:rsidP="008326B6" w:rsidR="00AD4B8C">
      <w:pPr>
        <w:jc w:val="right"/>
      </w:pPr>
      <w:r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F9475C" w:rsidP="00A52522" w:rsidR="00F9475C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lastRenderedPageBreak/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F9475C">
        <w:t xml:space="preserve"> - Agenciji za lijekove i medicinske proizvode, Zagreb, Ksaverska cesta 4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022FE">
      <w:rPr>
        <w:noProof/>
      </w:rPr>
      <w:t>2</w:t>
    </w:r>
    <w:r>
      <w:fldChar w:fldCharType="end"/>
    </w:r>
    <w:r>
      <w:t xml:space="preserve">                                                1St-</w:t>
    </w:r>
    <w:r w:rsidR="00F9475C">
      <w:t>951/16-2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022FE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9475C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2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2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LENTIS d.o.o. za trgovinu i usluge u stečaju</izvorni_sadrzaj>
    <derivirana_varijabla naziv="DomainObject.Predmet.ProtustrankaFormated_1">  LENTIS d.o.o. za trgovinu i usluge u stečaju</derivirana_varijabla>
  </DomainObject.Predmet.ProtustrankaFormated>
  <DomainObject.Predmet.ProtustrankaFormatedOIB>
    <izvorni_sadrzaj>  LENTIS d.o.o. za trgovinu i usluge u stečaju, OIB 11568528494</izvorni_sadrzaj>
    <derivirana_varijabla naziv="DomainObject.Predmet.ProtustrankaFormatedOIB_1">  LENTIS d.o.o. za trgovinu i usluge u stečaju, OIB 11568528494</derivirana_varijabla>
  </DomainObject.Predmet.ProtustrankaFormatedOIB>
  <DomainObject.Predmet.ProtustrankaFormatedWithAdress>
    <izvorni_sadrzaj> LENTIS d.o.o. za trgovinu i usluge u stečaju, Put Pudarice 13/C, 23000 Zadar</izvorni_sadrzaj>
    <derivirana_varijabla naziv="DomainObject.Predmet.ProtustrankaFormatedWithAdress_1"> LENTIS d.o.o. za trgovinu i usluge u stečaju, Put Pudarice 13/C, 23000 Zadar</derivirana_varijabla>
  </DomainObject.Predmet.ProtustrankaFormatedWithAdress>
  <DomainObject.Predmet.ProtustrankaFormatedWithAdressOIB>
    <izvorni_sadrzaj> LENTIS d.o.o. za trgovinu i usluge u stečaju, OIB 11568528494, Put Pudarice 13/C, 23000 Zadar</izvorni_sadrzaj>
    <derivirana_varijabla naziv="DomainObject.Predmet.ProtustrankaFormatedWithAdressOIB_1"> LENTIS d.o.o. za trgovinu i usluge u stečaju, OIB 11568528494, Put Pudarice 13/C, 23000 Zadar</derivirana_varijabla>
  </DomainObject.Predmet.ProtustrankaFormatedWithAdressOIB>
  <DomainObject.Predmet.ProtustrankaWithAdress>
    <izvorni_sadrzaj>LENTIS d.o.o. za trgovinu i usluge u stečaju Put Pudarice 13/C, 23000 Zadar</izvorni_sadrzaj>
    <derivirana_varijabla naziv="DomainObject.Predmet.ProtustrankaWithAdress_1">LENTIS d.o.o. za trgovinu i usluge u stečaju Put Pudarice 13/C, 23000 Zadar</derivirana_varijabla>
  </DomainObject.Predmet.ProtustrankaWithAdress>
  <DomainObject.Predmet.ProtustrankaWithAdressOIB>
    <izvorni_sadrzaj>LENTIS d.o.o. za trgovinu i usluge u stečaju, OIB 11568528494, Put Pudarice 13/C, 23000 Zadar</izvorni_sadrzaj>
    <derivirana_varijabla naziv="DomainObject.Predmet.ProtustrankaWithAdressOIB_1">LENTIS d.o.o. za trgovinu i usluge u stečaju, OIB 11568528494, Put Pudarice 13/C, 23000 Zadar</derivirana_varijabla>
  </DomainObject.Predmet.ProtustrankaWithAdressOIB>
  <DomainObject.Predmet.ProtustrankaNazivFormated>
    <izvorni_sadrzaj>LENTIS d.o.o. za trgovinu i usluge u stečaju</izvorni_sadrzaj>
    <derivirana_varijabla naziv="DomainObject.Predmet.ProtustrankaNazivFormated_1">LENTIS d.o.o. za trgovinu i usluge u stečaju</derivirana_varijabla>
  </DomainObject.Predmet.ProtustrankaNazivFormated>
  <DomainObject.Predmet.ProtustrankaNazivFormatedOIB>
    <izvorni_sadrzaj>LENTIS d.o.o. za trgovinu i usluge u stečaju, OIB 11568528494</izvorni_sadrzaj>
    <derivirana_varijabla naziv="DomainObject.Predmet.ProtustrankaNazivFormatedOIB_1">LENTIS d.o.o. za trgovinu i usluge u stečaju,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lijekove i medicinske proizvode</izvorni_sadrzaj>
    <derivirana_varijabla naziv="DomainObject.Predmet.StrankaFormated_1">  Agencija za lijekove i medicinske proizvode</derivirana_varijabla>
  </DomainObject.Predmet.StrankaFormated>
  <DomainObject.Predmet.StrankaFormatedOIB>
    <izvorni_sadrzaj>  Agencija za lijekove i medicinske proizvode, OIB 37926884937</izvorni_sadrzaj>
    <derivirana_varijabla naziv="DomainObject.Predmet.StrankaFormatedOIB_1">  Agencija za lijekove i medicinske proizvode, OIB 37926884937</derivirana_varijabla>
  </DomainObject.Predmet.StrankaFormatedOIB>
  <DomainObject.Predmet.StrankaFormatedWithAdress>
    <izvorni_sadrzaj> Agencija za lijekove i medicinske proizvode, Ksaverska cesta 4, 10000 Zagreb</izvorni_sadrzaj>
    <derivirana_varijabla naziv="DomainObject.Predmet.StrankaFormatedWithAdress_1"> Agencija za lijekove i medicinske proizvode, Ksaverska cesta 4, 10000 Zagreb</derivirana_varijabla>
  </DomainObject.Predmet.StrankaFormatedWithAdress>
  <DomainObject.Predmet.StrankaFormatedWithAdressOIB>
    <izvorni_sadrzaj> Agencija za lijekove i medicinske proizvode, OIB 37926884937, Ksaverska cesta 4, 10000 Zagreb</izvorni_sadrzaj>
    <derivirana_varijabla naziv="DomainObject.Predmet.StrankaFormatedWithAdressOIB_1"> Agencija za lijekove i medicinske proizvode, OIB 37926884937, Ksaverska cesta 4, 10000 Zagreb</derivirana_varijabla>
  </DomainObject.Predmet.StrankaFormatedWithAdressOIB>
  <DomainObject.Predmet.StrankaWithAdress>
    <izvorni_sadrzaj>Agencija za lijekove i medicinske proizvode Ksaverska cesta 4,10000 Zagreb</izvorni_sadrzaj>
    <derivirana_varijabla naziv="DomainObject.Predmet.StrankaWithAdress_1">Agencija za lijekove i medicinske proizvode Ksaverska cesta 4,10000 Zagreb</derivirana_varijabla>
  </DomainObject.Predmet.StrankaWithAdress>
  <DomainObject.Predmet.StrankaWithAdressOIB>
    <izvorni_sadrzaj>Agencija za lijekove i medicinske proizvode, OIB 37926884937, Ksaverska cesta 4,10000 Zagreb</izvorni_sadrzaj>
    <derivirana_varijabla naziv="DomainObject.Predmet.StrankaWithAdressOIB_1">Agencija za lijekove i medicinske proizvode, OIB 37926884937, Ksaverska cesta 4,10000 Zagreb</derivirana_varijabla>
  </DomainObject.Predmet.StrankaWithAdressOIB>
  <DomainObject.Predmet.StrankaNazivFormated>
    <izvorni_sadrzaj>Agencija za lijekove i medicinske proizvode</izvorni_sadrzaj>
    <derivirana_varijabla naziv="DomainObject.Predmet.StrankaNazivFormated_1">Agencija za lijekove i medicinske proizvode</derivirana_varijabla>
  </DomainObject.Predmet.StrankaNazivFormated>
  <DomainObject.Predmet.StrankaNazivFormatedOIB>
    <izvorni_sadrzaj>Agencija za lijekove i medicinske proizvode, OIB 37926884937</izvorni_sadrzaj>
    <derivirana_varijabla naziv="DomainObject.Predmet.StrankaNazivFormatedOIB_1">Agencija za lijekove i medicinske proizvode, OIB 37926884937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3887.50</izvorni_sadrzaj>
    <derivirana_varijabla naziv="DomainObject.Predmet.TrenutnaVrijednost_1">3887.50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Agencija za lijekove i medicinske proizvode</item>
    </izvorni_sadrzaj>
    <derivirana_varijabla naziv="DomainObject.Predmet.StrankaListFormated_1">
      <item>Agencija za lijekove i medicinske proizvode</item>
    </derivirana_varijabla>
  </DomainObject.Predmet.StrankaListFormated>
  <DomainObject.Predmet.StrankaListFormatedOIB>
    <izvorni_sadrzaj>
      <item>Agencija za lijekove i medicinske proizvode, OIB 37926884937</item>
    </izvorni_sadrzaj>
    <derivirana_varijabla naziv="DomainObject.Predmet.StrankaListFormatedOIB_1">
      <item>Agencija za lijekove i medicinske proizvode, OIB 37926884937</item>
    </derivirana_varijabla>
  </DomainObject.Predmet.StrankaListFormatedOIB>
  <DomainObject.Predmet.StrankaListFormatedWithAdress>
    <izvorni_sadrzaj>
      <item>Agencija za lijekove i medicinske proizvode, Ksaverska cesta 4, 10000 Zagreb</item>
    </izvorni_sadrzaj>
    <derivirana_varijabla naziv="DomainObject.Predmet.StrankaListFormatedWithAdress_1">
      <item>Agencija za lijekove i medicinske proizvode, Ksaverska cesta 4, 10000 Zagreb</item>
    </derivirana_varijabla>
  </DomainObject.Predmet.StrankaListFormatedWithAdress>
  <DomainObject.Predmet.StrankaListFormatedWithAdressOIB>
    <izvorni_sadrzaj>
      <item>Agencija za lijekove i medicinske proizvode, OIB 37926884937, Ksaverska cesta 4, 10000 Zagreb</item>
    </izvorni_sadrzaj>
    <derivirana_varijabla naziv="DomainObject.Predmet.StrankaListFormatedWithAdressOIB_1"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Agencija za lijekove i medicinske proizvode</item>
    </izvorni_sadrzaj>
    <derivirana_varijabla naziv="DomainObject.Predmet.StrankaListNazivFormated_1">
      <item>Agencija za lijekove i medicinske proizvode</item>
    </derivirana_varijabla>
  </DomainObject.Predmet.StrankaListNazivFormated>
  <DomainObject.Predmet.StrankaListNazivFormatedOIB>
    <izvorni_sadrzaj>
      <item>Agencija za lijekove i medicinske proizvode, OIB 37926884937</item>
    </izvorni_sadrzaj>
    <derivirana_varijabla naziv="DomainObject.Predmet.StrankaListNazivFormatedOIB_1">
      <item>Agencija za lijekove i medicinske proizvode, OIB 37926884937</item>
    </derivirana_varijabla>
  </DomainObject.Predmet.StrankaListNazivFormatedOIB>
  <DomainObject.Predmet.ProtuStrankaListFormated>
    <izvorni_sadrzaj>
      <item>LENTIS d.o.o. za trgovinu i usluge u stečaju</item>
    </izvorni_sadrzaj>
    <derivirana_varijabla naziv="DomainObject.Predmet.ProtuStrankaListFormated_1">
      <item>LENTIS d.o.o. za trgovinu i usluge u stečaju</item>
    </derivirana_varijabla>
  </DomainObject.Predmet.ProtuStrankaListFormated>
  <DomainObject.Predmet.ProtuStrankaListFormatedOIB>
    <izvorni_sadrzaj>
      <item>LENTIS d.o.o. za trgovinu i usluge u stečaju, OIB 11568528494</item>
    </izvorni_sadrzaj>
    <derivirana_varijabla naziv="DomainObject.Predmet.ProtuStrankaListFormatedOIB_1">
      <item>LENTIS d.o.o. za trgovinu i usluge u stečaju, OIB 11568528494</item>
    </derivirana_varijabla>
  </DomainObject.Predmet.ProtuStrankaListFormatedOIB>
  <DomainObject.Predmet.ProtuStrankaListFormatedWithAdress>
    <izvorni_sadrzaj>
      <item>LENTIS d.o.o. za trgovinu i usluge u stečaju, Put Pudarice 13/C, 23000 Zadar</item>
    </izvorni_sadrzaj>
    <derivirana_varijabla naziv="DomainObject.Predmet.ProtuStrankaListFormatedWithAdress_1">
      <item>LENTIS d.o.o. za trgovinu i usluge u stečaju, Put Pudarice 13/C, 23000 Zadar</item>
    </derivirana_varijabla>
  </DomainObject.Predmet.ProtuStrankaListFormatedWithAdress>
  <DomainObject.Predmet.ProtuStrankaListFormatedWithAdressOIB>
    <izvorni_sadrzaj>
      <item>LENTIS d.o.o. za trgovinu i usluge u stečaju, OIB 11568528494, Put Pudarice 13/C, 23000 Zadar</item>
    </izvorni_sadrzaj>
    <derivirana_varijabla naziv="DomainObject.Predmet.ProtuStrankaListFormatedWithAdressOIB_1">
      <item>LENTIS d.o.o. za trgovinu i usluge u stečaju, OIB 11568528494, Put Pudarice 13/C, 23000 Zadar</item>
    </derivirana_varijabla>
  </DomainObject.Predmet.ProtuStrankaListFormatedWithAdressOIB>
  <DomainObject.Predmet.ProtuStrankaListNazivFormated>
    <izvorni_sadrzaj>
      <item>LENTIS d.o.o. za trgovinu i usluge u stečaju</item>
    </izvorni_sadrzaj>
    <derivirana_varijabla naziv="DomainObject.Predmet.ProtuStrankaListNazivFormated_1">
      <item>LENTIS d.o.o. za trgovinu i usluge u stečaju</item>
    </derivirana_varijabla>
  </DomainObject.Predmet.ProtuStrankaListNazivFormated>
  <DomainObject.Predmet.ProtuStrankaListNazivFormatedOIB>
    <izvorni_sadrzaj>
      <item>LENTIS d.o.o. za trgovinu i usluge u stečaju, OIB 11568528494</item>
    </izvorni_sadrzaj>
    <derivirana_varijabla naziv="DomainObject.Predmet.ProtuStrankaListNazivFormatedOIB_1">
      <item>LENTIS d.o.o. za trgovinu i usluge u stečaju, OIB 11568528494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lijekove i medicinske proizvode</izvorni_sadrzaj>
    <derivirana_varijabla naziv="DomainObject.Predmet.StrankaIDrugi_1">Agencija za lijekove i medicinske proizvode</derivirana_varijabla>
  </DomainObject.Predmet.StrankaIDrugi>
  <DomainObject.Predmet.ProtustrankaIDrugi>
    <izvorni_sadrzaj>LENTIS d.o.o. za trgovinu i usluge u stečaju</izvorni_sadrzaj>
    <derivirana_varijabla naziv="DomainObject.Predmet.ProtustrankaIDrugi_1">LENTIS d.o.o. za trgovinu i usluge u stečaju</derivirana_varijabla>
  </DomainObject.Predmet.ProtustrankaIDrugi>
  <DomainObject.Predmet.StrankaIDrugiAdressOIB>
    <izvorni_sadrzaj>Agencija za lijekove i medicinske proizvode, OIB 37926884937, Ksaverska cesta 4, 10000 Zagreb</izvorni_sadrzaj>
    <derivirana_varijabla naziv="DomainObject.Predmet.StrankaIDrugiAdressOIB_1">Agencija za lijekove i medicinske proizvode, OIB 37926884937, Ksaverska cesta 4, 10000 Zagreb</derivirana_varijabla>
  </DomainObject.Predmet.StrankaIDrugiAdressOIB>
  <DomainObject.Predmet.ProtustrankaIDrugiAdressOIB>
    <izvorni_sadrzaj>LENTIS d.o.o. za trgovinu i usluge u stečaju, OIB 11568528494, Put Pudarice 13/C, 23000 Zadar</izvorni_sadrzaj>
    <derivirana_varijabla naziv="DomainObject.Predmet.ProtustrankaIDrugiAdressOIB_1">LENTIS d.o.o. za trgovinu i usluge u stečaju,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za lijekove i medicinske proizvode</item>
      <item>LENTIS d.o.o. za trgovinu i usluge u stečaju</item>
    </izvorni_sadrzaj>
    <derivirana_varijabla naziv="DomainObject.Predmet.SudioniciListNaziv_1">
      <item>Agencija za lijekove i medicinske proizvode</item>
      <item>LENTIS d.o.o. za trgovinu i usluge u stečaju</item>
    </derivirana_varijabla>
  </DomainObject.Predmet.SudioniciListNaziv>
  <DomainObject.Predmet.SudioniciListAdressOIB>
    <izvorni_sadrzaj>
      <item>Agencija za lijekove i medicinske proizvode, OIB 37926884937, Ksaverska cesta 4,10000 Zagreb</item>
      <item>LENTIS d.o.o. za trgovinu i usluge u stečaju, OIB 11568528494, Put Pudarice 13/C,23000 Zadar</item>
    </izvorni_sadrzaj>
    <derivirana_varijabla naziv="DomainObject.Predmet.SudioniciListAdressOIB_1">
      <item>Agencija za lijekove i medicinske proizvode, OIB 37926884937, Ksaverska cesta 4,10000 Zagreb</item>
      <item>LENTIS d.o.o. za trgovinu i usluge u stečaju, OIB 11568528494, Put Pudarice 13/C,23000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37926884937</item>
      <item>, OIB 11568528494</item>
    </izvorni_sadrzaj>
    <derivirana_varijabla naziv="DomainObject.Predmet.SudioniciListNazivOIB_1">
      <item>, OIB 37926884937</item>
      <item>, OIB 11568528494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93CCF-BE75-4117-B299-1547B16C2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380</properties:Words>
  <properties:Characters>1932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2016-07-18T06:16:00Z</dcterms:created>
  <dc:creator>Ardena Bajlo</dc:creator>
  <cp:lastModifiedBy>wsadmin</cp:lastModifiedBy>
  <cp:lastPrinted>2015-07-21T09:29:00Z</cp:lastPrinted>
  <dcterms:modified xmlns:xsi="http://www.w3.org/2001/XMLSchema-instance" xsi:type="dcterms:W3CDTF">2016-07-18T09:39:00Z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