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1b99" w14:paraId="a011b99" w:rsidRDefault="00A52412" w:rsidP="00A52412" w:rsidR="00A5241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52412" w:rsidP="00A52412" w:rsidR="00A5241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A52412" w:rsidP="00A52412" w:rsidR="00A52412" w:rsidRPr="00A01367">
      <w:r w:rsidRPr="00A01367">
        <w:t xml:space="preserve"> TRGOVAČKI SUD U PAZINU</w:t>
      </w:r>
    </w:p>
    <w:p w:rsidRDefault="00A52412" w:rsidP="00A52412" w:rsidR="00A52412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St-697</w:t>
      </w:r>
      <w:r w:rsidRPr="00A01367">
        <w:t>/1</w:t>
      </w:r>
      <w:r>
        <w:t>6</w:t>
      </w:r>
      <w:r w:rsidRPr="00A01367">
        <w:t>-</w:t>
      </w:r>
      <w:r>
        <w:t>8</w:t>
      </w:r>
    </w:p>
    <w:p w:rsidRDefault="00A52412" w:rsidP="00A52412" w:rsidR="00A52412">
      <w:pPr>
        <w:jc w:val="both"/>
      </w:pPr>
    </w:p>
    <w:p w:rsidRDefault="00A52412" w:rsidP="00A52412" w:rsidR="00A52412" w:rsidRPr="00A01367">
      <w:pPr>
        <w:jc w:val="both"/>
      </w:pPr>
    </w:p>
    <w:p w:rsidRDefault="00A52412" w:rsidP="00A52412" w:rsidR="00A52412" w:rsidRPr="00A01367">
      <w:pPr>
        <w:jc w:val="center"/>
      </w:pPr>
      <w:r w:rsidRPr="00A01367">
        <w:t>R E P U B L I K A  H R V A T S K A</w:t>
      </w:r>
    </w:p>
    <w:p w:rsidRDefault="00A52412" w:rsidP="00A52412" w:rsidR="00A52412" w:rsidRPr="00A01367"/>
    <w:p w:rsidRDefault="00A52412" w:rsidP="00A52412" w:rsidR="00A52412" w:rsidRPr="00A01367">
      <w:pPr>
        <w:jc w:val="center"/>
      </w:pPr>
      <w:r w:rsidRPr="00A01367">
        <w:t>R J E Š E NJ E</w:t>
      </w:r>
    </w:p>
    <w:p w:rsidRDefault="00A52412" w:rsidP="00A52412" w:rsidR="00A52412" w:rsidRPr="00A01367"/>
    <w:p w:rsidRDefault="00A52412" w:rsidP="00A52412" w:rsidR="00A52412" w:rsidRPr="00A52412">
      <w:pPr>
        <w:jc w:val="both"/>
      </w:pPr>
      <w:r w:rsidRPr="00A52412">
        <w:tab/>
        <w:t xml:space="preserve">Trgovački sud u Pazinu, po stečajnom sucu Adrijani Labinjan Skok, po zahtjevu FINA-e, OIB: 85821130368, RC Rijeka, Podružnica Pula, </w:t>
      </w:r>
      <w:proofErr w:type="spellStart"/>
      <w:r w:rsidRPr="00A52412">
        <w:t>Giardini</w:t>
      </w:r>
      <w:proofErr w:type="spellEnd"/>
      <w:r w:rsidRPr="00A52412">
        <w:t xml:space="preserve"> 5, za provedbu stečajnog postupka nad dužnikom KORNETI LORIK d.o.o., Pula, </w:t>
      </w:r>
      <w:proofErr w:type="spellStart"/>
      <w:r w:rsidRPr="00A52412">
        <w:t>Jeromelina</w:t>
      </w:r>
      <w:proofErr w:type="spellEnd"/>
      <w:r w:rsidRPr="00A52412">
        <w:t xml:space="preserve"> 53, OIB: 32237874889, dana </w:t>
      </w:r>
      <w:r>
        <w:t>6. srpnja</w:t>
      </w:r>
      <w:r w:rsidRPr="00A52412">
        <w:t xml:space="preserve"> 2016. </w:t>
      </w:r>
    </w:p>
    <w:p w:rsidRDefault="00A52412" w:rsidP="00A52412" w:rsidR="00A52412" w:rsidRPr="004368B3">
      <w:pPr>
        <w:jc w:val="both"/>
      </w:pPr>
    </w:p>
    <w:p w:rsidRDefault="00A52412" w:rsidP="00A52412" w:rsidR="00A52412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A52412" w:rsidP="00A52412" w:rsidR="00A52412" w:rsidRPr="00A01367">
      <w:pPr>
        <w:ind w:firstLine="708"/>
      </w:pPr>
    </w:p>
    <w:p w:rsidRDefault="00A52412" w:rsidP="00A52412" w:rsidR="00A52412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A52412">
        <w:t xml:space="preserve">KORNETI LORIK d.o.o., Pula, </w:t>
      </w:r>
      <w:proofErr w:type="spellStart"/>
      <w:r w:rsidRPr="00A52412">
        <w:t>Jeromelina</w:t>
      </w:r>
      <w:proofErr w:type="spellEnd"/>
      <w:r w:rsidRPr="00A52412">
        <w:t xml:space="preserve"> 53, OIB: 32237874889</w:t>
      </w:r>
      <w:r>
        <w:t>, koji je zaprimljen 21. travnja 2016.</w:t>
      </w:r>
    </w:p>
    <w:p w:rsidRDefault="00A52412" w:rsidP="00A52412" w:rsidR="00A52412" w:rsidRPr="00AF2C1B">
      <w:pPr>
        <w:jc w:val="both"/>
      </w:pPr>
    </w:p>
    <w:p w:rsidRDefault="00A52412" w:rsidP="00A52412" w:rsidR="00A52412" w:rsidRPr="00A01367">
      <w:pPr>
        <w:jc w:val="center"/>
      </w:pPr>
      <w:r w:rsidRPr="00A01367">
        <w:t>Obrazloženje</w:t>
      </w:r>
    </w:p>
    <w:p w:rsidRDefault="00A52412" w:rsidP="00A52412" w:rsidR="00A52412" w:rsidRPr="00A01367"/>
    <w:p w:rsidRDefault="00A52412" w:rsidP="00A52412" w:rsidR="00A52412">
      <w:pPr>
        <w:jc w:val="both"/>
      </w:pPr>
      <w:r w:rsidRPr="00A01367">
        <w:tab/>
        <w:t xml:space="preserve">Iz </w:t>
      </w:r>
      <w:r>
        <w:t xml:space="preserve">Potvrde FINA-e od 1.7.2016.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A52412" w:rsidP="00A52412" w:rsidR="00A52412">
      <w:pPr>
        <w:jc w:val="both"/>
      </w:pPr>
      <w:r w:rsidRPr="00A01367">
        <w:tab/>
      </w:r>
    </w:p>
    <w:p w:rsidRDefault="00A52412" w:rsidP="00A52412" w:rsidR="00A52412" w:rsidRPr="00A01367">
      <w:pPr>
        <w:jc w:val="both"/>
      </w:pPr>
    </w:p>
    <w:p w:rsidRDefault="00A52412" w:rsidP="00A52412" w:rsidR="00A52412" w:rsidRPr="00A01367">
      <w:pPr>
        <w:jc w:val="center"/>
      </w:pPr>
      <w:r w:rsidRPr="00A01367">
        <w:t xml:space="preserve">U Pazinu, </w:t>
      </w:r>
      <w:r>
        <w:t>6. srpnja</w:t>
      </w:r>
      <w:r w:rsidRPr="00A01367">
        <w:t xml:space="preserve"> 2016.</w:t>
      </w:r>
    </w:p>
    <w:p w:rsidRDefault="00A52412" w:rsidP="00A52412" w:rsidR="00A52412">
      <w:pPr>
        <w:jc w:val="center"/>
      </w:pPr>
      <w:r w:rsidRPr="00A01367">
        <w:t xml:space="preserve">  </w:t>
      </w:r>
    </w:p>
    <w:p w:rsidRDefault="00A52412" w:rsidP="00A52412" w:rsidR="00A52412" w:rsidRPr="00A01367">
      <w:pPr>
        <w:jc w:val="center"/>
      </w:pPr>
    </w:p>
    <w:p w:rsidRDefault="00A52412" w:rsidP="00A52412" w:rsidR="00A52412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A52412" w:rsidP="00A52412" w:rsidR="00A5241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A52412" w:rsidP="00A52412" w:rsidR="00A52412" w:rsidRPr="00A01367">
      <w:pPr>
        <w:jc w:val="both"/>
      </w:pPr>
    </w:p>
    <w:p w:rsidRDefault="00A52412" w:rsidP="00A52412" w:rsidR="00A52412">
      <w:pPr>
        <w:jc w:val="both"/>
      </w:pPr>
    </w:p>
    <w:p w:rsidRDefault="00A52412" w:rsidP="00A52412" w:rsidR="00A52412" w:rsidRPr="00A01367">
      <w:pPr>
        <w:jc w:val="both"/>
      </w:pPr>
    </w:p>
    <w:p w:rsidRDefault="00A52412" w:rsidP="00A52412" w:rsidR="00A52412" w:rsidRPr="00A01367">
      <w:r w:rsidRPr="00A01367">
        <w:t>UPUTA O PRAVNOM LIJEKU:</w:t>
      </w:r>
    </w:p>
    <w:p w:rsidRDefault="00A52412" w:rsidP="00A52412" w:rsidR="00A52412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A52412" w:rsidP="00A52412" w:rsidR="00A52412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A52412" w:rsidP="00A52412" w:rsidR="00A52412" w:rsidRPr="00A01367">
      <w:pPr>
        <w:jc w:val="both"/>
      </w:pPr>
    </w:p>
    <w:p w:rsidRDefault="00A52412" w:rsidP="00A52412" w:rsidR="00A52412" w:rsidRPr="00A01367">
      <w:pPr>
        <w:jc w:val="both"/>
      </w:pPr>
      <w:r w:rsidRPr="00A01367">
        <w:t>DNA:</w:t>
      </w:r>
    </w:p>
    <w:p w:rsidRDefault="00A52412" w:rsidP="00A52412" w:rsidR="00A52412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A52412" w:rsidP="00A52412" w:rsidR="00A52412">
      <w:r w:rsidRPr="00A01367">
        <w:t>- dužnik</w:t>
      </w:r>
    </w:p>
    <w:p w:rsidRDefault="00A52412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131" w:rsidR="00000000">
      <w:r>
        <w:separator/>
      </w:r>
    </w:p>
  </w:endnote>
  <w:endnote w:id="0" w:type="continuationSeparator">
    <w:p w:rsidRDefault="000D013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131" w:rsidR="00000000">
      <w:r>
        <w:separator/>
      </w:r>
    </w:p>
  </w:footnote>
  <w:footnote w:id="0" w:type="continuationSeparator">
    <w:p w:rsidRDefault="000D013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5241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0D013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412"/>
    <w:rsid w:val="000D0131"/>
    <w:rsid w:val="00554328"/>
    <w:rsid w:val="00985388"/>
    <w:rsid w:val="00A5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41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4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241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4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41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41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4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241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4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41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27515.91</izvorni_sadrzaj>
    <derivirana_varijabla naziv="DomainObject.Predmet.TrenutnaVrijednost_1">27515.91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Ulica grada Vukovara 70,10000 Zagreb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1278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2016-07-06T10:45:00Z</dcterms:created>
  <dc:creator>Jasmina Matika</dc:creator>
  <cp:lastModifiedBy>Jasmina Matika</cp:lastModifiedBy>
  <dcterms:modified xmlns:xsi="http://www.w3.org/2001/XMLSchema-instance" xsi:type="dcterms:W3CDTF">2016-07-06T10:49:00Z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