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e4ff" w14:paraId="644e4ff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174623">
        <w:t>557</w:t>
      </w:r>
      <w:r w:rsidR="001A2481" w:rsidRPr="000351DA">
        <w:t>/</w:t>
      </w:r>
      <w:r w:rsidR="0012230F">
        <w:t>20</w:t>
      </w:r>
      <w:r w:rsidR="001A2481" w:rsidRPr="000351DA">
        <w:t>1</w:t>
      </w:r>
      <w:r w:rsidR="005D0B2D">
        <w:t>6</w:t>
      </w:r>
      <w:r w:rsidR="0024291D">
        <w:t>-</w:t>
      </w:r>
      <w:r w:rsidR="00CA3C2D">
        <w:t>16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2230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BA710C" w:rsidP="00BA710C" w:rsidR="00BA710C">
      <w:r w:rsidRPr="00AC26FF">
        <w:t xml:space="preserve">Predmet: </w:t>
      </w:r>
      <w:r w:rsidR="00174623">
        <w:t>SHATRI j.d.o.o., Vir, Ulica Borisa Krnčevića 64, OIB: 77989334724</w:t>
      </w:r>
    </w:p>
    <w:p w:rsidRDefault="00BA710C" w:rsidP="00BA710C" w:rsidR="00BA710C" w:rsidRPr="00AC26FF"/>
    <w:p w:rsidRDefault="00BA710C" w:rsidP="0012230F" w:rsidR="00BA710C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74623">
        <w:t>SHATRI j.d.o.o., Vir, Ulica Borisa Krnčevića 64, OIB: 77989334724</w:t>
      </w:r>
      <w:r>
        <w:t>.</w:t>
      </w:r>
    </w:p>
    <w:p w:rsidRDefault="00BA710C" w:rsidP="0012230F" w:rsidR="00BA710C" w:rsidRPr="00F75AF5">
      <w:pPr>
        <w:jc w:val="both"/>
      </w:pPr>
    </w:p>
    <w:p w:rsidRDefault="00BA710C" w:rsidP="0012230F" w:rsidR="00BA710C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BA710C" w:rsidP="0012230F" w:rsidR="00BA710C" w:rsidRPr="00A066D0">
      <w:pPr>
        <w:jc w:val="both"/>
      </w:pPr>
      <w:r w:rsidRPr="00A066D0">
        <w:tab/>
      </w:r>
      <w:r w:rsidRPr="00A066D0">
        <w:tab/>
      </w:r>
    </w:p>
    <w:p w:rsidRDefault="00BA710C" w:rsidP="00BA710C" w:rsidR="00BA710C" w:rsidRPr="00A066D0">
      <w:pPr>
        <w:jc w:val="center"/>
      </w:pPr>
      <w:r>
        <w:t xml:space="preserve">U Zadru, </w:t>
      </w:r>
      <w:r w:rsidR="00CA3C2D">
        <w:t>21. rujna</w:t>
      </w:r>
      <w:r>
        <w:t xml:space="preserve">  2017</w:t>
      </w:r>
      <w:r w:rsidRPr="00A066D0">
        <w:t xml:space="preserve">. </w:t>
      </w:r>
    </w:p>
    <w:p w:rsidRDefault="00BA710C" w:rsidP="00BA710C" w:rsidR="00BA710C" w:rsidRPr="00A066D0">
      <w:pPr>
        <w:jc w:val="center"/>
      </w:pPr>
    </w:p>
    <w:p w:rsidRDefault="00BA710C" w:rsidP="00BA710C" w:rsidR="00BA710C" w:rsidRPr="00A066D0"/>
    <w:p w:rsidRDefault="00BA710C" w:rsidP="00BA710C" w:rsidR="00BA710C"/>
    <w:p w:rsidRDefault="00BA710C" w:rsidP="00BA710C" w:rsidR="00BA710C" w:rsidRPr="00856F28">
      <w:r w:rsidRPr="00856F28">
        <w:t>Za točnost otpravka – ovlaštena službenica                                                 Sutkinja</w:t>
      </w:r>
    </w:p>
    <w:p w:rsidRDefault="00BA710C" w:rsidP="00BA710C" w:rsidR="00BA710C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BA710C" w:rsidP="00BA710C" w:rsidR="00BA710C" w:rsidRPr="00856F28">
      <w:pPr>
        <w:tabs>
          <w:tab w:pos="3342" w:val="left"/>
        </w:tabs>
      </w:pPr>
      <w:r w:rsidRPr="00856F28">
        <w:tab/>
      </w:r>
    </w:p>
    <w:p w:rsidRDefault="00BA710C" w:rsidP="00BA710C" w:rsidR="00BA710C">
      <w:pPr>
        <w:jc w:val="right"/>
      </w:pPr>
    </w:p>
    <w:p w:rsidRDefault="00BA710C" w:rsidP="00BA710C" w:rsidR="00BA710C" w:rsidRPr="00A066D0">
      <w:pPr>
        <w:jc w:val="right"/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 w:rsidRPr="00A1086F">
      <w:r w:rsidRPr="00A1086F">
        <w:t>DNA:</w:t>
      </w:r>
    </w:p>
    <w:p w:rsidRDefault="00BA710C" w:rsidP="00BA710C" w:rsidR="00BA710C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2230F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BA710C" w:rsidP="00BA710C" w:rsidR="00BA710C" w:rsidRPr="00A066D0">
      <w:pPr>
        <w:jc w:val="both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230F"/>
    <w:rsid w:val="0012754F"/>
    <w:rsid w:val="001430A4"/>
    <w:rsid w:val="00144A57"/>
    <w:rsid w:val="0016008F"/>
    <w:rsid w:val="001601C0"/>
    <w:rsid w:val="001608D4"/>
    <w:rsid w:val="00173771"/>
    <w:rsid w:val="00174623"/>
    <w:rsid w:val="0019019B"/>
    <w:rsid w:val="0019118F"/>
    <w:rsid w:val="001A2481"/>
    <w:rsid w:val="001C3DA0"/>
    <w:rsid w:val="001C57CB"/>
    <w:rsid w:val="002043A2"/>
    <w:rsid w:val="002305E0"/>
    <w:rsid w:val="00237CCD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6041E"/>
    <w:rsid w:val="00580F86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46A0"/>
    <w:rsid w:val="00B57362"/>
    <w:rsid w:val="00B74966"/>
    <w:rsid w:val="00B74C24"/>
    <w:rsid w:val="00B82327"/>
    <w:rsid w:val="00B82739"/>
    <w:rsid w:val="00B970D9"/>
    <w:rsid w:val="00BA4030"/>
    <w:rsid w:val="00BA710C"/>
    <w:rsid w:val="00BB6E1C"/>
    <w:rsid w:val="00BB753E"/>
    <w:rsid w:val="00BC7F0D"/>
    <w:rsid w:val="00BD6104"/>
    <w:rsid w:val="00BE7525"/>
    <w:rsid w:val="00BF1427"/>
    <w:rsid w:val="00BF3DDD"/>
    <w:rsid w:val="00BF40AD"/>
    <w:rsid w:val="00C300E8"/>
    <w:rsid w:val="00C44B8E"/>
    <w:rsid w:val="00CA3C2D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16F60"/>
    <w:rsid w:val="00E42797"/>
    <w:rsid w:val="00E467B0"/>
    <w:rsid w:val="00E50A2F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6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6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6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6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6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6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St-557/2016-20</izvorni_sadrzaj>
    <derivirana_varijabla naziv="DomainObject.Oznaka_1">St-557/2016-20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SHATRI jednostavno društvo s ograničenom odgovornošću za proizvodnju i trgovinu</izvorni_sadrzaj>
    <derivirana_varijabla naziv="DomainObject.Predmet.ProtustrankaFormated_1">  SHATRI jednostavno društvo s ograničenom odgovornošću za proizvodnju i trgovinu</derivirana_varijabla>
  </DomainObject.Predmet.ProtustrankaFormated>
  <DomainObject.Predmet.ProtustrankaFormatedOIB>
    <izvorni_sadrzaj>  SHATRI jednostavno društvo s ograničenom odgovornošću za proizvodnju i trgovinu, OIB 77989334724</izvorni_sadrzaj>
    <derivirana_varijabla naziv="DomainObject.Predmet.ProtustrankaFormatedOIB_1">  SHATRI jednostavno društvo s ograničenom odgovornošću za proizvodnju i trgovinu, OIB 77989334724</derivirana_varijabla>
  </DomainObject.Predmet.ProtustrankaFormatedOIB>
  <DomainObject.Predmet.ProtustrankaFormatedWithAdress>
    <izvorni_sadrzaj> SHATRI jednostavno društvo s ograničenom odgovornošću za proizvodnju i trgovinu, Ulica Borisa Krnčevića 64, 23234 Vir</izvorni_sadrzaj>
    <derivirana_varijabla naziv="DomainObject.Predmet.ProtustrankaFormatedWithAdress_1"> SHATRI jednostavno društvo s ograničenom odgovornošću za proizvodnju i trgovinu, Ulica Borisa Krnčevića 64, 23234 Vir</derivirana_varijabla>
  </DomainObject.Predmet.ProtustrankaFormatedWithAdress>
  <DomainObject.Predmet.ProtustrankaFormatedWithAdressOIB>
    <izvorni_sadrzaj> SHATRI jednostavno društvo s ograničenom odgovornošću za proizvodnju i trgovinu, OIB 77989334724, Ulica Borisa Krnčevića 64, 23234 Vir</izvorni_sadrzaj>
    <derivirana_varijabla naziv="DomainObject.Predmet.ProtustrankaFormatedWithAdressOIB_1"> SHATRI jednostavno društvo s ograničenom odgovornošću za proizvodnju i trgovinu, OIB 77989334724, Ulica Borisa Krnčevića 64, 23234 Vir</derivirana_varijabla>
  </DomainObject.Predmet.ProtustrankaFormatedWithAdressOIB>
  <DomainObject.Predmet.ProtustrankaWithAdress>
    <izvorni_sadrzaj>SHATRI jednostavno društvo s ograničenom odgovornošću za proizvodnju i trgovinu Ulica Borisa Krnčevića 64, 23234 Vir</izvorni_sadrzaj>
    <derivirana_varijabla naziv="DomainObject.Predmet.ProtustrankaWithAdress_1">SHATRI jednostavno društvo s ograničenom odgovornošću za proizvodnju i trgovinu Ulica Borisa Krnčevića 64, 23234 Vir</derivirana_varijabla>
  </DomainObject.Predmet.ProtustrankaWithAdress>
  <DomainObject.Predmet.ProtustrankaWithAdressOIB>
    <izvorni_sadrzaj>SHATRI jednostavno društvo s ograničenom odgovornošću za proizvodnju i trgovinu, OIB 77989334724, Ulica Borisa Krnčevića 64, 23234 Vir</izvorni_sadrzaj>
    <derivirana_varijabla naziv="DomainObject.Predmet.ProtustrankaWithAdressOIB_1">SHATRI jednostavno društvo s ograničenom odgovornošću za proizvodnju i trgovinu, OIB 77989334724, Ulica Borisa Krnčevića 64, 23234 Vir</derivirana_varijabla>
  </DomainObject.Predmet.ProtustrankaWithAdressOIB>
  <DomainObject.Predmet.ProtustrankaNazivFormated>
    <izvorni_sadrzaj>SHATRI jednostavno društvo s ograničenom odgovornošću za proizvodnju i trgovinu</izvorni_sadrzaj>
    <derivirana_varijabla naziv="DomainObject.Predmet.ProtustrankaNazivFormated_1">SHATRI jednostavno društvo s ograničenom odgovornošću za proizvodnju i trgovinu</derivirana_varijabla>
  </DomainObject.Predmet.ProtustrankaNazivFormated>
  <DomainObject.Predmet.ProtustrankaNazivFormatedOIB>
    <izvorni_sadrzaj>SHATRI jednostavno društvo s ograničenom odgovornošću za proizvodnju i trgovinu, OIB 77989334724</izvorni_sadrzaj>
    <derivirana_varijabla naziv="DomainObject.Predmet.ProtustrankaNazivFormatedOIB_1">SHATRI jednostavno društvo s ograničenom odgovornošću za proizvodnju i trgovinu, OIB 77989334724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8071.27</izvorni_sadrzaj>
    <derivirana_varijabla naziv="DomainObject.Predmet.TrenutnaVrijednost_1">8071.27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SHATRI jednostavno društvo s ograničenom odgovornošću za proizvodnju i trgovinu</item>
    </izvorni_sadrzaj>
    <derivirana_varijabla naziv="DomainObject.Predmet.ProtuStrankaListFormated_1">
      <item>SHATRI jednostavno društvo s ograničenom odgovornošću za proizvodnju i trgovinu</item>
    </derivirana_varijabla>
  </DomainObject.Predmet.ProtuStrankaListFormated>
  <DomainObject.Predmet.ProtuStrankaListFormatedOIB>
    <izvorni_sadrzaj>
      <item>SHATRI jednostavno društvo s ograničenom odgovornošću za proizvodnju i trgovinu, OIB 77989334724</item>
    </izvorni_sadrzaj>
    <derivirana_varijabla naziv="DomainObject.Predmet.ProtuStrankaListFormatedOIB_1">
      <item>SHATRI jednostavno društvo s ograničenom odgovornošću za proizvodnju i trgovinu, OIB 77989334724</item>
    </derivirana_varijabla>
  </DomainObject.Predmet.ProtuStrankaListFormatedOIB>
  <DomainObject.Predmet.ProtuStrankaListFormatedWithAdress>
    <izvorni_sadrzaj>
      <item>SHATRI jednostavno društvo s ograničenom odgovornošću za proizvodnju i trgovinu, Ulica Borisa Krnčevića 64, 23234 Vir</item>
    </izvorni_sadrzaj>
    <derivirana_varijabla naziv="DomainObject.Predmet.ProtuStrankaListFormatedWithAdress_1">
      <item>SHATRI jednostavno društvo s ograničenom odgovornošću za proizvodnju i trgovinu, Ulica Borisa Krnčevića 64, 23234 Vir</item>
    </derivirana_varijabla>
  </DomainObject.Predmet.ProtuStrankaListFormatedWithAdress>
  <DomainObject.Predmet.ProtuStrankaListFormatedWithAdressOIB>
    <izvorni_sadrzaj>
      <item>SHATRI jednostavno društvo s ograničenom odgovornošću za proizvodnju i trgovinu, OIB 77989334724, Ulica Borisa Krnčevića 64, 23234 Vir</item>
    </izvorni_sadrzaj>
    <derivirana_varijabla naziv="DomainObject.Predmet.ProtuStrankaListFormatedWithAdressOIB_1">
      <item>SHATRI jednostavno društvo s ograničenom odgovornošću za proizvodnju i trgovinu, OIB 77989334724, Ulica Borisa Krnčevića 64, 23234 Vir</item>
    </derivirana_varijabla>
  </DomainObject.Predmet.ProtuStrankaListFormatedWithAdressOIB>
  <DomainObject.Predmet.ProtuStrankaListNazivFormated>
    <izvorni_sadrzaj>
      <item>SHATRI jednostavno društvo s ograničenom odgovornošću za proizvodnju i trgovinu</item>
    </izvorni_sadrzaj>
    <derivirana_varijabla naziv="DomainObject.Predmet.ProtuStrankaListNazivFormated_1">
      <item>SHATRI jednostavno društvo s ograničenom odgovornošću za proizvodnju i trgovinu</item>
    </derivirana_varijabla>
  </DomainObject.Predmet.ProtuStrankaListNazivFormated>
  <DomainObject.Predmet.ProtuStrankaListNazivFormatedOIB>
    <izvorni_sadrzaj>
      <item>SHATRI jednostavno društvo s ograničenom odgovornošću za proizvodnju i trgovinu, OIB 77989334724</item>
    </izvorni_sadrzaj>
    <derivirana_varijabla naziv="DomainObject.Predmet.ProtuStrankaListNazivFormatedOIB_1">
      <item>SHATRI jednostavno društvo s ograničenom odgovornošću za proizvodnju i trgovinu, OIB 77989334724</item>
    </derivirana_varijabla>
  </DomainObject.Predmet.ProtuStrankaListNazivFormatedOIB>
  <DomainObject.Predmet.OstaliListFormated>
    <izvorni_sadrzaj>
      <item>Liridon Shatri</item>
    </izvorni_sadrzaj>
    <derivirana_varijabla naziv="DomainObject.Predmet.OstaliListFormated_1">
      <item>Liridon Shatri</item>
    </derivirana_varijabla>
  </DomainObject.Predmet.OstaliListFormated>
  <DomainObject.Predmet.OstaliListFormatedOIB>
    <izvorni_sadrzaj>
      <item>Liridon Shatri, OIB 29663861303</item>
    </izvorni_sadrzaj>
    <derivirana_varijabla naziv="DomainObject.Predmet.OstaliListFormatedOIB_1">
      <item>Liridon Shatri, OIB 29663861303</item>
    </derivirana_varijabla>
  </DomainObject.Predmet.OstaliListFormatedOIB>
  <DomainObject.Predmet.OstaliListFormatedWithAdress>
    <izvorni_sadrzaj>
      <item>Liridon Shatri, Ogulinska Ulica 64, 10000 Zagreb</item>
    </izvorni_sadrzaj>
    <derivirana_varijabla naziv="DomainObject.Predmet.OstaliListFormatedWithAdress_1">
      <item>Liridon Shatri, Ogulinska Ulica 64, 10000 Zagreb</item>
    </derivirana_varijabla>
  </DomainObject.Predmet.OstaliListFormatedWithAdress>
  <DomainObject.Predmet.OstaliListFormatedWithAdressOIB>
    <izvorni_sadrzaj>
      <item>Liridon Shatri, OIB 29663861303, Ogulinska Ulica 64, 10000 Zagreb</item>
    </izvorni_sadrzaj>
    <derivirana_varijabla naziv="DomainObject.Predmet.OstaliListFormatedWithAdressOIB_1">
      <item>Liridon Shatri, OIB 29663861303, Ogulinska Ulica 64, 10000 Zagreb</item>
    </derivirana_varijabla>
  </DomainObject.Predmet.OstaliListFormatedWithAdressOIB>
  <DomainObject.Predmet.OstaliListNazivFormated>
    <izvorni_sadrzaj>
      <item>Liridon Shatri</item>
    </izvorni_sadrzaj>
    <derivirana_varijabla naziv="DomainObject.Predmet.OstaliListNazivFormated_1">
      <item>Liridon Shatri</item>
    </derivirana_varijabla>
  </DomainObject.Predmet.OstaliListNazivFormated>
  <DomainObject.Predmet.OstaliListNazivFormatedOIB>
    <izvorni_sadrzaj>
      <item>Liridon Shatri, OIB 29663861303</item>
    </izvorni_sadrzaj>
    <derivirana_varijabla naziv="DomainObject.Predmet.OstaliListNazivFormatedOIB_1">
      <item>Liridon Shatri, OIB 29663861303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St-557/2016-20</izvorni_sadrzaj>
    <derivirana_varijabla naziv="DomainObject.PoslovniBrojDokumenta_1">St-557/2016-20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SHATRI jednostavno društvo s ograničenom odgovornošću za proizvodnju i trgovinu</izvorni_sadrzaj>
    <derivirana_varijabla naziv="DomainObject.Predmet.ProtustrankaIDrugi_1">SHATRI jednostavno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SHATRI jednostavno društvo s ograničenom odgovornošću za proizvodnju i trgovinu, OIB 77989334724, Ulica Borisa Krnčevića 64, 23234 Vir</izvorni_sadrzaj>
    <derivirana_varijabla naziv="DomainObject.Predmet.ProtustrankaIDrugiAdressOIB_1">SHATRI jednostavno društvo s ograničenom odgovornošću za proizvodnju i trgovinu, OIB 77989334724, Ulica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SHATRI jednostavno društvo s ograničenom odgovornošću za proizvodnju i trgovinu</item>
      <item>Liridon Shatri</item>
    </izvorni_sadrzaj>
    <derivirana_varijabla naziv="DomainObject.Predmet.SudioniciListNaziv_1">
      <item>Financijska agencija</item>
      <item>SHATRI jednostavno društvo s ograničenom odgovornošću za proizvodnju i trgovinu</item>
      <item>Liridon Shatri</item>
    </derivirana_varijabla>
  </DomainObject.Predmet.SudioniciListNaziv>
  <DomainObject.Predmet.SudioniciListAdressOIB>
    <izvorni_sadrzaj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izvorni_sadrzaj>
    <derivirana_varijabla naziv="DomainObject.Predmet.SudioniciListAdressOIB_1"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77989334724</item>
      <item>, OIB 29663861303</item>
    </izvorni_sadrzaj>
    <derivirana_varijabla naziv="DomainObject.Predmet.SudioniciListNazivOIB_1">
      <item>, OIB 85821130368</item>
      <item>, OIB 77989334724</item>
      <item>, OIB 29663861303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518</properties:Characters>
  <properties:Lines>38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2017-06-28T11:04:00Z</dcterms:created>
  <dc:creator>Administrator</dc:creator>
  <cp:lastModifiedBy>Martina Kalmeta</cp:lastModifiedBy>
  <cp:lastPrinted>2017-09-21T11:01:00Z</cp:lastPrinted>
  <dcterms:modified xmlns:xsi="http://www.w3.org/2001/XMLSchema-instance" xsi:type="dcterms:W3CDTF">2017-09-21T11:03:00Z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St-557/2016-20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