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a5506" w14:paraId="cda5506" w:rsidRDefault="00424BD8" w:rsidP="00424BD8" w:rsidR="00424BD8" w:rsidRPr="00AA64A9">
      <w:pPr>
        <w:ind w:hanging="2880" w:left="2880"/>
        <w:jc w:val="center"/>
        <w15:collapsed w:val="false"/>
      </w:pPr>
      <w:r>
        <w:rPr>
          <w:rFonts w:eastAsia="MS Mincho"/>
        </w:rPr>
        <w:t xml:space="preserve"> </w:t>
      </w:r>
      <w:r>
        <w:t xml:space="preserve">  </w:t>
      </w:r>
    </w:p>
    <w:p w:rsidRDefault="00424BD8" w:rsidP="00424BD8" w:rsidR="00424BD8" w:rsidRPr="00AA64A9">
      <w:pPr>
        <w:spacing w:lineRule="auto" w:line="276" w:after="200"/>
        <w:ind w:firstLine="708"/>
        <w:jc w:val="both"/>
        <w:rPr>
          <w:bCs/>
        </w:rPr>
      </w:pPr>
      <w:r>
        <w:rPr>
          <w:bCs/>
        </w:rPr>
        <w:t xml:space="preserve">     </w:t>
      </w:r>
      <w:r w:rsidR="003F551F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24BD8" w:rsidP="00424BD8" w:rsidR="00424BD8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REPUBLIKA HRVATSKA</w:t>
      </w:r>
    </w:p>
    <w:p w:rsidRDefault="00424BD8" w:rsidP="00424BD8" w:rsidR="00424BD8" w:rsidRPr="00AA64A9">
      <w:pPr>
        <w:jc w:val="both"/>
        <w:rPr>
          <w:bCs/>
        </w:rPr>
      </w:pPr>
      <w:r w:rsidRPr="00AA64A9">
        <w:rPr>
          <w:rFonts w:eastAsia="MS Mincho"/>
          <w:bCs/>
        </w:rPr>
        <w:t>TRGOVAČKI SUD U RIJECI</w:t>
      </w:r>
    </w:p>
    <w:p w:rsidRDefault="00424BD8" w:rsidP="00424BD8" w:rsidR="00424BD8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    Rijeka, Zadarska 1 i 3</w:t>
      </w:r>
    </w:p>
    <w:p w:rsidRDefault="00424BD8" w:rsidP="00424BD8" w:rsidR="00424BD8" w:rsidRPr="00AA64A9">
      <w:pPr>
        <w:ind w:hanging="2880" w:left="2880"/>
        <w:jc w:val="center"/>
      </w:pPr>
    </w:p>
    <w:p w:rsidRDefault="00424BD8" w:rsidP="00424BD8" w:rsidR="00424BD8">
      <w:pPr>
        <w:jc w:val="both"/>
        <w:rPr>
          <w:rFonts w:eastAsia="MS Mincho"/>
        </w:rPr>
      </w:pPr>
    </w:p>
    <w:p w:rsidRDefault="003D085B" w:rsidP="003D085B" w:rsidR="003D085B" w:rsidRPr="007830F1">
      <w:pPr>
        <w:rPr>
          <w:rFonts w:eastAsia="MS Mincho"/>
        </w:rPr>
      </w:pPr>
      <w:r w:rsidRPr="007830F1">
        <w:rPr>
          <w:rFonts w:eastAsia="MS Mincho"/>
        </w:rPr>
        <w:t xml:space="preserve"> </w:t>
      </w:r>
    </w:p>
    <w:p w:rsidRDefault="003D085B" w:rsidP="00EF41A5" w:rsidR="003D085B" w:rsidRPr="007830F1">
      <w:pPr>
        <w:jc w:val="both"/>
        <w:rPr>
          <w:bCs/>
        </w:rPr>
      </w:pPr>
      <w:r w:rsidRPr="007830F1">
        <w:rPr>
          <w:rFonts w:eastAsia="MS Mincho"/>
        </w:rPr>
        <w:t xml:space="preserve">          </w:t>
      </w:r>
      <w:r w:rsidR="00505BEF" w:rsidRPr="007830F1">
        <w:t xml:space="preserve">Trgovački sud u Rijeci, po sucu </w:t>
      </w:r>
      <w:proofErr w:type="spellStart"/>
      <w:r w:rsidR="00505BEF" w:rsidRPr="007830F1">
        <w:t>Liljani</w:t>
      </w:r>
      <w:proofErr w:type="spellEnd"/>
      <w:r w:rsidR="00505BEF" w:rsidRPr="007830F1">
        <w:t xml:space="preserve"> Ugrin, kao stečajnom sucu, u postupku provođenja stečajnog postupka nad dužnikom PURIS, poljoprivredna, prehrambena, trgovačka i ugostiteljska djelatnost, dioničko društvo u stečaju Pazin, Hrvatskog Narodnog Preporoda 2 ( MBS: 040016186 – OIB: 31015447714 )</w:t>
      </w:r>
      <w:r w:rsidRPr="007830F1">
        <w:t xml:space="preserve"> </w:t>
      </w:r>
      <w:r w:rsidRPr="007830F1">
        <w:rPr>
          <w:bCs/>
        </w:rPr>
        <w:t xml:space="preserve">dana </w:t>
      </w:r>
      <w:r w:rsidR="004810D4">
        <w:rPr>
          <w:bCs/>
        </w:rPr>
        <w:t xml:space="preserve"> </w:t>
      </w:r>
      <w:r w:rsidR="00C266DD">
        <w:rPr>
          <w:bCs/>
        </w:rPr>
        <w:t xml:space="preserve">14. travnja </w:t>
      </w:r>
      <w:r w:rsidR="004B0B27">
        <w:rPr>
          <w:bCs/>
        </w:rPr>
        <w:t>2016</w:t>
      </w:r>
      <w:r w:rsidRPr="007830F1">
        <w:rPr>
          <w:bCs/>
        </w:rPr>
        <w:t xml:space="preserve">. donio je slijedeći </w:t>
      </w:r>
    </w:p>
    <w:p w:rsidRDefault="003D085B" w:rsidP="003D085B" w:rsidR="003D085B">
      <w:pPr>
        <w:jc w:val="center"/>
        <w:rPr>
          <w:rFonts w:eastAsia="MS Mincho"/>
        </w:rPr>
      </w:pPr>
    </w:p>
    <w:p w:rsidRDefault="00A47715" w:rsidP="003D085B" w:rsidR="00A47715" w:rsidRPr="007830F1">
      <w:pPr>
        <w:jc w:val="center"/>
        <w:rPr>
          <w:rFonts w:eastAsia="MS Mincho"/>
        </w:rPr>
      </w:pPr>
    </w:p>
    <w:p w:rsidRDefault="003D085B" w:rsidP="003D085B" w:rsidR="003D085B" w:rsidRPr="007830F1">
      <w:pPr>
        <w:jc w:val="center"/>
        <w:rPr>
          <w:rFonts w:eastAsia="MS Mincho"/>
        </w:rPr>
      </w:pPr>
      <w:r w:rsidRPr="007830F1">
        <w:rPr>
          <w:rFonts w:eastAsia="MS Mincho"/>
        </w:rPr>
        <w:t>Z A K L J U Č A K</w:t>
      </w:r>
    </w:p>
    <w:p w:rsidRDefault="003D085B" w:rsidP="003D085B" w:rsidR="003D085B">
      <w:pPr>
        <w:jc w:val="both"/>
        <w:rPr>
          <w:rFonts w:eastAsia="MS Mincho"/>
        </w:rPr>
      </w:pPr>
    </w:p>
    <w:p w:rsidRDefault="0063634B" w:rsidP="003D085B" w:rsidR="0063634B" w:rsidRPr="007830F1">
      <w:pPr>
        <w:jc w:val="both"/>
        <w:rPr>
          <w:rFonts w:eastAsia="MS Mincho"/>
        </w:rPr>
      </w:pPr>
    </w:p>
    <w:p w:rsidRDefault="003D085B" w:rsidP="003D085B" w:rsidR="003D085B" w:rsidRPr="007830F1">
      <w:pPr>
        <w:jc w:val="both"/>
        <w:rPr>
          <w:rFonts w:eastAsia="MS Mincho"/>
        </w:rPr>
      </w:pPr>
    </w:p>
    <w:p w:rsidRDefault="003D085B" w:rsidP="003D085B" w:rsidR="00505BEF" w:rsidRPr="007830F1">
      <w:pPr>
        <w:jc w:val="both"/>
        <w:rPr>
          <w:lang w:val="de-DE"/>
        </w:rPr>
      </w:pPr>
      <w:r w:rsidRPr="007830F1">
        <w:rPr>
          <w:rFonts w:eastAsia="MS Mincho"/>
        </w:rPr>
        <w:t>I.</w:t>
      </w:r>
      <w:r w:rsidRPr="007830F1">
        <w:rPr>
          <w:rFonts w:eastAsia="MS Mincho"/>
        </w:rPr>
        <w:tab/>
        <w:t xml:space="preserve">Utvrđuje se da su predmet prodaje </w:t>
      </w:r>
      <w:proofErr w:type="spellStart"/>
      <w:r w:rsidRPr="007830F1">
        <w:rPr>
          <w:lang w:val="de-DE"/>
        </w:rPr>
        <w:t>nekretnine</w:t>
      </w:r>
      <w:proofErr w:type="spellEnd"/>
      <w:r w:rsidRPr="007830F1">
        <w:rPr>
          <w:lang w:val="de-DE"/>
        </w:rPr>
        <w:t xml:space="preserve"> </w:t>
      </w:r>
      <w:proofErr w:type="spellStart"/>
      <w:r w:rsidR="00505BEF" w:rsidRPr="007830F1">
        <w:rPr>
          <w:lang w:val="de-DE"/>
        </w:rPr>
        <w:t>dužnika</w:t>
      </w:r>
      <w:proofErr w:type="spellEnd"/>
      <w:r w:rsidR="00505BEF" w:rsidRPr="007830F1">
        <w:rPr>
          <w:lang w:val="de-DE"/>
        </w:rPr>
        <w:t xml:space="preserve"> </w:t>
      </w:r>
      <w:proofErr w:type="spellStart"/>
      <w:r w:rsidR="00505BEF" w:rsidRPr="007830F1">
        <w:rPr>
          <w:lang w:val="de-DE"/>
        </w:rPr>
        <w:t>kako</w:t>
      </w:r>
      <w:proofErr w:type="spellEnd"/>
      <w:r w:rsidR="00505BEF" w:rsidRPr="007830F1">
        <w:rPr>
          <w:lang w:val="de-DE"/>
        </w:rPr>
        <w:t xml:space="preserve"> </w:t>
      </w:r>
      <w:proofErr w:type="spellStart"/>
      <w:r w:rsidR="00505BEF" w:rsidRPr="007830F1">
        <w:rPr>
          <w:lang w:val="de-DE"/>
        </w:rPr>
        <w:t>slijedi</w:t>
      </w:r>
      <w:proofErr w:type="spellEnd"/>
      <w:r w:rsidR="00505BEF" w:rsidRPr="007830F1">
        <w:rPr>
          <w:lang w:val="de-DE"/>
        </w:rPr>
        <w:t xml:space="preserve">: </w:t>
      </w:r>
    </w:p>
    <w:p w:rsidRDefault="0086099D" w:rsidP="0086099D" w:rsidR="0086099D" w:rsidRPr="007830F1">
      <w:pPr>
        <w:tabs>
          <w:tab w:pos="8460" w:val="right"/>
        </w:tabs>
        <w:ind w:left="540"/>
        <w:jc w:val="both"/>
      </w:pPr>
    </w:p>
    <w:p w:rsidRDefault="0086099D" w:rsidP="0086099D" w:rsidR="0086099D" w:rsidRPr="007830F1">
      <w:pPr>
        <w:tabs>
          <w:tab w:pos="8460" w:val="right"/>
        </w:tabs>
        <w:jc w:val="both"/>
      </w:pPr>
      <w:r w:rsidRPr="007830F1">
        <w:t>1.   Nekretnine upisane u zemljišnim knjigama  Općinskog suda u Puli</w:t>
      </w:r>
      <w:r w:rsidR="004B0B27">
        <w:t>-Pola Zemljišno knjižni odjel Pula</w:t>
      </w:r>
      <w:r w:rsidRPr="007830F1">
        <w:t xml:space="preserve">, i to: </w:t>
      </w:r>
    </w:p>
    <w:p w:rsidRDefault="00666FCF" w:rsidP="00666FCF" w:rsidR="00666FCF" w:rsidRPr="007830F1">
      <w:pPr>
        <w:jc w:val="both"/>
        <w:rPr>
          <w:bCs/>
        </w:rPr>
      </w:pPr>
    </w:p>
    <w:p w:rsidRDefault="00666FCF" w:rsidP="00666FCF" w:rsidR="00666FCF" w:rsidRPr="007830F1">
      <w:pPr>
        <w:jc w:val="both"/>
        <w:rPr>
          <w:bCs/>
        </w:rPr>
      </w:pPr>
      <w:r w:rsidRPr="007830F1">
        <w:rPr>
          <w:bCs/>
        </w:rPr>
        <w:t>1.1</w:t>
      </w:r>
      <w:r w:rsidRPr="007830F1">
        <w:rPr>
          <w:bCs/>
        </w:rPr>
        <w:tab/>
        <w:t xml:space="preserve">FARMA SAVIČENTA, </w:t>
      </w:r>
      <w:proofErr w:type="spellStart"/>
      <w:r w:rsidRPr="007830F1">
        <w:rPr>
          <w:bCs/>
        </w:rPr>
        <w:t>Svetvinčenat</w:t>
      </w:r>
      <w:proofErr w:type="spellEnd"/>
      <w:r w:rsidRPr="007830F1">
        <w:rPr>
          <w:bCs/>
        </w:rPr>
        <w:t xml:space="preserve"> </w:t>
      </w:r>
      <w:proofErr w:type="spellStart"/>
      <w:r w:rsidRPr="007830F1">
        <w:rPr>
          <w:bCs/>
        </w:rPr>
        <w:t>bb</w:t>
      </w:r>
      <w:proofErr w:type="spellEnd"/>
      <w:r w:rsidRPr="007830F1">
        <w:rPr>
          <w:bCs/>
        </w:rPr>
        <w:t xml:space="preserve"> - nekretnine upisane u z.k.ul.br. 569 k.o. SVETVINČENAT na </w:t>
      </w:r>
      <w:proofErr w:type="spellStart"/>
      <w:r w:rsidRPr="007830F1">
        <w:rPr>
          <w:bCs/>
        </w:rPr>
        <w:t>k.č</w:t>
      </w:r>
      <w:proofErr w:type="spellEnd"/>
      <w:r w:rsidRPr="007830F1">
        <w:rPr>
          <w:bCs/>
        </w:rPr>
        <w:t xml:space="preserve">. 347/2  poslovna zgrada, četiri peradarnika, dva dijela peradarnika, dva skladišta, trafostanica, privredno dvorište, površine 32186 m2 i </w:t>
      </w:r>
      <w:proofErr w:type="spellStart"/>
      <w:r w:rsidRPr="007830F1">
        <w:rPr>
          <w:bCs/>
        </w:rPr>
        <w:t>k.č</w:t>
      </w:r>
      <w:proofErr w:type="spellEnd"/>
      <w:r w:rsidRPr="007830F1">
        <w:rPr>
          <w:bCs/>
        </w:rPr>
        <w:t xml:space="preserve">. 349/6  dva dijela peradarnika, privredno dvorište površine 2039 m2. Utvrđena vrijednost nekretnina je  </w:t>
      </w:r>
      <w:r w:rsidR="00C266DD">
        <w:rPr>
          <w:bCs/>
        </w:rPr>
        <w:t>400</w:t>
      </w:r>
      <w:r w:rsidR="00B11BDE">
        <w:rPr>
          <w:bCs/>
        </w:rPr>
        <w:t>.000,00</w:t>
      </w:r>
      <w:r w:rsidRPr="007830F1">
        <w:rPr>
          <w:bCs/>
        </w:rPr>
        <w:t xml:space="preserve"> EUR u protuvrijednosti kuna prema srednjem tečaju HNB na dan prodaje.</w:t>
      </w:r>
    </w:p>
    <w:p w:rsidRDefault="00666FCF" w:rsidP="00666FCF" w:rsidR="00666FCF" w:rsidRPr="007830F1">
      <w:pPr>
        <w:jc w:val="both"/>
        <w:rPr>
          <w:bCs/>
        </w:rPr>
      </w:pPr>
    </w:p>
    <w:p w:rsidRDefault="00666FCF" w:rsidP="00666FCF" w:rsidR="00666FCF" w:rsidRPr="007830F1">
      <w:pPr>
        <w:jc w:val="both"/>
        <w:rPr>
          <w:bCs/>
        </w:rPr>
      </w:pPr>
      <w:r w:rsidRPr="007830F1">
        <w:rPr>
          <w:bCs/>
        </w:rPr>
        <w:t>1.2.</w:t>
      </w:r>
      <w:r w:rsidRPr="007830F1">
        <w:rPr>
          <w:bCs/>
        </w:rPr>
        <w:tab/>
        <w:t xml:space="preserve">FARMA BARBAN, </w:t>
      </w:r>
      <w:proofErr w:type="spellStart"/>
      <w:r w:rsidRPr="007830F1">
        <w:rPr>
          <w:bCs/>
        </w:rPr>
        <w:t>Prnjani</w:t>
      </w:r>
      <w:proofErr w:type="spellEnd"/>
      <w:r w:rsidRPr="007830F1">
        <w:rPr>
          <w:bCs/>
        </w:rPr>
        <w:t xml:space="preserve"> </w:t>
      </w:r>
      <w:proofErr w:type="spellStart"/>
      <w:r w:rsidRPr="007830F1">
        <w:rPr>
          <w:bCs/>
        </w:rPr>
        <w:t>bb</w:t>
      </w:r>
      <w:proofErr w:type="spellEnd"/>
      <w:r w:rsidRPr="007830F1">
        <w:rPr>
          <w:bCs/>
        </w:rPr>
        <w:t xml:space="preserve"> - nekretnine upisane u z.k.ul.br. 1457 k.o. PRNJANI na </w:t>
      </w:r>
      <w:proofErr w:type="spellStart"/>
      <w:r w:rsidRPr="007830F1">
        <w:rPr>
          <w:bCs/>
        </w:rPr>
        <w:t>k.č</w:t>
      </w:r>
      <w:proofErr w:type="spellEnd"/>
      <w:r w:rsidRPr="007830F1">
        <w:rPr>
          <w:bCs/>
        </w:rPr>
        <w:t xml:space="preserve">. 1592/2 površina 2669 m2, </w:t>
      </w:r>
      <w:proofErr w:type="spellStart"/>
      <w:r w:rsidRPr="007830F1">
        <w:rPr>
          <w:bCs/>
        </w:rPr>
        <w:t>k.č</w:t>
      </w:r>
      <w:proofErr w:type="spellEnd"/>
      <w:r w:rsidRPr="007830F1">
        <w:rPr>
          <w:bCs/>
        </w:rPr>
        <w:t xml:space="preserve">. 1592/3 površina 6679 m2, </w:t>
      </w:r>
      <w:proofErr w:type="spellStart"/>
      <w:r w:rsidRPr="007830F1">
        <w:rPr>
          <w:bCs/>
        </w:rPr>
        <w:t>k.č</w:t>
      </w:r>
      <w:proofErr w:type="spellEnd"/>
      <w:r w:rsidRPr="007830F1">
        <w:rPr>
          <w:bCs/>
        </w:rPr>
        <w:t xml:space="preserve">. 1592/4 pašnjak površine 673 m2, </w:t>
      </w:r>
      <w:proofErr w:type="spellStart"/>
      <w:r w:rsidRPr="007830F1">
        <w:rPr>
          <w:bCs/>
        </w:rPr>
        <w:t>k.č</w:t>
      </w:r>
      <w:proofErr w:type="spellEnd"/>
      <w:r w:rsidRPr="007830F1">
        <w:rPr>
          <w:bCs/>
        </w:rPr>
        <w:t xml:space="preserve">. 1592/5 livada površina 655 m2, </w:t>
      </w:r>
      <w:proofErr w:type="spellStart"/>
      <w:r w:rsidRPr="007830F1">
        <w:rPr>
          <w:bCs/>
        </w:rPr>
        <w:t>k.č</w:t>
      </w:r>
      <w:proofErr w:type="spellEnd"/>
      <w:r w:rsidRPr="007830F1">
        <w:rPr>
          <w:bCs/>
        </w:rPr>
        <w:t xml:space="preserve">. 1607/1 pašnjak površine 21857 m2, </w:t>
      </w:r>
      <w:proofErr w:type="spellStart"/>
      <w:r w:rsidRPr="007830F1">
        <w:rPr>
          <w:bCs/>
        </w:rPr>
        <w:t>k.č</w:t>
      </w:r>
      <w:proofErr w:type="spellEnd"/>
      <w:r w:rsidRPr="007830F1">
        <w:rPr>
          <w:bCs/>
        </w:rPr>
        <w:t xml:space="preserve">. 1607/2 oranica površine 11387 m2, </w:t>
      </w:r>
      <w:proofErr w:type="spellStart"/>
      <w:r w:rsidRPr="007830F1">
        <w:rPr>
          <w:bCs/>
        </w:rPr>
        <w:t>k.č</w:t>
      </w:r>
      <w:proofErr w:type="spellEnd"/>
      <w:r w:rsidRPr="007830F1">
        <w:rPr>
          <w:bCs/>
        </w:rPr>
        <w:t xml:space="preserve">. 1608/2 površina 4985 m2, </w:t>
      </w:r>
      <w:proofErr w:type="spellStart"/>
      <w:r w:rsidRPr="007830F1">
        <w:rPr>
          <w:bCs/>
        </w:rPr>
        <w:t>k.č</w:t>
      </w:r>
      <w:proofErr w:type="spellEnd"/>
      <w:r w:rsidRPr="007830F1">
        <w:rPr>
          <w:bCs/>
        </w:rPr>
        <w:t xml:space="preserve">. 1608/3 površina 2043 m2, </w:t>
      </w:r>
      <w:proofErr w:type="spellStart"/>
      <w:r w:rsidRPr="007830F1">
        <w:rPr>
          <w:bCs/>
        </w:rPr>
        <w:t>k.č</w:t>
      </w:r>
      <w:proofErr w:type="spellEnd"/>
      <w:r w:rsidRPr="007830F1">
        <w:rPr>
          <w:bCs/>
        </w:rPr>
        <w:t xml:space="preserve">. 1608/4 livada površine 1367 m2, </w:t>
      </w:r>
      <w:proofErr w:type="spellStart"/>
      <w:r w:rsidRPr="007830F1">
        <w:rPr>
          <w:bCs/>
        </w:rPr>
        <w:t>k.č</w:t>
      </w:r>
      <w:proofErr w:type="spellEnd"/>
      <w:r w:rsidRPr="007830F1">
        <w:rPr>
          <w:bCs/>
        </w:rPr>
        <w:t xml:space="preserve">. 1610/1  pašnjak površine 9067 m2, </w:t>
      </w:r>
      <w:proofErr w:type="spellStart"/>
      <w:r w:rsidRPr="007830F1">
        <w:rPr>
          <w:bCs/>
        </w:rPr>
        <w:t>k.č</w:t>
      </w:r>
      <w:proofErr w:type="spellEnd"/>
      <w:r w:rsidRPr="007830F1">
        <w:rPr>
          <w:bCs/>
        </w:rPr>
        <w:t xml:space="preserve">. 1610/3 oranica, pašnjak, površine 3283 m2, </w:t>
      </w:r>
      <w:proofErr w:type="spellStart"/>
      <w:r w:rsidRPr="007830F1">
        <w:rPr>
          <w:bCs/>
        </w:rPr>
        <w:t>k.č</w:t>
      </w:r>
      <w:proofErr w:type="spellEnd"/>
      <w:r w:rsidRPr="007830F1">
        <w:rPr>
          <w:bCs/>
        </w:rPr>
        <w:t xml:space="preserve">. 1610/4 pašnjak površine 4778 m2, </w:t>
      </w:r>
      <w:proofErr w:type="spellStart"/>
      <w:r w:rsidRPr="007830F1">
        <w:rPr>
          <w:bCs/>
        </w:rPr>
        <w:t>k.č</w:t>
      </w:r>
      <w:proofErr w:type="spellEnd"/>
      <w:r w:rsidRPr="007830F1">
        <w:rPr>
          <w:bCs/>
        </w:rPr>
        <w:t xml:space="preserve">. 1610/6 oranica, pašnjak površine 3142 m2, 1627/16  šuma površine 1020 m2; z.k.ul. 1865 k.o. PRNJANI na </w:t>
      </w:r>
      <w:proofErr w:type="spellStart"/>
      <w:r w:rsidRPr="007830F1">
        <w:rPr>
          <w:bCs/>
        </w:rPr>
        <w:t>k.č</w:t>
      </w:r>
      <w:proofErr w:type="spellEnd"/>
      <w:r w:rsidRPr="007830F1">
        <w:rPr>
          <w:bCs/>
        </w:rPr>
        <w:t xml:space="preserve">. 1611/2 pašnjak površine 2845 m2.  Utvrđena vrijednost nekretnina je </w:t>
      </w:r>
      <w:r w:rsidR="00C266DD">
        <w:rPr>
          <w:bCs/>
        </w:rPr>
        <w:t>360</w:t>
      </w:r>
      <w:r w:rsidR="00F41CC2">
        <w:rPr>
          <w:bCs/>
        </w:rPr>
        <w:t>.</w:t>
      </w:r>
      <w:r w:rsidR="00F41CC2" w:rsidRPr="00F41CC2">
        <w:rPr>
          <w:bCs/>
        </w:rPr>
        <w:t>000</w:t>
      </w:r>
      <w:r w:rsidRPr="007830F1">
        <w:rPr>
          <w:bCs/>
        </w:rPr>
        <w:t>,00  EUR u protuvrijednosti kuna prema srednjem tečaju HNB na dan prodaje.</w:t>
      </w:r>
    </w:p>
    <w:p w:rsidRDefault="00666FCF" w:rsidP="00666FCF" w:rsidR="00666FCF" w:rsidRPr="007830F1">
      <w:pPr>
        <w:jc w:val="both"/>
        <w:rPr>
          <w:bCs/>
        </w:rPr>
      </w:pPr>
    </w:p>
    <w:p w:rsidRDefault="00666FCF" w:rsidP="00666FCF" w:rsidR="00666FCF" w:rsidRPr="007830F1">
      <w:pPr>
        <w:jc w:val="both"/>
      </w:pPr>
      <w:r w:rsidRPr="007830F1">
        <w:t>2.</w:t>
      </w:r>
      <w:r w:rsidRPr="007830F1">
        <w:tab/>
        <w:t xml:space="preserve">Nekretnine upisane u zemljišnim knjigama  </w:t>
      </w:r>
      <w:r w:rsidR="004B0B27" w:rsidRPr="007830F1">
        <w:t>Općinskog suda u Puli</w:t>
      </w:r>
      <w:r w:rsidR="004B0B27">
        <w:t>-Pola Zemljišno knjižni odjel Pazin</w:t>
      </w:r>
      <w:r w:rsidRPr="007830F1">
        <w:rPr>
          <w:bCs/>
        </w:rPr>
        <w:t>, i to :</w:t>
      </w:r>
    </w:p>
    <w:p w:rsidRDefault="00666FCF" w:rsidP="00666FCF" w:rsidR="00666FCF" w:rsidRPr="007830F1">
      <w:pPr>
        <w:jc w:val="both"/>
      </w:pPr>
    </w:p>
    <w:p w:rsidRDefault="00666FCF" w:rsidP="00666FCF" w:rsidR="00666FCF" w:rsidRPr="007830F1">
      <w:pPr>
        <w:jc w:val="both"/>
      </w:pPr>
      <w:r w:rsidRPr="007830F1">
        <w:t>2.1.</w:t>
      </w:r>
      <w:r w:rsidRPr="007830F1">
        <w:tab/>
        <w:t xml:space="preserve">FARMA ŠKROPETI II, </w:t>
      </w:r>
      <w:proofErr w:type="spellStart"/>
      <w:r w:rsidRPr="007830F1">
        <w:t>Škropeti</w:t>
      </w:r>
      <w:proofErr w:type="spellEnd"/>
      <w:r w:rsidRPr="007830F1">
        <w:t xml:space="preserve"> </w:t>
      </w:r>
      <w:proofErr w:type="spellStart"/>
      <w:r w:rsidRPr="007830F1">
        <w:t>bb</w:t>
      </w:r>
      <w:proofErr w:type="spellEnd"/>
      <w:r w:rsidRPr="007830F1">
        <w:t xml:space="preserve"> </w:t>
      </w:r>
      <w:r w:rsidRPr="007830F1">
        <w:rPr>
          <w:bCs/>
        </w:rPr>
        <w:t>- nekretnina upisana</w:t>
      </w:r>
      <w:r w:rsidRPr="007830F1">
        <w:t xml:space="preserve"> u z.k.ul.br. 1165 k.o. NOVAKI MOTOVUNSKI </w:t>
      </w:r>
      <w:proofErr w:type="spellStart"/>
      <w:r w:rsidRPr="007830F1">
        <w:t>k.č</w:t>
      </w:r>
      <w:proofErr w:type="spellEnd"/>
      <w:r w:rsidRPr="007830F1">
        <w:t xml:space="preserve">. 3045/1 farma površine 14758 m2. </w:t>
      </w:r>
      <w:r w:rsidRPr="007830F1">
        <w:rPr>
          <w:bCs/>
        </w:rPr>
        <w:t>Utvrđena vrijednost nekretnina je</w:t>
      </w:r>
      <w:r w:rsidRPr="007830F1">
        <w:t xml:space="preserve"> </w:t>
      </w:r>
      <w:r w:rsidR="00C266DD">
        <w:t>170</w:t>
      </w:r>
      <w:r w:rsidR="00F41CC2">
        <w:t>.</w:t>
      </w:r>
      <w:r w:rsidR="00A4431A">
        <w:t>0</w:t>
      </w:r>
      <w:r w:rsidR="00F41CC2" w:rsidRPr="00F41CC2">
        <w:t>00</w:t>
      </w:r>
      <w:r w:rsidRPr="007830F1">
        <w:t>,00 EUR u protuvrijednosti kuna prema srednjem tečaju HNB na dan prodaje.</w:t>
      </w:r>
    </w:p>
    <w:p w:rsidRDefault="00666FCF" w:rsidP="00666FCF" w:rsidR="00666FCF" w:rsidRPr="007830F1">
      <w:pPr>
        <w:jc w:val="both"/>
      </w:pPr>
    </w:p>
    <w:p w:rsidRDefault="00666FCF" w:rsidP="00666FCF" w:rsidR="00666FCF" w:rsidRPr="007830F1">
      <w:pPr>
        <w:jc w:val="both"/>
      </w:pPr>
      <w:r w:rsidRPr="007830F1">
        <w:t>2.2.</w:t>
      </w:r>
      <w:r w:rsidRPr="007830F1">
        <w:tab/>
        <w:t xml:space="preserve">FARMA PILATI, </w:t>
      </w:r>
      <w:proofErr w:type="spellStart"/>
      <w:r w:rsidRPr="007830F1">
        <w:t>Novaki</w:t>
      </w:r>
      <w:proofErr w:type="spellEnd"/>
      <w:r w:rsidRPr="007830F1">
        <w:t xml:space="preserve"> Motovunski </w:t>
      </w:r>
      <w:proofErr w:type="spellStart"/>
      <w:r w:rsidRPr="007830F1">
        <w:t>bb</w:t>
      </w:r>
      <w:proofErr w:type="spellEnd"/>
      <w:r w:rsidRPr="007830F1">
        <w:t xml:space="preserve"> </w:t>
      </w:r>
      <w:r w:rsidRPr="007830F1">
        <w:rPr>
          <w:bCs/>
        </w:rPr>
        <w:t>- nekretnina upisana</w:t>
      </w:r>
      <w:r w:rsidRPr="007830F1">
        <w:t xml:space="preserve"> u z.k.ul.br. 862 k.o. NOVAKI MOTOVUNSKI na </w:t>
      </w:r>
      <w:proofErr w:type="spellStart"/>
      <w:r w:rsidRPr="007830F1">
        <w:t>k.č</w:t>
      </w:r>
      <w:proofErr w:type="spellEnd"/>
      <w:r w:rsidRPr="007830F1">
        <w:t xml:space="preserve">. 2013  gospodarska zgrada površine 15852 m2. </w:t>
      </w:r>
      <w:r w:rsidRPr="007830F1">
        <w:rPr>
          <w:bCs/>
        </w:rPr>
        <w:t xml:space="preserve">Utvrđena vrijednost nekretnina je </w:t>
      </w:r>
      <w:r w:rsidR="00C266DD">
        <w:rPr>
          <w:bCs/>
        </w:rPr>
        <w:t xml:space="preserve"> 184</w:t>
      </w:r>
      <w:r w:rsidR="00F41CC2">
        <w:t>.</w:t>
      </w:r>
      <w:r w:rsidR="00F41CC2" w:rsidRPr="00F41CC2">
        <w:t>000</w:t>
      </w:r>
      <w:r w:rsidRPr="007830F1">
        <w:t>,00 EUR u protuvrijednosti kuna prema srednjem tečaju HNB na dan prodaje.</w:t>
      </w:r>
    </w:p>
    <w:p w:rsidRDefault="00666FCF" w:rsidP="00666FCF" w:rsidR="00666FCF" w:rsidRPr="007830F1">
      <w:pPr>
        <w:jc w:val="both"/>
      </w:pPr>
    </w:p>
    <w:p w:rsidRDefault="00666FCF" w:rsidP="00666FCF" w:rsidR="00666FCF" w:rsidRPr="007830F1">
      <w:pPr>
        <w:jc w:val="both"/>
      </w:pPr>
      <w:r w:rsidRPr="007830F1">
        <w:t>2.3.</w:t>
      </w:r>
      <w:r w:rsidRPr="007830F1">
        <w:tab/>
        <w:t xml:space="preserve">FARMA KATUN I, Katun </w:t>
      </w:r>
      <w:proofErr w:type="spellStart"/>
      <w:r w:rsidRPr="007830F1">
        <w:t>bb</w:t>
      </w:r>
      <w:proofErr w:type="spellEnd"/>
      <w:r w:rsidRPr="007830F1">
        <w:t xml:space="preserve">  </w:t>
      </w:r>
      <w:r w:rsidRPr="007830F1">
        <w:rPr>
          <w:bCs/>
        </w:rPr>
        <w:t>- nekretnine upisane</w:t>
      </w:r>
      <w:r w:rsidRPr="007830F1">
        <w:t xml:space="preserve"> u z.k.ul.br. 888 k.o. TRVIŽ na </w:t>
      </w:r>
      <w:proofErr w:type="spellStart"/>
      <w:r w:rsidRPr="007830F1">
        <w:t>k.č</w:t>
      </w:r>
      <w:proofErr w:type="spellEnd"/>
      <w:r w:rsidRPr="007830F1">
        <w:t xml:space="preserve">. 2722/12  pašnjak, peradarnik-2 hale, površina 9938 m2 i </w:t>
      </w:r>
      <w:proofErr w:type="spellStart"/>
      <w:r w:rsidRPr="007830F1">
        <w:t>k.č</w:t>
      </w:r>
      <w:proofErr w:type="spellEnd"/>
      <w:r w:rsidRPr="007830F1">
        <w:t xml:space="preserve">. 2722/15 - pašnjak, 1 hala i portirnica, površine 4710 m2. </w:t>
      </w:r>
      <w:r w:rsidRPr="007830F1">
        <w:rPr>
          <w:bCs/>
        </w:rPr>
        <w:t xml:space="preserve">Utvrđena vrijednost nekretnina je </w:t>
      </w:r>
      <w:r w:rsidR="00C266DD">
        <w:t>128</w:t>
      </w:r>
      <w:r w:rsidR="00A46F3B">
        <w:t>.</w:t>
      </w:r>
      <w:r w:rsidR="00A4431A">
        <w:t>0</w:t>
      </w:r>
      <w:r w:rsidR="00A46F3B" w:rsidRPr="00A46F3B">
        <w:t>00</w:t>
      </w:r>
      <w:r w:rsidR="00A46F3B">
        <w:t xml:space="preserve">,00 </w:t>
      </w:r>
      <w:r w:rsidRPr="007830F1">
        <w:t>EUR u protuvrijednosti kuna prema srednjem tečaju HNB na dan prodaje.</w:t>
      </w:r>
    </w:p>
    <w:p w:rsidRDefault="00666FCF" w:rsidP="00666FCF" w:rsidR="00666FCF" w:rsidRPr="007830F1">
      <w:pPr>
        <w:jc w:val="both"/>
      </w:pPr>
    </w:p>
    <w:p w:rsidRDefault="00666FCF" w:rsidP="00666FCF" w:rsidR="00666FCF" w:rsidRPr="007830F1">
      <w:pPr>
        <w:jc w:val="both"/>
      </w:pPr>
      <w:r w:rsidRPr="007830F1">
        <w:t>2.4.</w:t>
      </w:r>
      <w:r w:rsidRPr="007830F1">
        <w:tab/>
        <w:t xml:space="preserve">FARMA RUHCI, </w:t>
      </w:r>
      <w:proofErr w:type="spellStart"/>
      <w:r w:rsidRPr="007830F1">
        <w:t>Ruhci</w:t>
      </w:r>
      <w:proofErr w:type="spellEnd"/>
      <w:r w:rsidRPr="007830F1">
        <w:t xml:space="preserve"> </w:t>
      </w:r>
      <w:proofErr w:type="spellStart"/>
      <w:r w:rsidRPr="007830F1">
        <w:t>bb</w:t>
      </w:r>
      <w:proofErr w:type="spellEnd"/>
      <w:r w:rsidRPr="007830F1">
        <w:t xml:space="preserve"> </w:t>
      </w:r>
      <w:r w:rsidRPr="007830F1">
        <w:rPr>
          <w:bCs/>
        </w:rPr>
        <w:t>- nekretnine upisane</w:t>
      </w:r>
      <w:r w:rsidRPr="007830F1">
        <w:t xml:space="preserve"> u z.k.ul.br. 1126 k.o. BERAM na </w:t>
      </w:r>
      <w:proofErr w:type="spellStart"/>
      <w:r w:rsidRPr="007830F1">
        <w:t>k.č</w:t>
      </w:r>
      <w:proofErr w:type="spellEnd"/>
      <w:r w:rsidRPr="007830F1">
        <w:t xml:space="preserve">.  2914 farma, plin. stanica, </w:t>
      </w:r>
      <w:proofErr w:type="spellStart"/>
      <w:r w:rsidRPr="007830F1">
        <w:t>portirna</w:t>
      </w:r>
      <w:proofErr w:type="spellEnd"/>
      <w:r w:rsidRPr="007830F1">
        <w:t xml:space="preserve">, nadstrešnica, neplodno, površine 7887 m2 i z.k.ul. 870 na </w:t>
      </w:r>
      <w:proofErr w:type="spellStart"/>
      <w:r w:rsidRPr="007830F1">
        <w:t>k.č</w:t>
      </w:r>
      <w:proofErr w:type="spellEnd"/>
      <w:r w:rsidRPr="007830F1">
        <w:t xml:space="preserve">.  2884/1 dvorište, površine 3446 m2 i </w:t>
      </w:r>
      <w:proofErr w:type="spellStart"/>
      <w:r w:rsidRPr="007830F1">
        <w:t>kat.čest</w:t>
      </w:r>
      <w:proofErr w:type="spellEnd"/>
      <w:r w:rsidRPr="007830F1">
        <w:t xml:space="preserve">. 2884/3  pašnjak. </w:t>
      </w:r>
      <w:r w:rsidRPr="007830F1">
        <w:rPr>
          <w:bCs/>
        </w:rPr>
        <w:t>Utvrđena vrijednost nekretnina je</w:t>
      </w:r>
      <w:r w:rsidRPr="007830F1">
        <w:t xml:space="preserve"> </w:t>
      </w:r>
      <w:r w:rsidR="00C266DD">
        <w:t>100</w:t>
      </w:r>
      <w:r w:rsidR="00A46F3B">
        <w:t>.</w:t>
      </w:r>
      <w:r w:rsidR="00A46F3B" w:rsidRPr="00A46F3B">
        <w:t>000</w:t>
      </w:r>
      <w:r w:rsidR="00A46F3B">
        <w:t xml:space="preserve">,00 </w:t>
      </w:r>
      <w:r w:rsidRPr="007830F1">
        <w:t>EUR u protuvrijednosti kuna prema srednjem tečaju HNB na dan prodaje.</w:t>
      </w:r>
    </w:p>
    <w:p w:rsidRDefault="00666FCF" w:rsidP="00666FCF" w:rsidR="00666FCF" w:rsidRPr="007830F1">
      <w:pPr>
        <w:jc w:val="both"/>
      </w:pPr>
    </w:p>
    <w:p w:rsidRDefault="00666FCF" w:rsidP="00666FCF" w:rsidR="00666FCF" w:rsidRPr="007830F1">
      <w:pPr>
        <w:jc w:val="both"/>
      </w:pPr>
      <w:r w:rsidRPr="007830F1">
        <w:t>2.5.</w:t>
      </w:r>
      <w:r w:rsidRPr="007830F1">
        <w:tab/>
        <w:t xml:space="preserve">FARMA LOKE, </w:t>
      </w:r>
      <w:proofErr w:type="spellStart"/>
      <w:r w:rsidRPr="007830F1">
        <w:t>Loke</w:t>
      </w:r>
      <w:proofErr w:type="spellEnd"/>
      <w:r w:rsidRPr="007830F1">
        <w:t xml:space="preserve"> </w:t>
      </w:r>
      <w:proofErr w:type="spellStart"/>
      <w:r w:rsidRPr="007830F1">
        <w:t>bb</w:t>
      </w:r>
      <w:proofErr w:type="spellEnd"/>
      <w:r w:rsidRPr="007830F1">
        <w:t xml:space="preserve">, Pazin </w:t>
      </w:r>
      <w:r w:rsidRPr="007830F1">
        <w:rPr>
          <w:bCs/>
        </w:rPr>
        <w:t>- nekretnine upisane</w:t>
      </w:r>
      <w:r w:rsidRPr="007830F1">
        <w:t xml:space="preserve"> u z.k.ul.br. 3517 k.o. PAZIN na </w:t>
      </w:r>
      <w:proofErr w:type="spellStart"/>
      <w:r w:rsidRPr="007830F1">
        <w:t>k.č</w:t>
      </w:r>
      <w:proofErr w:type="spellEnd"/>
      <w:r w:rsidRPr="007830F1">
        <w:t xml:space="preserve">. 1315 ZGR. zgrada, na </w:t>
      </w:r>
      <w:proofErr w:type="spellStart"/>
      <w:r w:rsidRPr="007830F1">
        <w:t>k.č</w:t>
      </w:r>
      <w:proofErr w:type="spellEnd"/>
      <w:r w:rsidRPr="007830F1">
        <w:t xml:space="preserve">. 1316 ZGR. zgrada, na </w:t>
      </w:r>
      <w:proofErr w:type="spellStart"/>
      <w:r w:rsidRPr="007830F1">
        <w:t>k.č</w:t>
      </w:r>
      <w:proofErr w:type="spellEnd"/>
      <w:r w:rsidRPr="007830F1">
        <w:t xml:space="preserve">. 1317 ZGR.  zgrada,  na </w:t>
      </w:r>
      <w:proofErr w:type="spellStart"/>
      <w:r w:rsidRPr="007830F1">
        <w:t>k.č</w:t>
      </w:r>
      <w:proofErr w:type="spellEnd"/>
      <w:r w:rsidRPr="007830F1">
        <w:t xml:space="preserve">.  1318 ZGR. zgrada,  na </w:t>
      </w:r>
      <w:proofErr w:type="spellStart"/>
      <w:r w:rsidRPr="007830F1">
        <w:t>k.č</w:t>
      </w:r>
      <w:proofErr w:type="spellEnd"/>
      <w:r w:rsidRPr="007830F1">
        <w:t xml:space="preserve">. 1319 ZGR. zgrada, na </w:t>
      </w:r>
      <w:proofErr w:type="spellStart"/>
      <w:r w:rsidRPr="007830F1">
        <w:t>k.č</w:t>
      </w:r>
      <w:proofErr w:type="spellEnd"/>
      <w:r w:rsidRPr="007830F1">
        <w:t xml:space="preserve">. 853/2 dvorište površine 2397 m2,  na </w:t>
      </w:r>
      <w:proofErr w:type="spellStart"/>
      <w:r w:rsidRPr="007830F1">
        <w:t>k.č</w:t>
      </w:r>
      <w:proofErr w:type="spellEnd"/>
      <w:r w:rsidRPr="007830F1">
        <w:t xml:space="preserve">. 853/3 nadstrešnica, dvorište, </w:t>
      </w:r>
      <w:proofErr w:type="spellStart"/>
      <w:r w:rsidRPr="007830F1">
        <w:t>silorovovi</w:t>
      </w:r>
      <w:proofErr w:type="spellEnd"/>
      <w:r w:rsidRPr="007830F1">
        <w:t xml:space="preserve"> površine 13195 m2 i na </w:t>
      </w:r>
      <w:proofErr w:type="spellStart"/>
      <w:r w:rsidRPr="007830F1">
        <w:t>k.č</w:t>
      </w:r>
      <w:proofErr w:type="spellEnd"/>
      <w:r w:rsidRPr="007830F1">
        <w:t xml:space="preserve">.  857/8 pašnjak površine 8907 m2. </w:t>
      </w:r>
      <w:r w:rsidRPr="007830F1">
        <w:rPr>
          <w:bCs/>
        </w:rPr>
        <w:t xml:space="preserve">Utvrđena vrijednost nekretnina je </w:t>
      </w:r>
      <w:r w:rsidR="004A2698">
        <w:rPr>
          <w:bCs/>
        </w:rPr>
        <w:t>1</w:t>
      </w:r>
      <w:r w:rsidR="00627D41">
        <w:rPr>
          <w:bCs/>
        </w:rPr>
        <w:t>00</w:t>
      </w:r>
      <w:r w:rsidR="00A46F3B">
        <w:rPr>
          <w:bCs/>
        </w:rPr>
        <w:t>.</w:t>
      </w:r>
      <w:r w:rsidR="00A4431A">
        <w:rPr>
          <w:bCs/>
        </w:rPr>
        <w:t>0</w:t>
      </w:r>
      <w:r w:rsidR="00A46F3B" w:rsidRPr="00A46F3B">
        <w:rPr>
          <w:bCs/>
        </w:rPr>
        <w:t>00</w:t>
      </w:r>
      <w:r w:rsidRPr="007830F1">
        <w:t>,00   EUR u protuvrijednosti kuna prema srednjem tečaju HNB na dan prodaje.</w:t>
      </w:r>
    </w:p>
    <w:p w:rsidRDefault="00666FCF" w:rsidP="00666FCF" w:rsidR="00666FCF" w:rsidRPr="007830F1">
      <w:pPr>
        <w:jc w:val="both"/>
      </w:pPr>
    </w:p>
    <w:p w:rsidRDefault="00666FCF" w:rsidP="00666FCF" w:rsidR="00666FCF" w:rsidRPr="007830F1">
      <w:pPr>
        <w:jc w:val="both"/>
      </w:pPr>
      <w:r w:rsidRPr="007830F1">
        <w:t>2.6.</w:t>
      </w:r>
      <w:r w:rsidRPr="007830F1">
        <w:tab/>
        <w:t xml:space="preserve">FARMA GORTANOV BRIJEG I, </w:t>
      </w:r>
      <w:proofErr w:type="spellStart"/>
      <w:r w:rsidRPr="007830F1">
        <w:t>Gortanov</w:t>
      </w:r>
      <w:proofErr w:type="spellEnd"/>
      <w:r w:rsidRPr="007830F1">
        <w:t xml:space="preserve"> brijeg, Pazin </w:t>
      </w:r>
      <w:r w:rsidRPr="007830F1">
        <w:rPr>
          <w:bCs/>
        </w:rPr>
        <w:t xml:space="preserve">- nekretnina upisana  </w:t>
      </w:r>
      <w:r w:rsidRPr="007830F1">
        <w:t xml:space="preserve">u z.k.ul.br. 3877 k.o. PAZIN na </w:t>
      </w:r>
      <w:proofErr w:type="spellStart"/>
      <w:r w:rsidRPr="007830F1">
        <w:t>k.č</w:t>
      </w:r>
      <w:proofErr w:type="spellEnd"/>
      <w:r w:rsidRPr="007830F1">
        <w:t xml:space="preserve">. 1644 vinograd. </w:t>
      </w:r>
      <w:r w:rsidRPr="007830F1">
        <w:rPr>
          <w:bCs/>
        </w:rPr>
        <w:t>Utvrđena vrijednost nekretnina je</w:t>
      </w:r>
      <w:r w:rsidRPr="007830F1">
        <w:t xml:space="preserve">   </w:t>
      </w:r>
      <w:r w:rsidR="004A2698">
        <w:t>1</w:t>
      </w:r>
      <w:r w:rsidR="00627D41">
        <w:t>04</w:t>
      </w:r>
      <w:r w:rsidR="00A46F3B">
        <w:t>.</w:t>
      </w:r>
      <w:r w:rsidR="00A46F3B" w:rsidRPr="00A46F3B">
        <w:t>000</w:t>
      </w:r>
      <w:r w:rsidRPr="007830F1">
        <w:t>,00  EUR u protuvrijednosti kuna prema srednjem tečaju HNB na dan prodaje.</w:t>
      </w:r>
    </w:p>
    <w:p w:rsidRDefault="00666FCF" w:rsidP="00666FCF" w:rsidR="00666FCF" w:rsidRPr="007830F1">
      <w:pPr>
        <w:jc w:val="both"/>
      </w:pPr>
    </w:p>
    <w:p w:rsidRDefault="00666FCF" w:rsidP="00666FCF" w:rsidR="00666FCF" w:rsidRPr="007830F1">
      <w:pPr>
        <w:jc w:val="both"/>
      </w:pPr>
      <w:r w:rsidRPr="007830F1">
        <w:t>2.</w:t>
      </w:r>
      <w:r w:rsidR="004B0B27">
        <w:t>7</w:t>
      </w:r>
      <w:r w:rsidRPr="007830F1">
        <w:t>.</w:t>
      </w:r>
      <w:r w:rsidRPr="007830F1">
        <w:tab/>
        <w:t xml:space="preserve">FARMA ŠURANI II, </w:t>
      </w:r>
      <w:proofErr w:type="spellStart"/>
      <w:r w:rsidRPr="007830F1">
        <w:t>Picupari</w:t>
      </w:r>
      <w:proofErr w:type="spellEnd"/>
      <w:r w:rsidRPr="007830F1">
        <w:t xml:space="preserve"> 96E, </w:t>
      </w:r>
      <w:proofErr w:type="spellStart"/>
      <w:r w:rsidRPr="007830F1">
        <w:t>Tinjan</w:t>
      </w:r>
      <w:proofErr w:type="spellEnd"/>
      <w:r w:rsidRPr="007830F1">
        <w:t xml:space="preserve"> </w:t>
      </w:r>
      <w:r w:rsidRPr="007830F1">
        <w:rPr>
          <w:bCs/>
        </w:rPr>
        <w:t>- nekretnina upisana</w:t>
      </w:r>
      <w:r w:rsidRPr="007830F1">
        <w:t xml:space="preserve"> u z.k.ul.br. 1436 k.o. TINJAN </w:t>
      </w:r>
      <w:proofErr w:type="spellStart"/>
      <w:r w:rsidRPr="007830F1">
        <w:t>k.č</w:t>
      </w:r>
      <w:proofErr w:type="spellEnd"/>
      <w:r w:rsidRPr="007830F1">
        <w:t xml:space="preserve">. 2470/1 pašnjak površine 45237 m2, </w:t>
      </w:r>
      <w:proofErr w:type="spellStart"/>
      <w:r w:rsidRPr="007830F1">
        <w:t>kat.čest</w:t>
      </w:r>
      <w:proofErr w:type="spellEnd"/>
      <w:r w:rsidRPr="007830F1">
        <w:t xml:space="preserve">. 2499 šuma. </w:t>
      </w:r>
      <w:r w:rsidRPr="007830F1">
        <w:rPr>
          <w:bCs/>
        </w:rPr>
        <w:t>Utvrđena vrijednost nekretnina je</w:t>
      </w:r>
      <w:r w:rsidRPr="007830F1">
        <w:t xml:space="preserve"> </w:t>
      </w:r>
      <w:r w:rsidR="00627D41">
        <w:t>272</w:t>
      </w:r>
      <w:r w:rsidR="00A4431A">
        <w:t>.000</w:t>
      </w:r>
      <w:r w:rsidRPr="007830F1">
        <w:t>,00 EUR u protuvrijednosti kuna prema srednjem tečaju HNB na dan prodaje.</w:t>
      </w:r>
    </w:p>
    <w:p w:rsidRDefault="00666FCF" w:rsidP="00666FCF" w:rsidR="00666FCF" w:rsidRPr="007830F1">
      <w:pPr>
        <w:jc w:val="both"/>
      </w:pPr>
    </w:p>
    <w:p w:rsidRDefault="00666FCF" w:rsidP="00666FCF" w:rsidR="00666FCF" w:rsidRPr="007830F1">
      <w:pPr>
        <w:jc w:val="both"/>
      </w:pPr>
      <w:r w:rsidRPr="007830F1">
        <w:t>2.</w:t>
      </w:r>
      <w:r w:rsidR="004B0B27">
        <w:t>8</w:t>
      </w:r>
      <w:r w:rsidRPr="007830F1">
        <w:t>.</w:t>
      </w:r>
      <w:r w:rsidRPr="007830F1">
        <w:tab/>
        <w:t xml:space="preserve">FARMA KATUN II, Katun </w:t>
      </w:r>
      <w:proofErr w:type="spellStart"/>
      <w:r w:rsidRPr="007830F1">
        <w:t>bb</w:t>
      </w:r>
      <w:proofErr w:type="spellEnd"/>
      <w:r w:rsidRPr="007830F1">
        <w:t xml:space="preserve">  </w:t>
      </w:r>
      <w:r w:rsidRPr="007830F1">
        <w:rPr>
          <w:bCs/>
        </w:rPr>
        <w:t>- nekretnine upisane</w:t>
      </w:r>
      <w:r w:rsidRPr="007830F1">
        <w:t xml:space="preserve"> u z.k.ul.br. 975 k.o. TRVIŽ na </w:t>
      </w:r>
      <w:proofErr w:type="spellStart"/>
      <w:r w:rsidRPr="007830F1">
        <w:t>k.č</w:t>
      </w:r>
      <w:proofErr w:type="spellEnd"/>
      <w:r w:rsidRPr="007830F1">
        <w:t xml:space="preserve">. 2763/2 farme i dvorište površine 22327 m2 i </w:t>
      </w:r>
      <w:proofErr w:type="spellStart"/>
      <w:r w:rsidRPr="007830F1">
        <w:t>kat.čest</w:t>
      </w:r>
      <w:proofErr w:type="spellEnd"/>
      <w:r w:rsidRPr="007830F1">
        <w:t xml:space="preserve">. 2763/3  pašnjak površine 3619 m2.  </w:t>
      </w:r>
      <w:r w:rsidRPr="007830F1">
        <w:rPr>
          <w:bCs/>
        </w:rPr>
        <w:t>Utvrđena vrijednost nekretnina je</w:t>
      </w:r>
      <w:r w:rsidRPr="007830F1">
        <w:t xml:space="preserve"> </w:t>
      </w:r>
      <w:r w:rsidR="00627D41">
        <w:t>264</w:t>
      </w:r>
      <w:r w:rsidR="00A46F3B">
        <w:t>.</w:t>
      </w:r>
      <w:r w:rsidR="00A4431A">
        <w:t>0</w:t>
      </w:r>
      <w:r w:rsidR="00A46F3B" w:rsidRPr="00A46F3B">
        <w:t>00</w:t>
      </w:r>
      <w:r w:rsidRPr="007830F1">
        <w:t>,00 EUR u protuvrijednosti kuna prema srednjem tečaju HNB na dan prodaje.</w:t>
      </w:r>
    </w:p>
    <w:p w:rsidRDefault="00666FCF" w:rsidP="00666FCF" w:rsidR="00666FCF" w:rsidRPr="007830F1">
      <w:pPr>
        <w:jc w:val="both"/>
      </w:pPr>
    </w:p>
    <w:p w:rsidRDefault="00666FCF" w:rsidP="00666FCF" w:rsidR="00666FCF" w:rsidRPr="007830F1">
      <w:pPr>
        <w:jc w:val="both"/>
      </w:pPr>
      <w:r w:rsidRPr="007830F1">
        <w:t>2.</w:t>
      </w:r>
      <w:r w:rsidR="004B0B27">
        <w:t>9</w:t>
      </w:r>
      <w:r w:rsidRPr="007830F1">
        <w:t>.</w:t>
      </w:r>
      <w:r w:rsidRPr="007830F1">
        <w:tab/>
        <w:t xml:space="preserve">FARMA MUNTRILJ, </w:t>
      </w:r>
      <w:proofErr w:type="spellStart"/>
      <w:r w:rsidRPr="007830F1">
        <w:t>Muntrilj</w:t>
      </w:r>
      <w:proofErr w:type="spellEnd"/>
      <w:r w:rsidRPr="007830F1">
        <w:t xml:space="preserve"> </w:t>
      </w:r>
      <w:proofErr w:type="spellStart"/>
      <w:r w:rsidRPr="007830F1">
        <w:t>bb</w:t>
      </w:r>
      <w:proofErr w:type="spellEnd"/>
      <w:r w:rsidRPr="007830F1">
        <w:t xml:space="preserve">, </w:t>
      </w:r>
      <w:r w:rsidRPr="007830F1">
        <w:rPr>
          <w:bCs/>
        </w:rPr>
        <w:t>- nekretnina upisana</w:t>
      </w:r>
      <w:r w:rsidRPr="007830F1">
        <w:t xml:space="preserve"> u z.k.ul.br. 630 k.o. MUNTRILJ na </w:t>
      </w:r>
      <w:proofErr w:type="spellStart"/>
      <w:r w:rsidRPr="007830F1">
        <w:t>k.č</w:t>
      </w:r>
      <w:proofErr w:type="spellEnd"/>
      <w:r w:rsidRPr="007830F1">
        <w:t xml:space="preserve">. 768 farma, </w:t>
      </w:r>
      <w:proofErr w:type="spellStart"/>
      <w:r w:rsidRPr="007830F1">
        <w:t>portirna</w:t>
      </w:r>
      <w:proofErr w:type="spellEnd"/>
      <w:r w:rsidRPr="007830F1">
        <w:t xml:space="preserve">, spremište, TS, </w:t>
      </w:r>
      <w:proofErr w:type="spellStart"/>
      <w:r w:rsidRPr="007830F1">
        <w:t>plin.stan</w:t>
      </w:r>
      <w:proofErr w:type="spellEnd"/>
      <w:r w:rsidRPr="007830F1">
        <w:t xml:space="preserve">., dvorište površine 33148 m2. </w:t>
      </w:r>
      <w:r w:rsidRPr="007830F1">
        <w:rPr>
          <w:bCs/>
        </w:rPr>
        <w:t xml:space="preserve">Utvrđena vrijednost nekretnina je </w:t>
      </w:r>
      <w:r w:rsidR="00627D41">
        <w:rPr>
          <w:bCs/>
        </w:rPr>
        <w:t>450</w:t>
      </w:r>
      <w:r w:rsidR="00A14377">
        <w:t>.000</w:t>
      </w:r>
      <w:r w:rsidRPr="007830F1">
        <w:t>,00 EUR u protuvrijednosti kuna prema srednjem tečaju HNB na dan prodaje.</w:t>
      </w:r>
    </w:p>
    <w:p w:rsidRDefault="00666FCF" w:rsidP="00666FCF" w:rsidR="00666FCF" w:rsidRPr="007830F1">
      <w:pPr>
        <w:jc w:val="both"/>
      </w:pPr>
    </w:p>
    <w:p w:rsidRDefault="00666FCF" w:rsidP="00666FCF" w:rsidR="00666FCF" w:rsidRPr="007830F1">
      <w:pPr>
        <w:jc w:val="both"/>
      </w:pPr>
      <w:r w:rsidRPr="007830F1">
        <w:t>2.1</w:t>
      </w:r>
      <w:r w:rsidR="004B0B27">
        <w:t>0</w:t>
      </w:r>
      <w:r w:rsidRPr="007830F1">
        <w:t>.</w:t>
      </w:r>
      <w:r w:rsidRPr="007830F1">
        <w:tab/>
        <w:t xml:space="preserve">FARMA SRBINJAK, </w:t>
      </w:r>
      <w:proofErr w:type="spellStart"/>
      <w:r w:rsidRPr="007830F1">
        <w:t>Srbinjak</w:t>
      </w:r>
      <w:proofErr w:type="spellEnd"/>
      <w:r w:rsidRPr="007830F1">
        <w:t xml:space="preserve"> </w:t>
      </w:r>
      <w:proofErr w:type="spellStart"/>
      <w:r w:rsidRPr="007830F1">
        <w:t>bb</w:t>
      </w:r>
      <w:proofErr w:type="spellEnd"/>
      <w:r w:rsidRPr="007830F1">
        <w:t xml:space="preserve">, </w:t>
      </w:r>
      <w:proofErr w:type="spellStart"/>
      <w:r w:rsidRPr="007830F1">
        <w:t>Tinjan</w:t>
      </w:r>
      <w:proofErr w:type="spellEnd"/>
      <w:r w:rsidRPr="007830F1">
        <w:t xml:space="preserve">,  </w:t>
      </w:r>
      <w:r w:rsidRPr="007830F1">
        <w:rPr>
          <w:bCs/>
        </w:rPr>
        <w:t>- nekretnine upisane</w:t>
      </w:r>
      <w:r w:rsidRPr="007830F1">
        <w:t xml:space="preserve"> u z.k.ul.br. 1436 k.o. TINJAN </w:t>
      </w:r>
      <w:proofErr w:type="spellStart"/>
      <w:r w:rsidRPr="007830F1">
        <w:t>k.č</w:t>
      </w:r>
      <w:proofErr w:type="spellEnd"/>
      <w:r w:rsidRPr="007830F1">
        <w:t xml:space="preserve">. 7029/1 neplodno površine 10146 m2 i </w:t>
      </w:r>
      <w:proofErr w:type="spellStart"/>
      <w:r w:rsidRPr="007830F1">
        <w:t>kat.čest</w:t>
      </w:r>
      <w:proofErr w:type="spellEnd"/>
      <w:r w:rsidRPr="007830F1">
        <w:t xml:space="preserve">. 7035 neplodno površine 2439 m2 i  u z.k.ul.br. 1641 k.o. TINJAN na </w:t>
      </w:r>
      <w:proofErr w:type="spellStart"/>
      <w:r w:rsidRPr="007830F1">
        <w:t>k.č</w:t>
      </w:r>
      <w:proofErr w:type="spellEnd"/>
      <w:r w:rsidRPr="007830F1">
        <w:t xml:space="preserve">. 7033 oranica površine 770 m2 i </w:t>
      </w:r>
      <w:proofErr w:type="spellStart"/>
      <w:r w:rsidRPr="007830F1">
        <w:t>k.č</w:t>
      </w:r>
      <w:proofErr w:type="spellEnd"/>
      <w:r w:rsidRPr="007830F1">
        <w:t xml:space="preserve">. 7034 oranica površine 1378 m2. </w:t>
      </w:r>
      <w:r w:rsidRPr="007830F1">
        <w:rPr>
          <w:bCs/>
        </w:rPr>
        <w:t>Utvrđena vrijednost nekretnina je</w:t>
      </w:r>
      <w:r w:rsidRPr="007830F1">
        <w:t xml:space="preserve"> </w:t>
      </w:r>
      <w:r w:rsidR="00B11BDE">
        <w:t>2</w:t>
      </w:r>
      <w:r w:rsidR="00627D41">
        <w:t>0</w:t>
      </w:r>
      <w:r w:rsidR="004E2F83">
        <w:t>0</w:t>
      </w:r>
      <w:r w:rsidR="005114ED">
        <w:t>.</w:t>
      </w:r>
      <w:r w:rsidR="00A4431A">
        <w:t>0</w:t>
      </w:r>
      <w:r w:rsidR="00A14377">
        <w:t>00</w:t>
      </w:r>
      <w:r w:rsidRPr="007830F1">
        <w:t>,00 EUR u protuvrijednosti kuna prema srednjem tečaju HNB na dan prodaje.</w:t>
      </w:r>
    </w:p>
    <w:p w:rsidRDefault="00666FCF" w:rsidP="00666FCF" w:rsidR="00666FCF" w:rsidRPr="007830F1">
      <w:pPr>
        <w:jc w:val="both"/>
      </w:pPr>
    </w:p>
    <w:p w:rsidRDefault="00666FCF" w:rsidP="00666FCF" w:rsidR="00666FCF" w:rsidRPr="007830F1">
      <w:pPr>
        <w:jc w:val="both"/>
      </w:pPr>
      <w:r w:rsidRPr="007830F1">
        <w:lastRenderedPageBreak/>
        <w:t>2.1</w:t>
      </w:r>
      <w:r w:rsidR="004B0B27">
        <w:t>1</w:t>
      </w:r>
      <w:r w:rsidRPr="007830F1">
        <w:t>.</w:t>
      </w:r>
      <w:r w:rsidRPr="007830F1">
        <w:tab/>
        <w:t xml:space="preserve">FARMA GORTANOV BRIJEG II, </w:t>
      </w:r>
      <w:proofErr w:type="spellStart"/>
      <w:r w:rsidRPr="007830F1">
        <w:t>Gortanov</w:t>
      </w:r>
      <w:proofErr w:type="spellEnd"/>
      <w:r w:rsidRPr="007830F1">
        <w:t xml:space="preserve"> brijeg, Pazin,  </w:t>
      </w:r>
      <w:r w:rsidRPr="007830F1">
        <w:rPr>
          <w:bCs/>
        </w:rPr>
        <w:t>- nekretnine upisane</w:t>
      </w:r>
      <w:r w:rsidRPr="007830F1">
        <w:t xml:space="preserve"> u z.k.ul.br. 3877 k.o. PAZIN na </w:t>
      </w:r>
      <w:proofErr w:type="spellStart"/>
      <w:r w:rsidRPr="007830F1">
        <w:t>k.č</w:t>
      </w:r>
      <w:proofErr w:type="spellEnd"/>
      <w:r w:rsidRPr="007830F1">
        <w:t xml:space="preserve">. 1675/1  oranica. </w:t>
      </w:r>
      <w:r w:rsidRPr="007830F1">
        <w:rPr>
          <w:bCs/>
        </w:rPr>
        <w:t xml:space="preserve">Utvrđena vrijednost nekretnina je </w:t>
      </w:r>
      <w:r w:rsidRPr="007830F1">
        <w:t xml:space="preserve"> </w:t>
      </w:r>
      <w:r w:rsidR="00627D41">
        <w:t>72</w:t>
      </w:r>
      <w:r w:rsidR="00A14377">
        <w:t>.000</w:t>
      </w:r>
      <w:r w:rsidRPr="007830F1">
        <w:t>,00 EUR u protuvrijednosti kuna prema srednjem tečaju HNB na dan prodaje.</w:t>
      </w:r>
    </w:p>
    <w:p w:rsidRDefault="00666FCF" w:rsidP="00666FCF" w:rsidR="00666FCF" w:rsidRPr="007830F1">
      <w:pPr>
        <w:jc w:val="both"/>
      </w:pPr>
    </w:p>
    <w:p w:rsidRDefault="00666FCF" w:rsidP="00666FCF" w:rsidR="00666FCF" w:rsidRPr="007830F1">
      <w:pPr>
        <w:jc w:val="both"/>
      </w:pPr>
      <w:r w:rsidRPr="007830F1">
        <w:t>2.1</w:t>
      </w:r>
      <w:r w:rsidR="004B0B27">
        <w:t>2</w:t>
      </w:r>
      <w:r w:rsidRPr="007830F1">
        <w:t>.</w:t>
      </w:r>
      <w:r w:rsidRPr="007830F1">
        <w:tab/>
        <w:t xml:space="preserve">FARMA JEŽENJ, </w:t>
      </w:r>
      <w:proofErr w:type="spellStart"/>
      <w:r w:rsidRPr="007830F1">
        <w:t>Ježenj</w:t>
      </w:r>
      <w:proofErr w:type="spellEnd"/>
      <w:r w:rsidRPr="007830F1">
        <w:t xml:space="preserve"> </w:t>
      </w:r>
      <w:proofErr w:type="spellStart"/>
      <w:r w:rsidRPr="007830F1">
        <w:t>bb</w:t>
      </w:r>
      <w:proofErr w:type="spellEnd"/>
      <w:r w:rsidRPr="007830F1">
        <w:t xml:space="preserve">,  </w:t>
      </w:r>
      <w:r w:rsidRPr="007830F1">
        <w:rPr>
          <w:bCs/>
        </w:rPr>
        <w:t>- nekretnine upisane</w:t>
      </w:r>
      <w:r w:rsidRPr="007830F1">
        <w:t xml:space="preserve"> u z.k.ul.br. 3517 k.o. PAZIN na </w:t>
      </w:r>
      <w:proofErr w:type="spellStart"/>
      <w:r w:rsidRPr="007830F1">
        <w:t>k.č</w:t>
      </w:r>
      <w:proofErr w:type="spellEnd"/>
      <w:r w:rsidRPr="007830F1">
        <w:t xml:space="preserve">.  3066  livada, </w:t>
      </w:r>
      <w:proofErr w:type="spellStart"/>
      <w:r w:rsidRPr="007830F1">
        <w:t>k.č</w:t>
      </w:r>
      <w:proofErr w:type="spellEnd"/>
      <w:r w:rsidRPr="007830F1">
        <w:t xml:space="preserve">. 3067 livada, </w:t>
      </w:r>
      <w:proofErr w:type="spellStart"/>
      <w:r w:rsidRPr="007830F1">
        <w:t>k.č</w:t>
      </w:r>
      <w:proofErr w:type="spellEnd"/>
      <w:r w:rsidRPr="007830F1">
        <w:t xml:space="preserve">. 3074/2 livada. </w:t>
      </w:r>
      <w:r w:rsidRPr="007830F1">
        <w:rPr>
          <w:bCs/>
        </w:rPr>
        <w:t xml:space="preserve">Utvrđena vrijednost nekretnina je </w:t>
      </w:r>
      <w:r w:rsidR="00627D41">
        <w:rPr>
          <w:bCs/>
        </w:rPr>
        <w:t>128</w:t>
      </w:r>
      <w:r w:rsidR="005114ED">
        <w:t>.</w:t>
      </w:r>
      <w:r w:rsidR="005114ED" w:rsidRPr="005114ED">
        <w:t>000</w:t>
      </w:r>
      <w:r w:rsidRPr="007830F1">
        <w:t>,00 EUR u protuvrijednosti kuna prema srednjem tečaju HNB na dan prodaje.</w:t>
      </w:r>
    </w:p>
    <w:p w:rsidRDefault="00666FCF" w:rsidP="00666FCF" w:rsidR="00666FCF" w:rsidRPr="007830F1">
      <w:pPr>
        <w:jc w:val="both"/>
      </w:pPr>
    </w:p>
    <w:p w:rsidRDefault="00666FCF" w:rsidP="00666FCF" w:rsidR="00666FCF" w:rsidRPr="007830F1">
      <w:pPr>
        <w:jc w:val="both"/>
      </w:pPr>
      <w:r w:rsidRPr="007830F1">
        <w:t>2.</w:t>
      </w:r>
      <w:r w:rsidR="00A4431A">
        <w:t>1</w:t>
      </w:r>
      <w:r w:rsidR="004B0B27">
        <w:t>3</w:t>
      </w:r>
      <w:r w:rsidRPr="007830F1">
        <w:t>.</w:t>
      </w:r>
      <w:r w:rsidRPr="007830F1">
        <w:tab/>
        <w:t xml:space="preserve">SKLADIŠTE PAZINSKI NOVAKI,  Pazinski </w:t>
      </w:r>
      <w:proofErr w:type="spellStart"/>
      <w:r w:rsidRPr="007830F1">
        <w:t>Novaki</w:t>
      </w:r>
      <w:proofErr w:type="spellEnd"/>
      <w:r w:rsidRPr="007830F1">
        <w:t xml:space="preserve"> </w:t>
      </w:r>
      <w:proofErr w:type="spellStart"/>
      <w:r w:rsidRPr="007830F1">
        <w:t>bb</w:t>
      </w:r>
      <w:proofErr w:type="spellEnd"/>
      <w:r w:rsidRPr="007830F1">
        <w:t xml:space="preserve">,  </w:t>
      </w:r>
      <w:r w:rsidRPr="007830F1">
        <w:rPr>
          <w:bCs/>
        </w:rPr>
        <w:t>- nekretnine upisane</w:t>
      </w:r>
      <w:r w:rsidRPr="007830F1">
        <w:t xml:space="preserve"> u z.k.ul.br. 716 k.o. NOVAKI PAZINSKI na </w:t>
      </w:r>
      <w:proofErr w:type="spellStart"/>
      <w:r w:rsidRPr="007830F1">
        <w:t>k.č</w:t>
      </w:r>
      <w:proofErr w:type="spellEnd"/>
      <w:r w:rsidRPr="007830F1">
        <w:t xml:space="preserve">. 304/2 ZGR.  zgrada površine 158 m2, </w:t>
      </w:r>
      <w:proofErr w:type="spellStart"/>
      <w:r w:rsidRPr="007830F1">
        <w:t>k.č</w:t>
      </w:r>
      <w:proofErr w:type="spellEnd"/>
      <w:r w:rsidRPr="007830F1">
        <w:t xml:space="preserve">. 304/3 ZGR. cisterna površine 80 m2 i </w:t>
      </w:r>
      <w:proofErr w:type="spellStart"/>
      <w:r w:rsidRPr="007830F1">
        <w:t>k.č</w:t>
      </w:r>
      <w:proofErr w:type="spellEnd"/>
      <w:r w:rsidRPr="007830F1">
        <w:t xml:space="preserve">. 2152/13 gospodarski objekt površine 244 m2. </w:t>
      </w:r>
      <w:r w:rsidRPr="007830F1">
        <w:rPr>
          <w:bCs/>
        </w:rPr>
        <w:t>Utvrđena vrijednost nekretnina je</w:t>
      </w:r>
      <w:r w:rsidRPr="007830F1">
        <w:t xml:space="preserve"> </w:t>
      </w:r>
      <w:r w:rsidR="00627D41">
        <w:t>28</w:t>
      </w:r>
      <w:r w:rsidR="005114ED">
        <w:t>.</w:t>
      </w:r>
      <w:r w:rsidR="005114ED" w:rsidRPr="005114ED">
        <w:t>0</w:t>
      </w:r>
      <w:r w:rsidR="00A4431A">
        <w:t>00</w:t>
      </w:r>
      <w:r w:rsidRPr="007830F1">
        <w:t>,00 EUR u protuvrijednosti kuna prema srednjem tečaju HNB na dan prodaje.</w:t>
      </w:r>
    </w:p>
    <w:p w:rsidRDefault="00666FCF" w:rsidP="00666FCF" w:rsidR="00666FCF" w:rsidRPr="007830F1">
      <w:pPr>
        <w:jc w:val="both"/>
      </w:pPr>
    </w:p>
    <w:p w:rsidRDefault="00666FCF" w:rsidP="00666FCF" w:rsidR="00666FCF" w:rsidRPr="007830F1">
      <w:pPr>
        <w:jc w:val="both"/>
      </w:pPr>
      <w:r w:rsidRPr="007830F1">
        <w:t>2.</w:t>
      </w:r>
      <w:r w:rsidR="004A2698">
        <w:t>1</w:t>
      </w:r>
      <w:r w:rsidR="004B0B27">
        <w:t>4</w:t>
      </w:r>
      <w:r w:rsidRPr="007830F1">
        <w:t>.</w:t>
      </w:r>
      <w:r w:rsidRPr="007830F1">
        <w:tab/>
        <w:t xml:space="preserve">TVORNICA STOČNE HRANE, VINSKI PODRUM I OKOLNO ZEMLJIŠTE, Kapetana </w:t>
      </w:r>
      <w:proofErr w:type="spellStart"/>
      <w:r w:rsidRPr="007830F1">
        <w:t>Lazarića</w:t>
      </w:r>
      <w:proofErr w:type="spellEnd"/>
      <w:r w:rsidRPr="007830F1">
        <w:t xml:space="preserve"> </w:t>
      </w:r>
      <w:proofErr w:type="spellStart"/>
      <w:r w:rsidRPr="007830F1">
        <w:t>bb</w:t>
      </w:r>
      <w:proofErr w:type="spellEnd"/>
      <w:r w:rsidRPr="007830F1">
        <w:t xml:space="preserve">, Pazin,  </w:t>
      </w:r>
      <w:r w:rsidRPr="007830F1">
        <w:rPr>
          <w:bCs/>
        </w:rPr>
        <w:t xml:space="preserve">- nekretnine upisane </w:t>
      </w:r>
      <w:r w:rsidRPr="007830F1">
        <w:t xml:space="preserve">u z.k.ul.br. 3817 k.o. PAZIN na </w:t>
      </w:r>
      <w:proofErr w:type="spellStart"/>
      <w:r w:rsidRPr="007830F1">
        <w:t>K.č</w:t>
      </w:r>
      <w:proofErr w:type="spellEnd"/>
      <w:r w:rsidRPr="007830F1">
        <w:t xml:space="preserve">. 1361 ZGR.  tvornica stočne hrane, površina 978 m2, </w:t>
      </w:r>
      <w:proofErr w:type="spellStart"/>
      <w:r w:rsidRPr="007830F1">
        <w:t>k.č</w:t>
      </w:r>
      <w:proofErr w:type="spellEnd"/>
      <w:r w:rsidRPr="007830F1">
        <w:t xml:space="preserve">. 637/1  dvorište, put, silos, pašnjak, površine 3985 m2 i </w:t>
      </w:r>
      <w:proofErr w:type="spellStart"/>
      <w:r w:rsidRPr="007830F1">
        <w:t>k.č</w:t>
      </w:r>
      <w:proofErr w:type="spellEnd"/>
      <w:r w:rsidRPr="007830F1">
        <w:t xml:space="preserve">. 641/2 pašnjak, površina 37 m2; u z.k.ul.br. 3663 k.o. PAZIN na </w:t>
      </w:r>
      <w:proofErr w:type="spellStart"/>
      <w:r w:rsidRPr="007830F1">
        <w:t>k.č</w:t>
      </w:r>
      <w:proofErr w:type="spellEnd"/>
      <w:r w:rsidRPr="007830F1">
        <w:t xml:space="preserve">. 652/6, </w:t>
      </w:r>
      <w:proofErr w:type="spellStart"/>
      <w:r w:rsidRPr="007830F1">
        <w:t>k.č</w:t>
      </w:r>
      <w:proofErr w:type="spellEnd"/>
      <w:r w:rsidRPr="007830F1">
        <w:t xml:space="preserve">. 679/7 put površine 69 m2, </w:t>
      </w:r>
      <w:proofErr w:type="spellStart"/>
      <w:r w:rsidRPr="007830F1">
        <w:t>k.č</w:t>
      </w:r>
      <w:proofErr w:type="spellEnd"/>
      <w:r w:rsidRPr="007830F1">
        <w:t xml:space="preserve">. 679/8  put površine 199 m2, </w:t>
      </w:r>
      <w:proofErr w:type="spellStart"/>
      <w:r w:rsidRPr="007830F1">
        <w:t>k.č</w:t>
      </w:r>
      <w:proofErr w:type="spellEnd"/>
      <w:r w:rsidRPr="007830F1">
        <w:t xml:space="preserve">. 679/10  neplodno, dvorište, površine 145 m2, </w:t>
      </w:r>
      <w:proofErr w:type="spellStart"/>
      <w:r w:rsidRPr="007830F1">
        <w:t>k.č</w:t>
      </w:r>
      <w:proofErr w:type="spellEnd"/>
      <w:r w:rsidRPr="007830F1">
        <w:t xml:space="preserve">. 11186/4   silos, dvorište površine 678 m2,  </w:t>
      </w:r>
      <w:proofErr w:type="spellStart"/>
      <w:r w:rsidRPr="007830F1">
        <w:t>k.č</w:t>
      </w:r>
      <w:proofErr w:type="spellEnd"/>
      <w:r w:rsidRPr="007830F1">
        <w:t xml:space="preserve">. 11186/5  dvorište površine 6 m2 i </w:t>
      </w:r>
      <w:proofErr w:type="spellStart"/>
      <w:r w:rsidRPr="007830F1">
        <w:t>k.č</w:t>
      </w:r>
      <w:proofErr w:type="spellEnd"/>
      <w:r w:rsidRPr="007830F1">
        <w:t xml:space="preserve">. 11186/6  - dvorište površine 5 m2; u z.k.ul.br. 2066 k.o. PAZIN na </w:t>
      </w:r>
      <w:proofErr w:type="spellStart"/>
      <w:r w:rsidRPr="007830F1">
        <w:t>k.č</w:t>
      </w:r>
      <w:proofErr w:type="spellEnd"/>
      <w:r w:rsidRPr="007830F1">
        <w:t xml:space="preserve">. 634/1 pašnjak, oranica, put, površine 179 m2, </w:t>
      </w:r>
      <w:proofErr w:type="spellStart"/>
      <w:r w:rsidRPr="007830F1">
        <w:t>k.č</w:t>
      </w:r>
      <w:proofErr w:type="spellEnd"/>
      <w:r w:rsidRPr="007830F1">
        <w:t xml:space="preserve">. 634/2 oranica, pašnjak, dvorište, put, površine 533 m2,   </w:t>
      </w:r>
      <w:proofErr w:type="spellStart"/>
      <w:r w:rsidRPr="007830F1">
        <w:t>k.č</w:t>
      </w:r>
      <w:proofErr w:type="spellEnd"/>
      <w:r w:rsidRPr="007830F1">
        <w:t xml:space="preserve">. 635/1 dvorište i put površine 1071 m2,  </w:t>
      </w:r>
      <w:proofErr w:type="spellStart"/>
      <w:r w:rsidRPr="007830F1">
        <w:t>k.č</w:t>
      </w:r>
      <w:proofErr w:type="spellEnd"/>
      <w:r w:rsidRPr="007830F1">
        <w:t xml:space="preserve">. 635/2 zgrada, podrum,  </w:t>
      </w:r>
      <w:proofErr w:type="spellStart"/>
      <w:r w:rsidRPr="007830F1">
        <w:t>k.č</w:t>
      </w:r>
      <w:proofErr w:type="spellEnd"/>
      <w:r w:rsidRPr="007830F1">
        <w:t xml:space="preserve">. 635/3  dvorište, put, površine 1109 m2,  </w:t>
      </w:r>
      <w:proofErr w:type="spellStart"/>
      <w:r w:rsidRPr="007830F1">
        <w:t>k.č</w:t>
      </w:r>
      <w:proofErr w:type="spellEnd"/>
      <w:r w:rsidRPr="007830F1">
        <w:t xml:space="preserve">. 635/4 dvorište, put, površine 160 m2  i </w:t>
      </w:r>
      <w:proofErr w:type="spellStart"/>
      <w:r w:rsidRPr="007830F1">
        <w:t>k.č</w:t>
      </w:r>
      <w:proofErr w:type="spellEnd"/>
      <w:r w:rsidRPr="007830F1">
        <w:t xml:space="preserve">. 635/5  dvorište, put, površine 181 m2,  u z.k.ul.br. 3664 k.o. PAZIN sve u 3/6 dijela </w:t>
      </w:r>
      <w:proofErr w:type="spellStart"/>
      <w:r w:rsidRPr="007830F1">
        <w:t>k.č</w:t>
      </w:r>
      <w:proofErr w:type="spellEnd"/>
      <w:r w:rsidRPr="007830F1">
        <w:t xml:space="preserve">. 652/38 pašnjak, dvorište, put, šuma, površine 377 m2, </w:t>
      </w:r>
      <w:proofErr w:type="spellStart"/>
      <w:r w:rsidRPr="007830F1">
        <w:t>k.č</w:t>
      </w:r>
      <w:proofErr w:type="spellEnd"/>
      <w:r w:rsidRPr="007830F1">
        <w:t xml:space="preserve">. 652/39 oranica, pašnjak, put, šuma, površine 1422 m2, </w:t>
      </w:r>
      <w:proofErr w:type="spellStart"/>
      <w:r w:rsidRPr="007830F1">
        <w:t>k.č</w:t>
      </w:r>
      <w:proofErr w:type="spellEnd"/>
      <w:r w:rsidRPr="007830F1">
        <w:t xml:space="preserve">. 652/40 oranica, pašnjak, površine 560 m2, </w:t>
      </w:r>
      <w:proofErr w:type="spellStart"/>
      <w:r w:rsidRPr="007830F1">
        <w:t>k.č</w:t>
      </w:r>
      <w:proofErr w:type="spellEnd"/>
      <w:r w:rsidRPr="007830F1">
        <w:t xml:space="preserve">. 652/41  šuma površine 104 m2, </w:t>
      </w:r>
      <w:proofErr w:type="spellStart"/>
      <w:r w:rsidRPr="007830F1">
        <w:t>k.č</w:t>
      </w:r>
      <w:proofErr w:type="spellEnd"/>
      <w:r w:rsidRPr="007830F1">
        <w:t xml:space="preserve">. 652/42 dvorište, put, šuma, površine 51 m2 i  </w:t>
      </w:r>
      <w:proofErr w:type="spellStart"/>
      <w:r w:rsidRPr="007830F1">
        <w:t>k.č</w:t>
      </w:r>
      <w:proofErr w:type="spellEnd"/>
      <w:r w:rsidRPr="007830F1">
        <w:t xml:space="preserve">. 652/43 dvorište, put, šuma, površine 381 m2,  u z.k.ul.br. 3615 k.o. PAZIN na </w:t>
      </w:r>
      <w:proofErr w:type="spellStart"/>
      <w:r w:rsidRPr="007830F1">
        <w:t>k.č</w:t>
      </w:r>
      <w:proofErr w:type="spellEnd"/>
      <w:r w:rsidRPr="007830F1">
        <w:t xml:space="preserve">. 662/4 pašnjak površine 17 m2, </w:t>
      </w:r>
      <w:proofErr w:type="spellStart"/>
      <w:r w:rsidRPr="007830F1">
        <w:t>k.č</w:t>
      </w:r>
      <w:proofErr w:type="spellEnd"/>
      <w:r w:rsidRPr="007830F1">
        <w:t xml:space="preserve">. 663/4  pašnjak, oranica površine 188 m2, </w:t>
      </w:r>
      <w:proofErr w:type="spellStart"/>
      <w:r w:rsidRPr="007830F1">
        <w:t>k.č</w:t>
      </w:r>
      <w:proofErr w:type="spellEnd"/>
      <w:r w:rsidRPr="007830F1">
        <w:t xml:space="preserve">. 663/5 pašnjak, oranica, površine 134 m2, </w:t>
      </w:r>
      <w:proofErr w:type="spellStart"/>
      <w:r w:rsidRPr="007830F1">
        <w:t>k.č</w:t>
      </w:r>
      <w:proofErr w:type="spellEnd"/>
      <w:r w:rsidRPr="007830F1">
        <w:t xml:space="preserve">. 663/6  pašnjak, oranica, površine 1516 m2, </w:t>
      </w:r>
      <w:proofErr w:type="spellStart"/>
      <w:r w:rsidRPr="007830F1">
        <w:t>k.č</w:t>
      </w:r>
      <w:proofErr w:type="spellEnd"/>
      <w:r w:rsidRPr="007830F1">
        <w:t xml:space="preserve">. 663/7  pašnjak, oranica, površine 52 m2, </w:t>
      </w:r>
      <w:proofErr w:type="spellStart"/>
      <w:r w:rsidRPr="007830F1">
        <w:t>k.č</w:t>
      </w:r>
      <w:proofErr w:type="spellEnd"/>
      <w:r w:rsidRPr="007830F1">
        <w:t xml:space="preserve">. 663/8 pašnjak, oranica, površina 316 m2 i </w:t>
      </w:r>
      <w:proofErr w:type="spellStart"/>
      <w:r w:rsidRPr="007830F1">
        <w:t>k.č</w:t>
      </w:r>
      <w:proofErr w:type="spellEnd"/>
      <w:r w:rsidRPr="007830F1">
        <w:t xml:space="preserve">. 663/9 pašnjak, oranica, površina 365 m2,  u z.k.ul.br. 2194 k.o. PAZIN na </w:t>
      </w:r>
      <w:proofErr w:type="spellStart"/>
      <w:r w:rsidRPr="007830F1">
        <w:t>k.č</w:t>
      </w:r>
      <w:proofErr w:type="spellEnd"/>
      <w:r w:rsidRPr="007830F1">
        <w:t xml:space="preserve">. 636/3 šuma, put, površine 144 m2, </w:t>
      </w:r>
      <w:proofErr w:type="spellStart"/>
      <w:r w:rsidRPr="007830F1">
        <w:t>k.č</w:t>
      </w:r>
      <w:proofErr w:type="spellEnd"/>
      <w:r w:rsidRPr="007830F1">
        <w:t xml:space="preserve">. 636/4 šuma, put, površine 101 m2,   </w:t>
      </w:r>
      <w:proofErr w:type="spellStart"/>
      <w:r w:rsidRPr="007830F1">
        <w:t>k.č</w:t>
      </w:r>
      <w:proofErr w:type="spellEnd"/>
      <w:r w:rsidRPr="007830F1">
        <w:t xml:space="preserve">. 636/5 dvorište, put, površine 27 m2,  </w:t>
      </w:r>
      <w:proofErr w:type="spellStart"/>
      <w:r w:rsidRPr="007830F1">
        <w:t>k.č</w:t>
      </w:r>
      <w:proofErr w:type="spellEnd"/>
      <w:r w:rsidRPr="007830F1">
        <w:t xml:space="preserve">. 640/1 pašnjak, dvorište, put, šuma, trafostanica, površine 2401 m2, </w:t>
      </w:r>
      <w:proofErr w:type="spellStart"/>
      <w:r w:rsidRPr="007830F1">
        <w:t>k.č</w:t>
      </w:r>
      <w:proofErr w:type="spellEnd"/>
      <w:r w:rsidRPr="007830F1">
        <w:t xml:space="preserve">. 640/2 pašnjak, put, šuma, površine 586 m2,  </w:t>
      </w:r>
      <w:proofErr w:type="spellStart"/>
      <w:r w:rsidRPr="007830F1">
        <w:t>k.č</w:t>
      </w:r>
      <w:proofErr w:type="spellEnd"/>
      <w:r w:rsidRPr="007830F1">
        <w:t xml:space="preserve">. 640/3 pašnjak, površina 134 m2 i </w:t>
      </w:r>
      <w:proofErr w:type="spellStart"/>
      <w:r w:rsidRPr="007830F1">
        <w:t>kat.čest</w:t>
      </w:r>
      <w:proofErr w:type="spellEnd"/>
      <w:r w:rsidRPr="007830F1">
        <w:t xml:space="preserve">. 640/4 pašnjak površine 144 m2, u z.k.ul.br. 1919 k.o. PAZIN na </w:t>
      </w:r>
      <w:proofErr w:type="spellStart"/>
      <w:r w:rsidRPr="007830F1">
        <w:t>k.č</w:t>
      </w:r>
      <w:proofErr w:type="spellEnd"/>
      <w:r w:rsidRPr="007830F1">
        <w:t xml:space="preserve">. 664/1 oranica, pašnjak, površine 2308 m2, </w:t>
      </w:r>
      <w:proofErr w:type="spellStart"/>
      <w:r w:rsidRPr="007830F1">
        <w:t>k.č</w:t>
      </w:r>
      <w:proofErr w:type="spellEnd"/>
      <w:r w:rsidRPr="007830F1">
        <w:t xml:space="preserve">. 664/2 oranica, pašnjak, površine 77 m2 i </w:t>
      </w:r>
      <w:proofErr w:type="spellStart"/>
      <w:r w:rsidRPr="007830F1">
        <w:t>k.č</w:t>
      </w:r>
      <w:proofErr w:type="spellEnd"/>
      <w:r w:rsidRPr="007830F1">
        <w:t xml:space="preserve">. 664/3 pašnjak, površine 3 m2, u z.k.ul.br. 1258 k.o. PAZIN na </w:t>
      </w:r>
      <w:proofErr w:type="spellStart"/>
      <w:r w:rsidRPr="007830F1">
        <w:t>k.č</w:t>
      </w:r>
      <w:proofErr w:type="spellEnd"/>
      <w:r w:rsidRPr="007830F1">
        <w:t xml:space="preserve">. 633/2  oranica; u z.k.ul.br. 3517 k.o. PAZIN; </w:t>
      </w:r>
      <w:proofErr w:type="spellStart"/>
      <w:r w:rsidRPr="007830F1">
        <w:t>k.č</w:t>
      </w:r>
      <w:proofErr w:type="spellEnd"/>
      <w:r w:rsidRPr="007830F1">
        <w:t xml:space="preserve">. 637/3 put površine 1125 m2.  </w:t>
      </w:r>
      <w:r w:rsidRPr="007830F1">
        <w:rPr>
          <w:bCs/>
        </w:rPr>
        <w:t>Utvrđena vrijednost nekretnina je</w:t>
      </w:r>
      <w:r w:rsidRPr="007830F1">
        <w:t xml:space="preserve"> </w:t>
      </w:r>
      <w:r w:rsidR="00627D41">
        <w:t>99</w:t>
      </w:r>
      <w:r w:rsidR="004E2F83">
        <w:t>0</w:t>
      </w:r>
      <w:r w:rsidR="005114ED">
        <w:t>.</w:t>
      </w:r>
      <w:r w:rsidR="005114ED" w:rsidRPr="005114ED">
        <w:t>000</w:t>
      </w:r>
      <w:r w:rsidRPr="007830F1">
        <w:t>,00 EUR u protuvrijednosti kuna prema srednjem tečaju HNB na dan prodaje.</w:t>
      </w:r>
    </w:p>
    <w:p w:rsidRDefault="00666FCF" w:rsidP="00666FCF" w:rsidR="00666FCF" w:rsidRPr="007830F1">
      <w:pPr>
        <w:jc w:val="both"/>
      </w:pPr>
    </w:p>
    <w:p w:rsidRDefault="004E2F83" w:rsidP="00666FCF" w:rsidR="00666FCF">
      <w:pPr>
        <w:jc w:val="both"/>
      </w:pPr>
      <w:r>
        <w:t>3</w:t>
      </w:r>
      <w:r w:rsidR="00666FCF" w:rsidRPr="007830F1">
        <w:t>.</w:t>
      </w:r>
      <w:r w:rsidR="00666FCF" w:rsidRPr="007830F1">
        <w:tab/>
        <w:t xml:space="preserve">FARMA ŽMINJ II, </w:t>
      </w:r>
      <w:proofErr w:type="spellStart"/>
      <w:r w:rsidR="00666FCF" w:rsidRPr="007830F1">
        <w:t>Orbanići</w:t>
      </w:r>
      <w:proofErr w:type="spellEnd"/>
      <w:r w:rsidR="00666FCF" w:rsidRPr="007830F1">
        <w:t xml:space="preserve"> </w:t>
      </w:r>
      <w:proofErr w:type="spellStart"/>
      <w:r w:rsidR="00666FCF" w:rsidRPr="007830F1">
        <w:t>bb</w:t>
      </w:r>
      <w:proofErr w:type="spellEnd"/>
      <w:r w:rsidR="00666FCF" w:rsidRPr="007830F1">
        <w:t xml:space="preserve">, </w:t>
      </w:r>
      <w:r w:rsidR="004B0B27">
        <w:t>n</w:t>
      </w:r>
      <w:r w:rsidR="004B0B27" w:rsidRPr="007830F1">
        <w:t>ekretnine upisane u zemljišnim knjigama Općinskog suda u Puli</w:t>
      </w:r>
      <w:r w:rsidR="004B0B27">
        <w:t>-Pola Zemljišno knjižni odjel</w:t>
      </w:r>
      <w:r w:rsidR="004B0B27" w:rsidRPr="007830F1">
        <w:rPr>
          <w:bCs/>
        </w:rPr>
        <w:t xml:space="preserve"> Rovinj</w:t>
      </w:r>
      <w:r w:rsidR="004B0B27" w:rsidRPr="007830F1">
        <w:t xml:space="preserve"> </w:t>
      </w:r>
      <w:r w:rsidR="00666FCF" w:rsidRPr="007830F1">
        <w:t xml:space="preserve">u z.k.ul.br. 3842 k.o. ŽMINJ </w:t>
      </w:r>
      <w:proofErr w:type="spellStart"/>
      <w:r w:rsidR="00666FCF" w:rsidRPr="007830F1">
        <w:t>k.č</w:t>
      </w:r>
      <w:proofErr w:type="spellEnd"/>
      <w:r w:rsidR="00666FCF" w:rsidRPr="007830F1">
        <w:t xml:space="preserve">. 248/2 - vinograd, 248/3 - oranica, površina 3974 m2, 262 – oranica i vinograd, 263 - oranica, 264 - oranica, 267/2 - oranica, površina 2672 m2, 268/2 – oranica, površina 1648 m2, 315/3 – oranica. </w:t>
      </w:r>
      <w:r w:rsidR="00666FCF" w:rsidRPr="007830F1">
        <w:rPr>
          <w:bCs/>
        </w:rPr>
        <w:t>Utvrđena vrijednost nekretnina je</w:t>
      </w:r>
      <w:r w:rsidR="00666FCF" w:rsidRPr="007830F1">
        <w:t xml:space="preserve"> </w:t>
      </w:r>
      <w:r w:rsidR="00627D41">
        <w:t>350</w:t>
      </w:r>
      <w:r w:rsidR="005114ED">
        <w:t>.</w:t>
      </w:r>
      <w:r w:rsidR="005114ED" w:rsidRPr="005114ED">
        <w:t>000</w:t>
      </w:r>
      <w:r w:rsidR="00666FCF" w:rsidRPr="007830F1">
        <w:t>,00 EUR u protuvrijednosti kuna prema srednjem tečaju HNB na dan prodaje.</w:t>
      </w:r>
    </w:p>
    <w:p w:rsidRDefault="004B0B27" w:rsidP="00666FCF" w:rsidR="004B0B27" w:rsidRPr="007830F1">
      <w:pPr>
        <w:jc w:val="both"/>
      </w:pPr>
    </w:p>
    <w:p w:rsidRDefault="00666FCF" w:rsidP="00666FCF" w:rsidR="00666FCF">
      <w:pPr>
        <w:jc w:val="both"/>
        <w:rPr>
          <w:rFonts w:eastAsia="MS Mincho"/>
        </w:rPr>
      </w:pPr>
      <w:r>
        <w:rPr>
          <w:rFonts w:eastAsia="MS Mincho"/>
        </w:rPr>
        <w:lastRenderedPageBreak/>
        <w:t>II.</w:t>
      </w:r>
      <w:r>
        <w:rPr>
          <w:rFonts w:eastAsia="MS Mincho"/>
        </w:rPr>
        <w:tab/>
        <w:t>Nekretnine opisane pod točkom I. izreke ovog zaključka prodat će se na usmenoj javnoj dražbi, a ročište za prodaju održat će se dana</w:t>
      </w:r>
    </w:p>
    <w:p w:rsidRDefault="00666FCF" w:rsidP="00666FCF" w:rsidR="00666FCF">
      <w:pPr>
        <w:jc w:val="both"/>
        <w:rPr>
          <w:rFonts w:eastAsia="MS Mincho"/>
        </w:rPr>
      </w:pPr>
    </w:p>
    <w:p w:rsidRDefault="00EE38C5" w:rsidP="00666FCF" w:rsidR="00666FCF">
      <w:pPr>
        <w:jc w:val="center"/>
        <w:rPr>
          <w:rFonts w:eastAsia="MS Mincho"/>
        </w:rPr>
      </w:pPr>
      <w:r>
        <w:t>25</w:t>
      </w:r>
      <w:r w:rsidR="00B11BDE">
        <w:t xml:space="preserve">. </w:t>
      </w:r>
      <w:r>
        <w:t xml:space="preserve">svibnja </w:t>
      </w:r>
      <w:r w:rsidR="004A2698" w:rsidRPr="00BD385A">
        <w:t>201</w:t>
      </w:r>
      <w:r w:rsidR="00907D6B">
        <w:t>6</w:t>
      </w:r>
      <w:r w:rsidR="00666FCF">
        <w:rPr>
          <w:rFonts w:eastAsia="MS Mincho"/>
        </w:rPr>
        <w:t>. u</w:t>
      </w:r>
      <w:r w:rsidR="00907D6B">
        <w:rPr>
          <w:rFonts w:eastAsia="MS Mincho"/>
        </w:rPr>
        <w:t xml:space="preserve"> </w:t>
      </w:r>
      <w:r>
        <w:rPr>
          <w:rFonts w:eastAsia="MS Mincho"/>
        </w:rPr>
        <w:t>10</w:t>
      </w:r>
      <w:r w:rsidR="00666FCF">
        <w:rPr>
          <w:rFonts w:eastAsia="MS Mincho"/>
        </w:rPr>
        <w:t>,</w:t>
      </w:r>
      <w:r w:rsidR="00B11BDE">
        <w:rPr>
          <w:rFonts w:eastAsia="MS Mincho"/>
        </w:rPr>
        <w:t>0</w:t>
      </w:r>
      <w:r w:rsidR="00703A24">
        <w:rPr>
          <w:rFonts w:eastAsia="MS Mincho"/>
        </w:rPr>
        <w:t>0</w:t>
      </w:r>
      <w:r w:rsidR="00666FCF">
        <w:rPr>
          <w:rFonts w:eastAsia="MS Mincho"/>
        </w:rPr>
        <w:t xml:space="preserve"> sati.</w:t>
      </w:r>
    </w:p>
    <w:p w:rsidRDefault="00666FCF" w:rsidP="00666FCF" w:rsidR="00666FCF">
      <w:pPr>
        <w:jc w:val="center"/>
        <w:rPr>
          <w:rFonts w:eastAsia="MS Mincho"/>
        </w:rPr>
      </w:pPr>
      <w:r>
        <w:rPr>
          <w:rFonts w:eastAsia="MS Mincho"/>
        </w:rPr>
        <w:t>u zgradi Trgovačkog suda u Rijeci, Zadarska 1 i 3, soba br. 11, prvi kat</w:t>
      </w:r>
    </w:p>
    <w:p w:rsidRDefault="00666FCF" w:rsidP="00666FCF" w:rsidR="00666FCF">
      <w:pPr>
        <w:jc w:val="both"/>
        <w:rPr>
          <w:rFonts w:eastAsia="MS Mincho"/>
        </w:rPr>
      </w:pPr>
    </w:p>
    <w:p w:rsidRDefault="00666FCF" w:rsidP="00666FCF" w:rsidR="00666FCF">
      <w:pPr>
        <w:jc w:val="both"/>
        <w:rPr>
          <w:color w:val="000000"/>
        </w:rPr>
      </w:pPr>
      <w:r>
        <w:rPr>
          <w:rFonts w:eastAsia="MS Mincho"/>
        </w:rPr>
        <w:t>III.</w:t>
      </w:r>
      <w:r>
        <w:rPr>
          <w:rFonts w:eastAsia="MS Mincho"/>
        </w:rPr>
        <w:tab/>
        <w:t xml:space="preserve">Ovaj zaključak bit će objavljen na oglasnoj ploči suda, web stečaju, te </w:t>
      </w:r>
      <w:r>
        <w:rPr>
          <w:color w:val="000000"/>
        </w:rPr>
        <w:t>u sredstvima javnoga priopćavanja.</w:t>
      </w:r>
    </w:p>
    <w:p w:rsidRDefault="00666FCF" w:rsidP="00666FCF" w:rsidR="00666FCF">
      <w:pPr>
        <w:jc w:val="both"/>
        <w:rPr>
          <w:rFonts w:eastAsia="MS Mincho"/>
        </w:rPr>
      </w:pPr>
    </w:p>
    <w:p w:rsidRDefault="00666FCF" w:rsidP="00666FCF" w:rsidR="00666FCF">
      <w:pPr>
        <w:jc w:val="both"/>
        <w:rPr>
          <w:lang w:val="de-DE"/>
        </w:rPr>
      </w:pPr>
      <w:r>
        <w:rPr>
          <w:rFonts w:eastAsia="MS Mincho"/>
        </w:rPr>
        <w:t>IV.</w:t>
      </w:r>
      <w:r>
        <w:rPr>
          <w:rFonts w:eastAsia="MS Mincho"/>
        </w:rPr>
        <w:tab/>
        <w:t>Uvjeti prodaje</w:t>
      </w:r>
      <w:r>
        <w:rPr>
          <w:lang w:val="de-DE"/>
        </w:rPr>
        <w:t>:</w:t>
      </w:r>
    </w:p>
    <w:p w:rsidRDefault="00666FCF" w:rsidP="00666FCF" w:rsidR="00666FCF">
      <w:pPr>
        <w:jc w:val="both"/>
        <w:rPr>
          <w:rFonts w:eastAsia="MS Mincho"/>
        </w:rPr>
      </w:pPr>
      <w:r>
        <w:rPr>
          <w:rFonts w:eastAsia="MS Mincho"/>
        </w:rPr>
        <w:t>1.</w:t>
      </w:r>
      <w:r>
        <w:rPr>
          <w:rFonts w:eastAsia="MS Mincho"/>
        </w:rPr>
        <w:tab/>
        <w:t>Prodaju se nekretnine opisane pod točkom I. izreke ovog zaključka prema vrijednostima koje su određene u toj točci.</w:t>
      </w:r>
    </w:p>
    <w:p w:rsidRDefault="00666FCF" w:rsidP="00666FCF" w:rsidR="00666FCF">
      <w:pPr>
        <w:jc w:val="both"/>
        <w:rPr>
          <w:rFonts w:eastAsia="MS Mincho"/>
        </w:rPr>
      </w:pPr>
      <w:r>
        <w:rPr>
          <w:rFonts w:eastAsia="MS Mincho"/>
        </w:rPr>
        <w:t>2.      Nekretnine označene pod točkom I. na  ročištu za dražbu ne mogu se prodati za cijenu nižu od utvrđene vrijednosti</w:t>
      </w:r>
      <w:r>
        <w:t>.</w:t>
      </w:r>
    </w:p>
    <w:p w:rsidRDefault="00666FCF" w:rsidP="00666FCF" w:rsidR="00666FCF">
      <w:pPr>
        <w:jc w:val="both"/>
        <w:rPr>
          <w:rFonts w:eastAsia="MS Mincho"/>
        </w:rPr>
      </w:pPr>
      <w:r>
        <w:rPr>
          <w:rFonts w:eastAsia="MS Mincho"/>
        </w:rPr>
        <w:t>3.       Nekretnine će se prodati putem javne dražbe, time da će se ročište održati iako na njemu sudjeluje samo jedan ponuditelj.</w:t>
      </w:r>
    </w:p>
    <w:p w:rsidRDefault="00830C0A" w:rsidP="00830C0A" w:rsidR="00830C0A">
      <w:pPr>
        <w:jc w:val="both"/>
      </w:pPr>
      <w:r>
        <w:rPr>
          <w:rFonts w:eastAsia="MS Mincho"/>
        </w:rPr>
        <w:t>4.</w:t>
      </w:r>
      <w:r>
        <w:rPr>
          <w:rFonts w:eastAsia="MS Mincho"/>
        </w:rPr>
        <w:tab/>
      </w:r>
      <w:r>
        <w:t>Nekretnine pod točkom I.</w:t>
      </w:r>
      <w:r w:rsidR="00273C7F">
        <w:t>1.1,</w:t>
      </w:r>
      <w:r>
        <w:t xml:space="preserve"> 2.1., 2.2., 2.4., 2.</w:t>
      </w:r>
      <w:r w:rsidR="004B0B27">
        <w:t>7</w:t>
      </w:r>
      <w:r>
        <w:t>., 2.</w:t>
      </w:r>
      <w:r w:rsidR="004B0B27">
        <w:t>8</w:t>
      </w:r>
      <w:r>
        <w:t>., 2.1</w:t>
      </w:r>
      <w:r w:rsidR="004B0B27">
        <w:t>0</w:t>
      </w:r>
      <w:r>
        <w:t>., 2.1</w:t>
      </w:r>
      <w:r w:rsidR="004B0B27">
        <w:t>2</w:t>
      </w:r>
      <w:r>
        <w:t>., 2.1</w:t>
      </w:r>
      <w:r w:rsidR="004B0B27">
        <w:t>4</w:t>
      </w:r>
      <w:r>
        <w:t>.</w:t>
      </w:r>
      <w:r w:rsidR="004B0B27">
        <w:t xml:space="preserve"> i</w:t>
      </w:r>
      <w:r>
        <w:t xml:space="preserve"> 3</w:t>
      </w:r>
      <w:r w:rsidR="004E2F83">
        <w:t xml:space="preserve">. </w:t>
      </w:r>
      <w:r w:rsidR="00273C7F">
        <w:t xml:space="preserve"> </w:t>
      </w:r>
      <w:r>
        <w:t>izreke ovog zaključka su u zakupu koji ističe</w:t>
      </w:r>
      <w:r w:rsidR="00A4431A">
        <w:t xml:space="preserve">  u roku 60 </w:t>
      </w:r>
      <w:r>
        <w:t xml:space="preserve">dana  </w:t>
      </w:r>
      <w:r w:rsidR="00A4431A">
        <w:t>od dana prodaje predmetne nekretnine</w:t>
      </w:r>
      <w:r w:rsidR="007C559D">
        <w:t>, dok su nekretnine pod 2.5</w:t>
      </w:r>
      <w:r w:rsidR="006843A5">
        <w:t>.</w:t>
      </w:r>
      <w:r w:rsidR="007C559D">
        <w:t xml:space="preserve"> u zakupu do 1. rujna 2016.</w:t>
      </w:r>
      <w:r>
        <w:t xml:space="preserve">  </w:t>
      </w:r>
    </w:p>
    <w:p w:rsidRDefault="00666FCF" w:rsidP="00666FCF" w:rsidR="00666FCF">
      <w:pPr>
        <w:jc w:val="both"/>
        <w:rPr>
          <w:color w:val="000000"/>
        </w:rPr>
      </w:pPr>
      <w:r>
        <w:t>5.</w:t>
      </w:r>
      <w:r>
        <w:tab/>
        <w:t xml:space="preserve">Imovina se prodaje po principu viđeno kupljeno što isključuje sve naknadne prigovore kupca na nedostatke, pravne ili činjenične naravi. </w:t>
      </w:r>
    </w:p>
    <w:p w:rsidRDefault="00666FCF" w:rsidP="00666FCF" w:rsidR="00666FCF">
      <w:pPr>
        <w:jc w:val="both"/>
      </w:pPr>
      <w:r>
        <w:rPr>
          <w:rFonts w:eastAsia="MS Mincho"/>
        </w:rPr>
        <w:t>6.</w:t>
      </w:r>
      <w:r>
        <w:rPr>
          <w:rFonts w:eastAsia="MS Mincho"/>
        </w:rPr>
        <w:tab/>
        <w:t xml:space="preserve">Kupac je obvezan položiti </w:t>
      </w:r>
      <w:proofErr w:type="spellStart"/>
      <w:r>
        <w:rPr>
          <w:rFonts w:eastAsia="MS Mincho"/>
        </w:rPr>
        <w:t>kupovninu</w:t>
      </w:r>
      <w:proofErr w:type="spellEnd"/>
      <w:r>
        <w:rPr>
          <w:rFonts w:eastAsia="MS Mincho"/>
        </w:rPr>
        <w:t xml:space="preserve"> u roku od 30 dana </w:t>
      </w:r>
      <w:r>
        <w:t>nakon pravomoćnosti rješenja o dosudi.</w:t>
      </w:r>
    </w:p>
    <w:p w:rsidRDefault="00666FCF" w:rsidP="00666FCF" w:rsidR="00666FCF">
      <w:pPr>
        <w:jc w:val="both"/>
      </w:pPr>
      <w:r>
        <w:rPr>
          <w:rFonts w:eastAsia="MS Mincho"/>
        </w:rPr>
        <w:t>7.</w:t>
      </w:r>
      <w:r>
        <w:rPr>
          <w:rFonts w:eastAsia="MS Mincho"/>
        </w:rPr>
        <w:tab/>
      </w:r>
      <w:r>
        <w:t>Poreze, pristojbe i troškove kupac je dužan platiti u skladu sa zakonom.</w:t>
      </w:r>
    </w:p>
    <w:p w:rsidRDefault="00666FCF" w:rsidP="00666FCF" w:rsidR="00666FCF">
      <w:pPr>
        <w:jc w:val="both"/>
        <w:rPr>
          <w:rFonts w:eastAsia="MS Mincho"/>
        </w:rPr>
      </w:pPr>
      <w:r>
        <w:rPr>
          <w:rFonts w:eastAsia="MS Mincho"/>
        </w:rPr>
        <w:t>8.</w:t>
      </w:r>
      <w:r>
        <w:rPr>
          <w:rFonts w:eastAsia="MS Mincho"/>
        </w:rPr>
        <w:tab/>
        <w:t>P</w:t>
      </w:r>
      <w:r>
        <w:t>ravo nadmetanja imaju sve pravne i fizičke osobe</w:t>
      </w:r>
      <w:r>
        <w:rPr>
          <w:rFonts w:eastAsia="MS Mincho"/>
        </w:rPr>
        <w:t xml:space="preserve">, </w:t>
      </w:r>
      <w:r>
        <w:t xml:space="preserve">u skladu sa zakonskim propisima Republike Hrvatske, </w:t>
      </w:r>
      <w:r>
        <w:rPr>
          <w:rFonts w:eastAsia="MS Mincho"/>
        </w:rPr>
        <w:t xml:space="preserve">koje su najkasnije na dan </w:t>
      </w:r>
      <w:r w:rsidR="00EE38C5">
        <w:t xml:space="preserve">23. svibnja </w:t>
      </w:r>
      <w:r w:rsidR="004A2698" w:rsidRPr="00BD385A">
        <w:t>201</w:t>
      </w:r>
      <w:r w:rsidR="00424BD8">
        <w:t>6</w:t>
      </w:r>
      <w:r>
        <w:rPr>
          <w:rFonts w:eastAsia="MS Mincho"/>
        </w:rPr>
        <w:t xml:space="preserve">. dale osiguranje za kupnju nekretnina opisanih pod točkom I. ovog zaključka u visini od 5% utvrđene vrijednosti. Osiguranje se uplaćuje na prolazni depozit ovog suda broj IBAN  </w:t>
      </w:r>
      <w:r>
        <w:t>HR5923900011300002703</w:t>
      </w:r>
      <w:r>
        <w:rPr>
          <w:rFonts w:eastAsia="MS Mincho"/>
        </w:rPr>
        <w:t xml:space="preserve">, pozivom na broj 241 12 ( bez oznake modela ), a kupac je potvrdu o prethodnoj uplati osiguranja obvezan predočiti sucu prije nego što sudac pristupi dražbi. Ponuditeljima čija ponuda nije prihvaćena vratit će se osiguranje nakon zaključenja javne dražbe. </w:t>
      </w:r>
    </w:p>
    <w:p w:rsidRDefault="00666FCF" w:rsidP="00666FCF" w:rsidR="00666FCF">
      <w:pPr>
        <w:jc w:val="both"/>
      </w:pPr>
      <w:r>
        <w:t>9.</w:t>
      </w:r>
      <w:r>
        <w:tab/>
        <w:t xml:space="preserve">Nekretnine iz točke I. ovog zaključka sud će dosuditi ponuditelju (kupcu) koji ponudi najveću cijenu i ispunjava sve uvjete ovog zaključka. Ukoliko na javnoj dražbi sudjeluje više kupaca sud će nekretnine dosuditi i kupcima koji ponude nižu cijenu, prema veličini cijene koju su ponudili, ako kupci koji su ponudili veću cijenu ne polože </w:t>
      </w:r>
      <w:proofErr w:type="spellStart"/>
      <w:r>
        <w:t>kupovninu</w:t>
      </w:r>
      <w:proofErr w:type="spellEnd"/>
      <w:r>
        <w:t xml:space="preserve"> u roku koji im je određen.</w:t>
      </w:r>
    </w:p>
    <w:p w:rsidRDefault="00666FCF" w:rsidP="00666FCF" w:rsidR="00666FCF">
      <w:pPr>
        <w:jc w:val="both"/>
      </w:pPr>
      <w:r>
        <w:t xml:space="preserve">Nakon što rješenje o dosudi postane pravomoćno i kupac položi </w:t>
      </w:r>
      <w:proofErr w:type="spellStart"/>
      <w:r>
        <w:t>kupovninu</w:t>
      </w:r>
      <w:proofErr w:type="spellEnd"/>
      <w:r>
        <w:t xml:space="preserve"> sud će zaključkom o predaji nekretnine kupcu odrediti upis prava vlasništva u korist kupca, te brisanje tereta na nekretnini.</w:t>
      </w:r>
    </w:p>
    <w:p w:rsidRDefault="00666FCF" w:rsidP="00666FCF" w:rsidR="00666FCF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666FCF" w:rsidP="00666FCF" w:rsidR="00666FCF">
      <w:pPr>
        <w:jc w:val="both"/>
      </w:pPr>
      <w:r>
        <w:t xml:space="preserve">V. Nekretnina se može razgledati uz prethodni dogovor sa stečajnim upraviteljem  tel.  0992057330. </w:t>
      </w:r>
    </w:p>
    <w:p w:rsidRDefault="00666FCF" w:rsidP="00666FCF" w:rsidR="00666FCF">
      <w:pPr>
        <w:jc w:val="center"/>
        <w:rPr>
          <w:rFonts w:eastAsia="MS Mincho"/>
        </w:rPr>
      </w:pPr>
    </w:p>
    <w:p w:rsidRDefault="00666FCF" w:rsidP="00666FCF" w:rsidR="00666FCF">
      <w:pPr>
        <w:jc w:val="center"/>
        <w:rPr>
          <w:rFonts w:eastAsia="MS Mincho"/>
        </w:rPr>
      </w:pPr>
    </w:p>
    <w:p w:rsidRDefault="00666FCF" w:rsidP="00666FCF" w:rsidR="00666FCF">
      <w:pPr>
        <w:jc w:val="center"/>
        <w:rPr>
          <w:rFonts w:eastAsia="MS Mincho"/>
        </w:rPr>
      </w:pPr>
      <w:r>
        <w:rPr>
          <w:rFonts w:eastAsia="MS Mincho"/>
        </w:rPr>
        <w:t>Obrazloženje</w:t>
      </w:r>
    </w:p>
    <w:p w:rsidRDefault="00666FCF" w:rsidP="00666FCF" w:rsidR="00666FCF">
      <w:pPr>
        <w:jc w:val="both"/>
        <w:rPr>
          <w:rFonts w:eastAsia="MS Mincho"/>
        </w:rPr>
      </w:pPr>
    </w:p>
    <w:p w:rsidRDefault="00666FCF" w:rsidP="00666FCF" w:rsidR="00666FCF">
      <w:pPr>
        <w:jc w:val="both"/>
        <w:rPr>
          <w:rFonts w:eastAsia="MS Mincho"/>
        </w:rPr>
      </w:pPr>
      <w:r>
        <w:rPr>
          <w:rFonts w:eastAsia="MS Mincho"/>
        </w:rPr>
        <w:t xml:space="preserve"> </w:t>
      </w:r>
    </w:p>
    <w:p w:rsidRDefault="00666FCF" w:rsidP="00666FCF" w:rsidR="00666FCF">
      <w:pPr>
        <w:ind w:firstLine="708"/>
        <w:jc w:val="both"/>
        <w:rPr>
          <w:rFonts w:eastAsia="MS Mincho"/>
        </w:rPr>
      </w:pPr>
      <w:r>
        <w:rPr>
          <w:rFonts w:eastAsia="MS Mincho"/>
        </w:rPr>
        <w:t xml:space="preserve">Stečajni upravitelj je predložio prodaju nekretnina pobliže opisanih pod točkom  I. izreke ovog </w:t>
      </w:r>
      <w:proofErr w:type="spellStart"/>
      <w:r>
        <w:rPr>
          <w:rFonts w:eastAsia="MS Mincho"/>
        </w:rPr>
        <w:t>rješanja</w:t>
      </w:r>
      <w:proofErr w:type="spellEnd"/>
      <w:r>
        <w:rPr>
          <w:rFonts w:eastAsia="MS Mincho"/>
        </w:rPr>
        <w:t>.</w:t>
      </w:r>
    </w:p>
    <w:p w:rsidRDefault="00666FCF" w:rsidP="00666FCF" w:rsidR="00666FCF">
      <w:pPr>
        <w:ind w:firstLine="708"/>
        <w:jc w:val="both"/>
        <w:rPr>
          <w:rFonts w:eastAsia="MS Mincho"/>
        </w:rPr>
      </w:pPr>
    </w:p>
    <w:p w:rsidRDefault="00666FCF" w:rsidP="00666FCF" w:rsidR="00666FCF">
      <w:pPr>
        <w:ind w:firstLine="708"/>
        <w:jc w:val="both"/>
        <w:rPr>
          <w:rFonts w:eastAsia="MS Mincho"/>
        </w:rPr>
      </w:pPr>
      <w:r>
        <w:rPr>
          <w:rFonts w:eastAsia="MS Mincho"/>
        </w:rPr>
        <w:lastRenderedPageBreak/>
        <w:t xml:space="preserve">Nakon što su </w:t>
      </w:r>
      <w:proofErr w:type="spellStart"/>
      <w:r>
        <w:rPr>
          <w:rFonts w:eastAsia="MS Mincho"/>
        </w:rPr>
        <w:t>ovosudna</w:t>
      </w:r>
      <w:proofErr w:type="spellEnd"/>
      <w:r>
        <w:rPr>
          <w:rFonts w:eastAsia="MS Mincho"/>
        </w:rPr>
        <w:t xml:space="preserve"> rješenja o prodaji nekretnina pod </w:t>
      </w:r>
      <w:proofErr w:type="spellStart"/>
      <w:r>
        <w:rPr>
          <w:rFonts w:eastAsia="MS Mincho"/>
        </w:rPr>
        <w:t>posl</w:t>
      </w:r>
      <w:proofErr w:type="spellEnd"/>
      <w:r>
        <w:rPr>
          <w:rFonts w:eastAsia="MS Mincho"/>
        </w:rPr>
        <w:t xml:space="preserve">. br. 7 St-241/12-187 od 24. travnja 2014., 7 St-241/12-188 od 24. travnja 2014., 7 St-241/12-189 od 24. travnja 2014., 7 St-241/12-190 od 24. travnja 2014. i 7 St-241/12-252 od </w:t>
      </w:r>
      <w:r>
        <w:t xml:space="preserve">20. listopada 2014. </w:t>
      </w:r>
      <w:r>
        <w:rPr>
          <w:rFonts w:eastAsia="MS Mincho"/>
        </w:rPr>
        <w:t xml:space="preserve"> postala pravomoćna, te nakon što su u zemljišnim knjigama upisane zabilježbe </w:t>
      </w:r>
      <w:proofErr w:type="spellStart"/>
      <w:r>
        <w:rPr>
          <w:rFonts w:eastAsia="MS Mincho"/>
        </w:rPr>
        <w:t>porodaje</w:t>
      </w:r>
      <w:proofErr w:type="spellEnd"/>
      <w:r>
        <w:rPr>
          <w:rFonts w:eastAsia="MS Mincho"/>
        </w:rPr>
        <w:t xml:space="preserve">, </w:t>
      </w:r>
      <w:proofErr w:type="spellStart"/>
      <w:r>
        <w:rPr>
          <w:rFonts w:eastAsia="MS Mincho"/>
        </w:rPr>
        <w:t>razlučni</w:t>
      </w:r>
      <w:proofErr w:type="spellEnd"/>
      <w:r>
        <w:rPr>
          <w:rFonts w:eastAsia="MS Mincho"/>
        </w:rPr>
        <w:t xml:space="preserve"> vjerovnici i stečajni upravitelj su se na ročištu održanom dana 4. studenog 2014. izjasnili o vrijednosti  nekretnina.</w:t>
      </w:r>
    </w:p>
    <w:p w:rsidRDefault="00666FCF" w:rsidP="00666FCF" w:rsidR="00666FCF">
      <w:pPr>
        <w:ind w:firstLine="708"/>
        <w:jc w:val="both"/>
        <w:rPr>
          <w:rFonts w:eastAsia="MS Mincho"/>
        </w:rPr>
      </w:pPr>
    </w:p>
    <w:p w:rsidRDefault="00666FCF" w:rsidP="00666FCF" w:rsidR="00666FCF">
      <w:pPr>
        <w:ind w:firstLine="708"/>
        <w:jc w:val="both"/>
        <w:rPr>
          <w:rFonts w:eastAsia="MS Mincho"/>
          <w:bCs/>
          <w:lang w:val="de-DE"/>
        </w:rPr>
      </w:pPr>
      <w:r>
        <w:rPr>
          <w:rFonts w:eastAsia="MS Mincho"/>
        </w:rPr>
        <w:t xml:space="preserve">Kako nekretnine nisu prodane na </w:t>
      </w:r>
      <w:r w:rsidR="00EE38C5">
        <w:rPr>
          <w:rFonts w:eastAsia="MS Mincho"/>
        </w:rPr>
        <w:t xml:space="preserve">jedanaestom </w:t>
      </w:r>
      <w:r w:rsidR="004E2F83">
        <w:rPr>
          <w:rFonts w:eastAsia="MS Mincho"/>
        </w:rPr>
        <w:t>r</w:t>
      </w:r>
      <w:r>
        <w:rPr>
          <w:rFonts w:eastAsia="MS Mincho"/>
        </w:rPr>
        <w:t xml:space="preserve">očištu za javnu dražbu, stečajni sudac je odredio </w:t>
      </w:r>
      <w:r w:rsidR="00931818">
        <w:rPr>
          <w:rFonts w:eastAsia="MS Mincho"/>
        </w:rPr>
        <w:t xml:space="preserve">nižu </w:t>
      </w:r>
      <w:r>
        <w:rPr>
          <w:rFonts w:eastAsia="MS Mincho"/>
        </w:rPr>
        <w:t xml:space="preserve">vrijednost nekretnina, </w:t>
      </w:r>
      <w:r w:rsidR="00931818">
        <w:rPr>
          <w:rFonts w:eastAsia="MS Mincho"/>
        </w:rPr>
        <w:t xml:space="preserve">te je </w:t>
      </w:r>
      <w:r>
        <w:rPr>
          <w:rFonts w:eastAsia="MS Mincho"/>
        </w:rPr>
        <w:t xml:space="preserve">valjalo </w:t>
      </w:r>
      <w:r>
        <w:rPr>
          <w:bCs/>
        </w:rPr>
        <w:t>t</w:t>
      </w:r>
      <w:proofErr w:type="spellStart"/>
      <w:r>
        <w:rPr>
          <w:rFonts w:eastAsia="MS Mincho"/>
          <w:bCs/>
          <w:lang w:val="de-DE"/>
        </w:rPr>
        <w:t>emeljem</w:t>
      </w:r>
      <w:proofErr w:type="spellEnd"/>
      <w:r>
        <w:rPr>
          <w:rFonts w:eastAsia="MS Mincho"/>
          <w:bCs/>
          <w:lang w:val="de-DE"/>
        </w:rPr>
        <w:t xml:space="preserve"> </w:t>
      </w:r>
      <w:proofErr w:type="spellStart"/>
      <w:r>
        <w:rPr>
          <w:rFonts w:eastAsia="MS Mincho"/>
          <w:bCs/>
          <w:lang w:val="de-DE"/>
        </w:rPr>
        <w:t>odredbe</w:t>
      </w:r>
      <w:proofErr w:type="spellEnd"/>
      <w:r>
        <w:rPr>
          <w:rFonts w:eastAsia="MS Mincho"/>
          <w:bCs/>
          <w:lang w:val="de-DE"/>
        </w:rPr>
        <w:t xml:space="preserve"> </w:t>
      </w:r>
      <w:proofErr w:type="spellStart"/>
      <w:r>
        <w:rPr>
          <w:rFonts w:eastAsia="MS Mincho"/>
          <w:bCs/>
          <w:lang w:val="de-DE"/>
        </w:rPr>
        <w:t>članka</w:t>
      </w:r>
      <w:proofErr w:type="spellEnd"/>
      <w:r>
        <w:rPr>
          <w:rFonts w:eastAsia="MS Mincho"/>
          <w:bCs/>
          <w:lang w:val="de-DE"/>
        </w:rPr>
        <w:t xml:space="preserve"> 164. </w:t>
      </w:r>
      <w:proofErr w:type="spellStart"/>
      <w:r>
        <w:rPr>
          <w:rFonts w:eastAsia="MS Mincho"/>
          <w:bCs/>
          <w:lang w:val="de-DE"/>
        </w:rPr>
        <w:t>stavak</w:t>
      </w:r>
      <w:proofErr w:type="spellEnd"/>
      <w:r>
        <w:rPr>
          <w:rFonts w:eastAsia="MS Mincho"/>
          <w:bCs/>
          <w:lang w:val="de-DE"/>
        </w:rPr>
        <w:t xml:space="preserve"> 4. i 6.  </w:t>
      </w:r>
      <w:proofErr w:type="spellStart"/>
      <w:r>
        <w:rPr>
          <w:rFonts w:eastAsia="MS Mincho"/>
          <w:bCs/>
          <w:lang w:val="de-DE"/>
        </w:rPr>
        <w:t>Stečajnog</w:t>
      </w:r>
      <w:proofErr w:type="spellEnd"/>
      <w:r>
        <w:rPr>
          <w:rFonts w:eastAsia="MS Mincho"/>
          <w:bCs/>
          <w:lang w:val="de-DE"/>
        </w:rPr>
        <w:t xml:space="preserve"> </w:t>
      </w:r>
      <w:proofErr w:type="spellStart"/>
      <w:r>
        <w:rPr>
          <w:rFonts w:eastAsia="MS Mincho"/>
          <w:bCs/>
          <w:lang w:val="de-DE"/>
        </w:rPr>
        <w:t>zakona</w:t>
      </w:r>
      <w:proofErr w:type="spellEnd"/>
      <w:r>
        <w:rPr>
          <w:rFonts w:eastAsia="MS Mincho"/>
          <w:bCs/>
          <w:lang w:val="de-DE"/>
        </w:rPr>
        <w:t xml:space="preserve"> ( „</w:t>
      </w:r>
      <w:proofErr w:type="spellStart"/>
      <w:r>
        <w:rPr>
          <w:rFonts w:eastAsia="MS Mincho"/>
          <w:bCs/>
          <w:lang w:val="de-DE"/>
        </w:rPr>
        <w:t>Narodne</w:t>
      </w:r>
      <w:proofErr w:type="spellEnd"/>
      <w:r>
        <w:rPr>
          <w:rFonts w:eastAsia="MS Mincho"/>
          <w:bCs/>
          <w:lang w:val="de-DE"/>
        </w:rPr>
        <w:t xml:space="preserve"> </w:t>
      </w:r>
      <w:proofErr w:type="spellStart"/>
      <w:r>
        <w:rPr>
          <w:rFonts w:eastAsia="MS Mincho"/>
          <w:bCs/>
          <w:lang w:val="de-DE"/>
        </w:rPr>
        <w:t>novine</w:t>
      </w:r>
      <w:proofErr w:type="spellEnd"/>
      <w:r>
        <w:rPr>
          <w:rFonts w:eastAsia="MS Mincho"/>
          <w:bCs/>
          <w:lang w:val="de-DE"/>
        </w:rPr>
        <w:t xml:space="preserve">“ 44/96, 29/99, 129/00, 123/03, 82/06,  116/10, 25/12 i 133/12 ) </w:t>
      </w:r>
      <w:proofErr w:type="spellStart"/>
      <w:r>
        <w:rPr>
          <w:rFonts w:eastAsia="MS Mincho"/>
          <w:bCs/>
          <w:lang w:val="de-DE"/>
        </w:rPr>
        <w:t>odlučiti</w:t>
      </w:r>
      <w:proofErr w:type="spellEnd"/>
      <w:r>
        <w:rPr>
          <w:rFonts w:eastAsia="MS Mincho"/>
          <w:bCs/>
          <w:lang w:val="de-DE"/>
        </w:rPr>
        <w:t xml:space="preserve"> </w:t>
      </w:r>
      <w:proofErr w:type="spellStart"/>
      <w:r>
        <w:rPr>
          <w:rFonts w:eastAsia="MS Mincho"/>
          <w:bCs/>
          <w:lang w:val="de-DE"/>
        </w:rPr>
        <w:t>kao</w:t>
      </w:r>
      <w:proofErr w:type="spellEnd"/>
      <w:r>
        <w:rPr>
          <w:rFonts w:eastAsia="MS Mincho"/>
          <w:bCs/>
          <w:lang w:val="de-DE"/>
        </w:rPr>
        <w:t xml:space="preserve"> u </w:t>
      </w:r>
      <w:proofErr w:type="spellStart"/>
      <w:r>
        <w:rPr>
          <w:rFonts w:eastAsia="MS Mincho"/>
          <w:bCs/>
          <w:lang w:val="de-DE"/>
        </w:rPr>
        <w:t>izreci</w:t>
      </w:r>
      <w:proofErr w:type="spellEnd"/>
      <w:r>
        <w:rPr>
          <w:rFonts w:eastAsia="MS Mincho"/>
          <w:bCs/>
          <w:lang w:val="de-DE"/>
        </w:rPr>
        <w:t xml:space="preserve"> </w:t>
      </w:r>
      <w:proofErr w:type="spellStart"/>
      <w:r>
        <w:rPr>
          <w:rFonts w:eastAsia="MS Mincho"/>
          <w:bCs/>
          <w:lang w:val="de-DE"/>
        </w:rPr>
        <w:t>ovog</w:t>
      </w:r>
      <w:proofErr w:type="spellEnd"/>
      <w:r>
        <w:rPr>
          <w:rFonts w:eastAsia="MS Mincho"/>
          <w:bCs/>
          <w:lang w:val="de-DE"/>
        </w:rPr>
        <w:t xml:space="preserve"> </w:t>
      </w:r>
      <w:proofErr w:type="spellStart"/>
      <w:r>
        <w:rPr>
          <w:rFonts w:eastAsia="MS Mincho"/>
          <w:bCs/>
          <w:lang w:val="de-DE"/>
        </w:rPr>
        <w:t>zaključka</w:t>
      </w:r>
      <w:proofErr w:type="spellEnd"/>
      <w:r>
        <w:rPr>
          <w:rFonts w:eastAsia="MS Mincho"/>
          <w:bCs/>
          <w:lang w:val="de-DE"/>
        </w:rPr>
        <w:t xml:space="preserve">.  </w:t>
      </w:r>
    </w:p>
    <w:p w:rsidRDefault="003D085B" w:rsidP="003D085B" w:rsidR="003D085B">
      <w:pPr>
        <w:jc w:val="both"/>
        <w:rPr>
          <w:rFonts w:eastAsia="MS Mincho"/>
        </w:rPr>
      </w:pPr>
    </w:p>
    <w:p w:rsidRDefault="00A47715" w:rsidP="003D085B" w:rsidR="00A47715" w:rsidRPr="007830F1">
      <w:pPr>
        <w:jc w:val="both"/>
        <w:rPr>
          <w:rFonts w:eastAsia="MS Mincho"/>
        </w:rPr>
      </w:pPr>
    </w:p>
    <w:p w:rsidRDefault="003D085B" w:rsidP="00EF41A5" w:rsidR="003D085B" w:rsidRPr="007830F1">
      <w:pPr>
        <w:jc w:val="center"/>
        <w:rPr>
          <w:rFonts w:eastAsia="MS Mincho"/>
        </w:rPr>
      </w:pPr>
      <w:r w:rsidRPr="007830F1">
        <w:rPr>
          <w:rFonts w:eastAsia="MS Mincho"/>
        </w:rPr>
        <w:t>Dana,</w:t>
      </w:r>
      <w:r w:rsidRPr="007830F1">
        <w:rPr>
          <w:bCs/>
        </w:rPr>
        <w:t xml:space="preserve">  </w:t>
      </w:r>
      <w:r w:rsidR="00EE38C5">
        <w:rPr>
          <w:bCs/>
        </w:rPr>
        <w:t xml:space="preserve">14. travnja </w:t>
      </w:r>
      <w:r w:rsidR="00907D6B">
        <w:rPr>
          <w:bCs/>
        </w:rPr>
        <w:t>2</w:t>
      </w:r>
      <w:r w:rsidR="00907D6B" w:rsidRPr="007830F1">
        <w:rPr>
          <w:bCs/>
        </w:rPr>
        <w:t>01</w:t>
      </w:r>
      <w:r w:rsidR="00424BD8">
        <w:rPr>
          <w:bCs/>
        </w:rPr>
        <w:t>6</w:t>
      </w:r>
      <w:r w:rsidR="00505BEF" w:rsidRPr="007830F1">
        <w:rPr>
          <w:bCs/>
        </w:rPr>
        <w:t>.</w:t>
      </w:r>
    </w:p>
    <w:p w:rsidRDefault="003D085B" w:rsidP="003D085B" w:rsidR="003D085B" w:rsidRPr="007830F1">
      <w:pPr>
        <w:jc w:val="both"/>
        <w:rPr>
          <w:rFonts w:eastAsia="MS Mincho"/>
        </w:rPr>
      </w:pPr>
    </w:p>
    <w:p w:rsidRDefault="003D085B" w:rsidP="003D085B" w:rsidR="003D085B" w:rsidRPr="007830F1">
      <w:pPr>
        <w:jc w:val="both"/>
        <w:rPr>
          <w:rFonts w:eastAsia="MS Mincho"/>
        </w:rPr>
      </w:pPr>
    </w:p>
    <w:p w:rsidRDefault="00407C7A" w:rsidP="00407C7A" w:rsidR="00407C7A" w:rsidRPr="007830F1">
      <w:pPr>
        <w:pStyle w:val="Obinitekst"/>
        <w:ind w:firstLine="708" w:left="5748"/>
        <w:rPr>
          <w:rFonts w:cs="Times New Roman" w:eastAsia="MS Mincho" w:hAnsi="Times New Roman" w:ascii="Times New Roman"/>
          <w:sz w:val="24"/>
          <w:szCs w:val="24"/>
        </w:rPr>
      </w:pPr>
    </w:p>
    <w:p w:rsidRDefault="00407C7A" w:rsidP="00A47715" w:rsidR="00407C7A" w:rsidRPr="007830F1">
      <w:pPr>
        <w:pStyle w:val="Obinitekst"/>
        <w:ind w:firstLine="708" w:left="6372"/>
        <w:rPr>
          <w:rFonts w:cs="Times New Roman" w:eastAsia="MS Mincho" w:hAnsi="Times New Roman" w:ascii="Times New Roman"/>
          <w:sz w:val="24"/>
          <w:szCs w:val="24"/>
        </w:rPr>
      </w:pPr>
      <w:r w:rsidRPr="007830F1">
        <w:rPr>
          <w:rFonts w:cs="Times New Roman" w:eastAsia="MS Mincho" w:hAnsi="Times New Roman" w:ascii="Times New Roman"/>
          <w:sz w:val="24"/>
          <w:szCs w:val="24"/>
        </w:rPr>
        <w:t>Stečajni sudac</w:t>
      </w:r>
    </w:p>
    <w:p w:rsidRDefault="00407C7A" w:rsidP="00A47715" w:rsidR="00407C7A" w:rsidRPr="007830F1">
      <w:pPr>
        <w:pStyle w:val="Obinitekst"/>
        <w:ind w:firstLine="708" w:left="6372"/>
        <w:rPr>
          <w:rFonts w:cs="Times New Roman" w:eastAsia="MS Mincho" w:hAnsi="Times New Roman" w:ascii="Times New Roman"/>
          <w:sz w:val="24"/>
          <w:szCs w:val="24"/>
        </w:rPr>
      </w:pPr>
      <w:r w:rsidRPr="007830F1">
        <w:rPr>
          <w:rFonts w:cs="Times New Roman" w:eastAsia="MS Mincho" w:hAnsi="Times New Roman" w:ascii="Times New Roman"/>
          <w:sz w:val="24"/>
          <w:szCs w:val="24"/>
        </w:rPr>
        <w:t>Liljana Ugrin</w:t>
      </w:r>
    </w:p>
    <w:p w:rsidRDefault="00407C7A" w:rsidP="00A47715" w:rsidR="00407C7A" w:rsidRPr="007830F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407C7A" w:rsidP="00407C7A" w:rsidR="00407C7A" w:rsidRPr="007830F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407C7A" w:rsidP="00407C7A" w:rsidR="00407C7A" w:rsidRPr="007830F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D7E07" w:rsidP="008D7E07" w:rsidR="008D7E07" w:rsidRPr="007830F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D7E07" w:rsidP="008D7E07" w:rsidR="008D7E07" w:rsidRPr="007830F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7830F1">
        <w:rPr>
          <w:rFonts w:cs="Times New Roman" w:eastAsia="MS Mincho" w:hAnsi="Times New Roman" w:ascii="Times New Roman"/>
          <w:sz w:val="24"/>
          <w:szCs w:val="24"/>
        </w:rPr>
        <w:t>POUKA O PRAVNOM LIJEKU</w:t>
      </w:r>
    </w:p>
    <w:p w:rsidRDefault="008D7E07" w:rsidP="008D7E07" w:rsidR="008D7E07" w:rsidRPr="007830F1">
      <w:pPr>
        <w:pStyle w:val="Obinitekst"/>
        <w:rPr>
          <w:rFonts w:cs="Times New Roman" w:hAnsi="Times New Roman" w:ascii="Times New Roman"/>
          <w:sz w:val="24"/>
          <w:szCs w:val="24"/>
        </w:rPr>
      </w:pPr>
      <w:r w:rsidRPr="007830F1">
        <w:rPr>
          <w:rFonts w:cs="Times New Roman" w:eastAsia="MS Mincho" w:hAnsi="Times New Roman" w:ascii="Times New Roman"/>
          <w:sz w:val="24"/>
          <w:szCs w:val="24"/>
        </w:rPr>
        <w:t xml:space="preserve">Protiv ovog zaključka nije dopuštena žalba </w:t>
      </w:r>
      <w:r w:rsidRPr="007830F1">
        <w:rPr>
          <w:rFonts w:cs="Times New Roman" w:hAnsi="Times New Roman" w:ascii="Times New Roman"/>
          <w:sz w:val="24"/>
          <w:szCs w:val="24"/>
        </w:rPr>
        <w:t xml:space="preserve"> ( članak 11. stavak 9. SZ ).</w:t>
      </w:r>
    </w:p>
    <w:p w:rsidRDefault="008D7E07" w:rsidP="008D7E07" w:rsidR="008D7E07" w:rsidRPr="007830F1">
      <w:pPr>
        <w:pStyle w:val="Obinitekst"/>
        <w:rPr>
          <w:rFonts w:cs="Times New Roman" w:hAnsi="Times New Roman" w:ascii="Times New Roman"/>
          <w:sz w:val="24"/>
          <w:szCs w:val="24"/>
        </w:rPr>
      </w:pPr>
    </w:p>
    <w:p w:rsidRDefault="00407C7A" w:rsidP="0054615B" w:rsidR="00407C7A" w:rsidRPr="007830F1">
      <w:pPr>
        <w:jc w:val="both"/>
        <w:rPr>
          <w:rFonts w:eastAsia="MS Mincho"/>
        </w:rPr>
      </w:pPr>
    </w:p>
    <w:p w:rsidRDefault="00860433" w:rsidP="00860433" w:rsidR="00860433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DNA </w:t>
      </w:r>
    </w:p>
    <w:p w:rsidRDefault="00860433" w:rsidP="00860433" w:rsidR="00860433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860433" w:rsidP="00860433" w:rsidR="00860433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Zaključak  dostaviti:</w:t>
      </w:r>
    </w:p>
    <w:p w:rsidRDefault="00860433" w:rsidP="00860433" w:rsidR="00860433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</w:t>
      </w:r>
      <w:r>
        <w:rPr>
          <w:rFonts w:cs="Times New Roman" w:hAnsi="Times New Roman" w:ascii="Times New Roman"/>
          <w:sz w:val="24"/>
          <w:szCs w:val="24"/>
        </w:rPr>
        <w:tab/>
      </w:r>
      <w:proofErr w:type="spellStart"/>
      <w:r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 vjerovnici, </w:t>
      </w:r>
      <w:proofErr w:type="spellStart"/>
      <w:r>
        <w:rPr>
          <w:rFonts w:cs="Times New Roman" w:hAnsi="Times New Roman" w:ascii="Times New Roman"/>
          <w:sz w:val="24"/>
          <w:szCs w:val="24"/>
        </w:rPr>
        <w:t>odvj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860433" w:rsidP="00860433" w:rsidR="00860433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2.         stečajni upravitelj</w:t>
      </w:r>
    </w:p>
    <w:p w:rsidRDefault="00860433" w:rsidP="00860433" w:rsidR="00860433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3.</w:t>
      </w:r>
      <w:r>
        <w:rPr>
          <w:rFonts w:cs="Times New Roman" w:hAnsi="Times New Roman" w:ascii="Times New Roman"/>
          <w:sz w:val="24"/>
          <w:szCs w:val="24"/>
        </w:rPr>
        <w:tab/>
        <w:t xml:space="preserve">objaviti na </w:t>
      </w:r>
      <w:r w:rsidR="001B2475">
        <w:rPr>
          <w:rFonts w:cs="Times New Roman" w:hAnsi="Times New Roman" w:ascii="Times New Roman"/>
          <w:sz w:val="24"/>
          <w:szCs w:val="24"/>
        </w:rPr>
        <w:t>e-</w:t>
      </w: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oglasnoj ploči suda i na web stranicama</w:t>
      </w:r>
    </w:p>
    <w:p w:rsidRDefault="00860433" w:rsidP="00860433" w:rsidR="00860433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860433" w:rsidP="00860433" w:rsidR="00860433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Rijeci,  </w:t>
      </w:r>
      <w:r>
        <w:rPr>
          <w:rFonts w:cs="Times New Roman" w:hAnsi="Times New Roman" w:ascii="Times New Roman"/>
          <w:sz w:val="24"/>
          <w:szCs w:val="24"/>
        </w:rPr>
        <w:t>14. travnja 2016</w:t>
      </w:r>
      <w:r>
        <w:rPr>
          <w:rFonts w:cs="Times New Roman" w:hAnsi="Times New Roman" w:ascii="Times New Roman"/>
          <w:bCs/>
          <w:sz w:val="24"/>
          <w:szCs w:val="24"/>
        </w:rPr>
        <w:t xml:space="preserve">. </w:t>
      </w:r>
    </w:p>
    <w:p w:rsidRDefault="003C6D7F" w:rsidP="00D34501" w:rsidR="003C6D7F" w:rsidRPr="007830F1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sectPr w:rsidSect="00393C96" w:rsidR="003C6D7F" w:rsidRPr="007830F1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524D" w:rsidR="0081524D">
      <w:r>
        <w:separator/>
      </w:r>
    </w:p>
  </w:endnote>
  <w:endnote w:id="0" w:type="continuationSeparator">
    <w:p w:rsidRDefault="0081524D" w:rsidR="008152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41A5" w:rsidP="00393C96" w:rsidR="00EF41A5" w:rsidRPr="00424BD8">
    <w:pPr>
      <w:pStyle w:val="Podnoje"/>
      <w:jc w:val="center"/>
    </w:pPr>
    <w:r w:rsidRPr="00424BD8">
      <w:rPr>
        <w:rStyle w:val="Brojstranice"/>
      </w:rPr>
      <w:fldChar w:fldCharType="begin"/>
    </w:r>
    <w:r w:rsidRPr="00424BD8">
      <w:rPr>
        <w:rStyle w:val="Brojstranice"/>
      </w:rPr>
      <w:instrText xml:space="preserve"> PAGE </w:instrText>
    </w:r>
    <w:r w:rsidRPr="00424BD8">
      <w:rPr>
        <w:rStyle w:val="Brojstranice"/>
      </w:rPr>
      <w:fldChar w:fldCharType="separate"/>
    </w:r>
    <w:r w:rsidR="001B2475">
      <w:rPr>
        <w:rStyle w:val="Brojstranice"/>
        <w:noProof/>
      </w:rPr>
      <w:t>5</w:t>
    </w:r>
    <w:r w:rsidRPr="00424BD8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524D" w:rsidR="0081524D">
      <w:r>
        <w:separator/>
      </w:r>
    </w:p>
  </w:footnote>
  <w:footnote w:id="0" w:type="continuationSeparator">
    <w:p w:rsidRDefault="0081524D" w:rsidR="008152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41A5" w:rsidP="004A04C3" w:rsidR="00EF41A5" w:rsidRPr="00505BEF">
    <w:pPr>
      <w:pStyle w:val="Obinitekst"/>
      <w:jc w:val="right"/>
      <w:outlineLvl w:val="0"/>
      <w:rPr>
        <w:rFonts w:cs="Times New Roman" w:eastAsia="MS Mincho" w:hAnsi="Times New Roman" w:ascii="Times New Roman"/>
        <w:sz w:val="24"/>
      </w:rPr>
    </w:pPr>
    <w:r>
      <w:rPr>
        <w:rFonts w:cs="Arial" w:eastAsia="MS Mincho" w:hAnsi="Arial" w:ascii="Arial"/>
        <w:sz w:val="24"/>
      </w:rPr>
      <w:t xml:space="preserve">            </w:t>
    </w:r>
    <w:r>
      <w:rPr>
        <w:rFonts w:cs="Arial" w:eastAsia="MS Mincho" w:hAnsi="Arial" w:ascii="Arial"/>
        <w:sz w:val="24"/>
      </w:rPr>
      <w:tab/>
    </w:r>
    <w:r>
      <w:rPr>
        <w:rFonts w:cs="Arial" w:eastAsia="MS Mincho" w:hAnsi="Arial" w:ascii="Arial"/>
        <w:sz w:val="24"/>
      </w:rPr>
      <w:tab/>
    </w:r>
    <w:r w:rsidRPr="00505BEF">
      <w:rPr>
        <w:rFonts w:cs="Times New Roman" w:eastAsia="MS Mincho" w:hAnsi="Times New Roman" w:ascii="Times New Roman"/>
        <w:sz w:val="24"/>
      </w:rPr>
      <w:t xml:space="preserve">  Posl.br. 7 St-</w:t>
    </w:r>
    <w:r w:rsidR="00505BEF">
      <w:rPr>
        <w:rFonts w:cs="Times New Roman" w:eastAsia="MS Mincho" w:hAnsi="Times New Roman" w:ascii="Times New Roman"/>
        <w:sz w:val="24"/>
      </w:rPr>
      <w:t>241</w:t>
    </w:r>
    <w:r w:rsidRPr="00505BEF">
      <w:rPr>
        <w:rFonts w:cs="Times New Roman" w:eastAsia="MS Mincho" w:hAnsi="Times New Roman" w:ascii="Times New Roman"/>
        <w:sz w:val="24"/>
      </w:rPr>
      <w:t>/1</w:t>
    </w:r>
    <w:r w:rsidR="00505BEF">
      <w:rPr>
        <w:rFonts w:cs="Times New Roman" w:eastAsia="MS Mincho" w:hAnsi="Times New Roman" w:ascii="Times New Roman"/>
        <w:sz w:val="24"/>
      </w:rPr>
      <w:t>2</w:t>
    </w:r>
    <w:r w:rsidRPr="00505BEF">
      <w:rPr>
        <w:rFonts w:cs="Times New Roman" w:eastAsia="MS Mincho" w:hAnsi="Times New Roman" w:ascii="Times New Roman"/>
        <w:sz w:val="24"/>
      </w:rPr>
      <w:t>-</w:t>
    </w:r>
    <w:r w:rsidR="00AB313A">
      <w:rPr>
        <w:rFonts w:cs="Times New Roman" w:eastAsia="MS Mincho" w:hAnsi="Times New Roman" w:ascii="Times New Roman"/>
        <w:sz w:val="24"/>
      </w:rPr>
      <w:t>443</w:t>
    </w:r>
  </w:p>
  <w:p w:rsidRDefault="00EF41A5" w:rsidR="00EF41A5" w:rsidRPr="00AE7AEB">
    <w:pPr>
      <w:pStyle w:val="Zaglavlje"/>
      <w:rPr>
        <w:rFonts w:cs="Arial" w:hAnsi="Arial" w:ascii="Arial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21922"/>
    <w:multiLevelType w:val="hybridMultilevel"/>
    <w:tmpl w:val="B3BCD126"/>
    <w:lvl w:tplc="0409000F" w:ilvl="0">
      <w:start w:val="1"/>
      <w:numFmt w:val="decimal"/>
      <w:lvlText w:val="%1."/>
      <w:lvlJc w:val="left"/>
      <w:pPr>
        <w:tabs>
          <w:tab w:pos="780" w:val="num"/>
        </w:tabs>
        <w:ind w:hanging="360" w:left="780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3D416E5"/>
    <w:multiLevelType w:val="hybridMultilevel"/>
    <w:tmpl w:val="B136D6BA"/>
    <w:lvl w:tplc="60308A7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C01666"/>
    <w:multiLevelType w:val="hybridMultilevel"/>
    <w:tmpl w:val="06D686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7B30F13"/>
    <w:multiLevelType w:val="hybridMultilevel"/>
    <w:tmpl w:val="6D7EF970"/>
    <w:lvl w:tplc="64B01BC4" w:ilvl="0">
      <w:start w:val="5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DD6EBD"/>
    <w:multiLevelType w:val="hybridMultilevel"/>
    <w:tmpl w:val="C9E6388A"/>
    <w:lvl w:tplc="A52E6BD2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9620983"/>
    <w:multiLevelType w:val="hybridMultilevel"/>
    <w:tmpl w:val="31D075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EBB013E"/>
    <w:multiLevelType w:val="hybridMultilevel"/>
    <w:tmpl w:val="3B1E4452"/>
    <w:lvl w:tplc="EA9CFD0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658140D"/>
    <w:multiLevelType w:val="singleLevel"/>
    <w:tmpl w:val="F9E42AC8"/>
    <w:lvl w:ilvl="0">
      <w:start w:val="14"/>
      <w:numFmt w:val="decimal"/>
      <w:lvlText w:val="%1.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8">
    <w:nsid w:val="3BFF75EF"/>
    <w:multiLevelType w:val="hybridMultilevel"/>
    <w:tmpl w:val="C11C0802"/>
    <w:lvl w:tplc="F09A039E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E4C3C09"/>
    <w:multiLevelType w:val="hybridMultilevel"/>
    <w:tmpl w:val="9C1C5734"/>
    <w:lvl w:tplc="25404A30" w:ilvl="0">
      <w:start w:val="30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78917B8"/>
    <w:multiLevelType w:val="hybridMultilevel"/>
    <w:tmpl w:val="6D18A170"/>
    <w:lvl w:tplc="D048D40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47A36964"/>
    <w:multiLevelType w:val="hybridMultilevel"/>
    <w:tmpl w:val="38E64DE8"/>
    <w:lvl w:tplc="95D6B05C" w:ilvl="0">
      <w:start w:val="6"/>
      <w:numFmt w:val="decimal"/>
      <w:lvlText w:val="%1."/>
      <w:lvlJc w:val="left"/>
      <w:pPr>
        <w:tabs>
          <w:tab w:pos="780" w:val="num"/>
        </w:tabs>
        <w:ind w:hanging="360" w:left="780"/>
      </w:pPr>
      <w:rPr>
        <w:rFonts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2">
    <w:nsid w:val="4AEA290E"/>
    <w:multiLevelType w:val="hybridMultilevel"/>
    <w:tmpl w:val="1BCCA162"/>
    <w:lvl w:tplc="78C8F992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75C209C"/>
    <w:multiLevelType w:val="hybridMultilevel"/>
    <w:tmpl w:val="76F296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B650781"/>
    <w:multiLevelType w:val="hybridMultilevel"/>
    <w:tmpl w:val="FA982D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C3E7955"/>
    <w:multiLevelType w:val="hybridMultilevel"/>
    <w:tmpl w:val="26864482"/>
    <w:lvl w:tplc="3CD66F44" w:ilvl="0">
      <w:start w:val="3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E6176C2"/>
    <w:multiLevelType w:val="hybridMultilevel"/>
    <w:tmpl w:val="A7B8DD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E9378A7"/>
    <w:multiLevelType w:val="hybridMultilevel"/>
    <w:tmpl w:val="FAC62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82472D1"/>
    <w:multiLevelType w:val="hybridMultilevel"/>
    <w:tmpl w:val="203C266C"/>
    <w:lvl w:tplc="4D565BDA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D192D3B"/>
    <w:multiLevelType w:val="hybridMultilevel"/>
    <w:tmpl w:val="AD66AE04"/>
    <w:lvl w:tplc="041A000F" w:ilvl="0">
      <w:start w:val="5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DCC5F49"/>
    <w:multiLevelType w:val="hybridMultilevel"/>
    <w:tmpl w:val="54C0B318"/>
    <w:lvl w:tplc="F40AC66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E0C6937"/>
    <w:multiLevelType w:val="hybridMultilevel"/>
    <w:tmpl w:val="45BE1D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0"/>
  </w:num>
  <w:num w:numId="2">
    <w:abstractNumId w:val="17"/>
  </w:num>
  <w:num w:numId="3">
    <w:abstractNumId w:val="14"/>
  </w:num>
  <w:num w:numId="4">
    <w:abstractNumId w:val="21"/>
  </w:num>
  <w:num w:numId="5">
    <w:abstractNumId w:val="5"/>
  </w:num>
  <w:num w:numId="6">
    <w:abstractNumId w:val="13"/>
  </w:num>
  <w:num w:numId="7">
    <w:abstractNumId w:val="16"/>
  </w:num>
  <w:num w:numId="8">
    <w:abstractNumId w:val="7"/>
  </w:num>
  <w:num w:numId="9">
    <w:abstractNumId w:val="15"/>
  </w:num>
  <w:num w:numId="10">
    <w:abstractNumId w:val="9"/>
  </w:num>
  <w:num w:numId="11">
    <w:abstractNumId w:val="3"/>
  </w:num>
  <w:num w:numId="12">
    <w:abstractNumId w:val="19"/>
  </w:num>
  <w:num w:numId="13">
    <w:abstractNumId w:val="2"/>
  </w:num>
  <w:num w:numId="14">
    <w:abstractNumId w:val="0"/>
  </w:num>
  <w:num w:numId="15">
    <w:abstractNumId w:val="11"/>
  </w:num>
  <w:num w:numId="16">
    <w:abstractNumId w:val="18"/>
  </w:num>
  <w:num w:numId="17">
    <w:abstractNumId w:val="6"/>
  </w:num>
  <w:num w:numId="18">
    <w:abstractNumId w:val="8"/>
  </w:num>
  <w:num w:numId="19">
    <w:abstractNumId w:val="1"/>
  </w:num>
  <w:num w:numId="20">
    <w:abstractNumId w:val="4"/>
  </w:num>
  <w:num w:numId="21">
    <w:abstractNumId w:val="12"/>
  </w:num>
  <w:num w:numId="2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3192"/>
    <w:rsid w:val="000045FB"/>
    <w:rsid w:val="00007C3D"/>
    <w:rsid w:val="000142F6"/>
    <w:rsid w:val="0001545B"/>
    <w:rsid w:val="00016360"/>
    <w:rsid w:val="00031276"/>
    <w:rsid w:val="00035912"/>
    <w:rsid w:val="000365A0"/>
    <w:rsid w:val="00041D6F"/>
    <w:rsid w:val="00052C78"/>
    <w:rsid w:val="00074CC0"/>
    <w:rsid w:val="000779F1"/>
    <w:rsid w:val="000824EA"/>
    <w:rsid w:val="0008295A"/>
    <w:rsid w:val="00084C51"/>
    <w:rsid w:val="0008512B"/>
    <w:rsid w:val="00094843"/>
    <w:rsid w:val="000A7BE3"/>
    <w:rsid w:val="000B4DA4"/>
    <w:rsid w:val="000C31ED"/>
    <w:rsid w:val="000E3A9E"/>
    <w:rsid w:val="000F6F06"/>
    <w:rsid w:val="00100DC3"/>
    <w:rsid w:val="00101424"/>
    <w:rsid w:val="001058B6"/>
    <w:rsid w:val="001160D6"/>
    <w:rsid w:val="00135D42"/>
    <w:rsid w:val="001448B8"/>
    <w:rsid w:val="001552DE"/>
    <w:rsid w:val="00176C5B"/>
    <w:rsid w:val="00183515"/>
    <w:rsid w:val="00190260"/>
    <w:rsid w:val="001A5F51"/>
    <w:rsid w:val="001A7445"/>
    <w:rsid w:val="001B0995"/>
    <w:rsid w:val="001B1A90"/>
    <w:rsid w:val="001B2475"/>
    <w:rsid w:val="001B2B44"/>
    <w:rsid w:val="001B60C9"/>
    <w:rsid w:val="001C2431"/>
    <w:rsid w:val="001D31AB"/>
    <w:rsid w:val="001E04A8"/>
    <w:rsid w:val="001E1EF7"/>
    <w:rsid w:val="001F39A1"/>
    <w:rsid w:val="00214A14"/>
    <w:rsid w:val="0021634D"/>
    <w:rsid w:val="00223192"/>
    <w:rsid w:val="002321BB"/>
    <w:rsid w:val="0023223D"/>
    <w:rsid w:val="00233A6A"/>
    <w:rsid w:val="00234E4A"/>
    <w:rsid w:val="002405E1"/>
    <w:rsid w:val="002708BA"/>
    <w:rsid w:val="00273C7F"/>
    <w:rsid w:val="00274598"/>
    <w:rsid w:val="00276E26"/>
    <w:rsid w:val="00283820"/>
    <w:rsid w:val="00287350"/>
    <w:rsid w:val="00291072"/>
    <w:rsid w:val="00292C18"/>
    <w:rsid w:val="00297D6B"/>
    <w:rsid w:val="002B3B4A"/>
    <w:rsid w:val="002B43A3"/>
    <w:rsid w:val="002C0D43"/>
    <w:rsid w:val="002C4BA6"/>
    <w:rsid w:val="002D7851"/>
    <w:rsid w:val="002E0752"/>
    <w:rsid w:val="002F2AB9"/>
    <w:rsid w:val="002F3DDD"/>
    <w:rsid w:val="002F5290"/>
    <w:rsid w:val="002F6621"/>
    <w:rsid w:val="00307837"/>
    <w:rsid w:val="00315AE1"/>
    <w:rsid w:val="00321092"/>
    <w:rsid w:val="00321C21"/>
    <w:rsid w:val="00332920"/>
    <w:rsid w:val="00334482"/>
    <w:rsid w:val="00336043"/>
    <w:rsid w:val="0035047E"/>
    <w:rsid w:val="00393C96"/>
    <w:rsid w:val="003A3EA5"/>
    <w:rsid w:val="003B178D"/>
    <w:rsid w:val="003C5105"/>
    <w:rsid w:val="003C6D7F"/>
    <w:rsid w:val="003D085B"/>
    <w:rsid w:val="003F2524"/>
    <w:rsid w:val="003F519A"/>
    <w:rsid w:val="003F551F"/>
    <w:rsid w:val="00407C7A"/>
    <w:rsid w:val="004221D4"/>
    <w:rsid w:val="0042235D"/>
    <w:rsid w:val="00424018"/>
    <w:rsid w:val="00424BD8"/>
    <w:rsid w:val="0044360E"/>
    <w:rsid w:val="00444D98"/>
    <w:rsid w:val="0045272F"/>
    <w:rsid w:val="00477289"/>
    <w:rsid w:val="004810D4"/>
    <w:rsid w:val="00490000"/>
    <w:rsid w:val="004A04C3"/>
    <w:rsid w:val="004A2698"/>
    <w:rsid w:val="004A3824"/>
    <w:rsid w:val="004B0B27"/>
    <w:rsid w:val="004B2D6C"/>
    <w:rsid w:val="004B43C4"/>
    <w:rsid w:val="004C2135"/>
    <w:rsid w:val="004D3F82"/>
    <w:rsid w:val="004D6113"/>
    <w:rsid w:val="004E2F83"/>
    <w:rsid w:val="00505BEF"/>
    <w:rsid w:val="005114ED"/>
    <w:rsid w:val="0051646A"/>
    <w:rsid w:val="005274E1"/>
    <w:rsid w:val="0054615B"/>
    <w:rsid w:val="00553D3C"/>
    <w:rsid w:val="00581DD0"/>
    <w:rsid w:val="005939F1"/>
    <w:rsid w:val="005A24E0"/>
    <w:rsid w:val="005C24A8"/>
    <w:rsid w:val="005D0384"/>
    <w:rsid w:val="005D293E"/>
    <w:rsid w:val="005D6349"/>
    <w:rsid w:val="005D6D08"/>
    <w:rsid w:val="00600DB9"/>
    <w:rsid w:val="00627D41"/>
    <w:rsid w:val="00631246"/>
    <w:rsid w:val="00633CE9"/>
    <w:rsid w:val="0063634B"/>
    <w:rsid w:val="0064216F"/>
    <w:rsid w:val="006459B7"/>
    <w:rsid w:val="006500E4"/>
    <w:rsid w:val="0065036E"/>
    <w:rsid w:val="006528CB"/>
    <w:rsid w:val="00654B85"/>
    <w:rsid w:val="00666FCF"/>
    <w:rsid w:val="006672E3"/>
    <w:rsid w:val="006843A5"/>
    <w:rsid w:val="0068734C"/>
    <w:rsid w:val="006A250F"/>
    <w:rsid w:val="006A5695"/>
    <w:rsid w:val="006C13B6"/>
    <w:rsid w:val="006C5827"/>
    <w:rsid w:val="006C6374"/>
    <w:rsid w:val="006E2C4C"/>
    <w:rsid w:val="00703A24"/>
    <w:rsid w:val="00704D73"/>
    <w:rsid w:val="00706EBB"/>
    <w:rsid w:val="00717961"/>
    <w:rsid w:val="00721101"/>
    <w:rsid w:val="00744A18"/>
    <w:rsid w:val="00754EB1"/>
    <w:rsid w:val="00755FD1"/>
    <w:rsid w:val="00756833"/>
    <w:rsid w:val="00775499"/>
    <w:rsid w:val="007813B6"/>
    <w:rsid w:val="007830F1"/>
    <w:rsid w:val="007A0263"/>
    <w:rsid w:val="007A0A9B"/>
    <w:rsid w:val="007A597F"/>
    <w:rsid w:val="007B0F89"/>
    <w:rsid w:val="007B6E0A"/>
    <w:rsid w:val="007C33E7"/>
    <w:rsid w:val="007C559D"/>
    <w:rsid w:val="007C5880"/>
    <w:rsid w:val="007D7EF2"/>
    <w:rsid w:val="00801052"/>
    <w:rsid w:val="008034B5"/>
    <w:rsid w:val="0081524D"/>
    <w:rsid w:val="008163DB"/>
    <w:rsid w:val="008220E6"/>
    <w:rsid w:val="00823919"/>
    <w:rsid w:val="00830C0A"/>
    <w:rsid w:val="0083285E"/>
    <w:rsid w:val="0083329B"/>
    <w:rsid w:val="00842700"/>
    <w:rsid w:val="00844EB6"/>
    <w:rsid w:val="0085183B"/>
    <w:rsid w:val="00854E8F"/>
    <w:rsid w:val="008555BF"/>
    <w:rsid w:val="00860433"/>
    <w:rsid w:val="00860674"/>
    <w:rsid w:val="0086099D"/>
    <w:rsid w:val="0086115A"/>
    <w:rsid w:val="00865BE1"/>
    <w:rsid w:val="00870539"/>
    <w:rsid w:val="008925DF"/>
    <w:rsid w:val="008A0A22"/>
    <w:rsid w:val="008A0A5F"/>
    <w:rsid w:val="008A7D82"/>
    <w:rsid w:val="008B69AC"/>
    <w:rsid w:val="008D0EAC"/>
    <w:rsid w:val="008D7E07"/>
    <w:rsid w:val="008E35B7"/>
    <w:rsid w:val="008E4372"/>
    <w:rsid w:val="008F7BF2"/>
    <w:rsid w:val="008F7DA1"/>
    <w:rsid w:val="00907D6B"/>
    <w:rsid w:val="00915857"/>
    <w:rsid w:val="00916B85"/>
    <w:rsid w:val="00931818"/>
    <w:rsid w:val="009405AA"/>
    <w:rsid w:val="00945A8A"/>
    <w:rsid w:val="00956B98"/>
    <w:rsid w:val="00960A4D"/>
    <w:rsid w:val="00965ECF"/>
    <w:rsid w:val="00972AB9"/>
    <w:rsid w:val="009847C6"/>
    <w:rsid w:val="0099619D"/>
    <w:rsid w:val="009A3560"/>
    <w:rsid w:val="009A3D1F"/>
    <w:rsid w:val="009A4285"/>
    <w:rsid w:val="009C4293"/>
    <w:rsid w:val="009E4054"/>
    <w:rsid w:val="009F6F9B"/>
    <w:rsid w:val="00A02BEB"/>
    <w:rsid w:val="00A11CE0"/>
    <w:rsid w:val="00A12F24"/>
    <w:rsid w:val="00A14377"/>
    <w:rsid w:val="00A16124"/>
    <w:rsid w:val="00A16CD6"/>
    <w:rsid w:val="00A2671D"/>
    <w:rsid w:val="00A4431A"/>
    <w:rsid w:val="00A46F3B"/>
    <w:rsid w:val="00A47715"/>
    <w:rsid w:val="00A50F5F"/>
    <w:rsid w:val="00A61F7B"/>
    <w:rsid w:val="00A71107"/>
    <w:rsid w:val="00A7136F"/>
    <w:rsid w:val="00A759D7"/>
    <w:rsid w:val="00A85AEC"/>
    <w:rsid w:val="00A94E49"/>
    <w:rsid w:val="00A97046"/>
    <w:rsid w:val="00AA3F7E"/>
    <w:rsid w:val="00AB313A"/>
    <w:rsid w:val="00AB559F"/>
    <w:rsid w:val="00AC14E2"/>
    <w:rsid w:val="00AE308C"/>
    <w:rsid w:val="00AE4B8A"/>
    <w:rsid w:val="00AF1311"/>
    <w:rsid w:val="00AF651D"/>
    <w:rsid w:val="00B00AF4"/>
    <w:rsid w:val="00B01C55"/>
    <w:rsid w:val="00B11BDE"/>
    <w:rsid w:val="00B16304"/>
    <w:rsid w:val="00B25B0F"/>
    <w:rsid w:val="00B65AD2"/>
    <w:rsid w:val="00B70B8F"/>
    <w:rsid w:val="00B76CA5"/>
    <w:rsid w:val="00B873C1"/>
    <w:rsid w:val="00B940BE"/>
    <w:rsid w:val="00BA4759"/>
    <w:rsid w:val="00BB2F89"/>
    <w:rsid w:val="00BB7814"/>
    <w:rsid w:val="00BD3A61"/>
    <w:rsid w:val="00BD67CB"/>
    <w:rsid w:val="00BE1510"/>
    <w:rsid w:val="00BE1A26"/>
    <w:rsid w:val="00BE5C9C"/>
    <w:rsid w:val="00BF708A"/>
    <w:rsid w:val="00C04C96"/>
    <w:rsid w:val="00C07AD8"/>
    <w:rsid w:val="00C266DD"/>
    <w:rsid w:val="00C37B26"/>
    <w:rsid w:val="00C43802"/>
    <w:rsid w:val="00C50012"/>
    <w:rsid w:val="00C73D24"/>
    <w:rsid w:val="00C7437D"/>
    <w:rsid w:val="00C7779E"/>
    <w:rsid w:val="00C81CB9"/>
    <w:rsid w:val="00C8330F"/>
    <w:rsid w:val="00C83452"/>
    <w:rsid w:val="00C949E4"/>
    <w:rsid w:val="00C95039"/>
    <w:rsid w:val="00CA44CB"/>
    <w:rsid w:val="00CA5033"/>
    <w:rsid w:val="00CB7C2D"/>
    <w:rsid w:val="00CE0D2A"/>
    <w:rsid w:val="00CE3F4E"/>
    <w:rsid w:val="00CE596B"/>
    <w:rsid w:val="00CF0404"/>
    <w:rsid w:val="00CF50ED"/>
    <w:rsid w:val="00D10F38"/>
    <w:rsid w:val="00D252A9"/>
    <w:rsid w:val="00D34501"/>
    <w:rsid w:val="00D439F3"/>
    <w:rsid w:val="00D52980"/>
    <w:rsid w:val="00D76634"/>
    <w:rsid w:val="00D86A01"/>
    <w:rsid w:val="00DB0EC9"/>
    <w:rsid w:val="00DB1F6A"/>
    <w:rsid w:val="00DD625E"/>
    <w:rsid w:val="00DD68C7"/>
    <w:rsid w:val="00DF1622"/>
    <w:rsid w:val="00DF7EC4"/>
    <w:rsid w:val="00E01707"/>
    <w:rsid w:val="00E0285D"/>
    <w:rsid w:val="00E20293"/>
    <w:rsid w:val="00E23278"/>
    <w:rsid w:val="00E37553"/>
    <w:rsid w:val="00E4580C"/>
    <w:rsid w:val="00E74411"/>
    <w:rsid w:val="00E74E4E"/>
    <w:rsid w:val="00E75E24"/>
    <w:rsid w:val="00E80610"/>
    <w:rsid w:val="00E837B5"/>
    <w:rsid w:val="00E94CC3"/>
    <w:rsid w:val="00EA2168"/>
    <w:rsid w:val="00EA33DE"/>
    <w:rsid w:val="00EB2E49"/>
    <w:rsid w:val="00EC0671"/>
    <w:rsid w:val="00EE38C5"/>
    <w:rsid w:val="00EF41A5"/>
    <w:rsid w:val="00EF6B44"/>
    <w:rsid w:val="00F04CA8"/>
    <w:rsid w:val="00F06EE7"/>
    <w:rsid w:val="00F20E1D"/>
    <w:rsid w:val="00F3002D"/>
    <w:rsid w:val="00F31379"/>
    <w:rsid w:val="00F41CC2"/>
    <w:rsid w:val="00F64A45"/>
    <w:rsid w:val="00F732C3"/>
    <w:rsid w:val="00F85298"/>
    <w:rsid w:val="00F866D3"/>
    <w:rsid w:val="00F93F97"/>
    <w:rsid w:val="00F95B93"/>
    <w:rsid w:val="00FA16F3"/>
    <w:rsid w:val="00FA789D"/>
    <w:rsid w:val="00FB2970"/>
    <w:rsid w:val="00FC2ED2"/>
    <w:rsid w:val="00FC3DB7"/>
    <w:rsid w:val="00FD7C00"/>
    <w:rsid w:val="00FE1DDC"/>
    <w:rsid w:val="00FE256B"/>
    <w:rsid w:val="00FE65B7"/>
    <w:rsid w:val="00FF06D0"/>
    <w:rsid w:val="00FF6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Rule="auto" w:line="480"/>
      <w:jc w:val="center"/>
      <w:outlineLvl w:val="0"/>
    </w:pPr>
    <w:rPr>
      <w:b/>
      <w:bCs/>
      <w:snapToGrid w:val="false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false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sid w:val="00223192"/>
    <w:rPr>
      <w:rFonts w:cs="Courier New" w:hAnsi="Courier New" w:ascii="Courier New"/>
      <w:sz w:val="20"/>
      <w:szCs w:val="20"/>
    </w:rPr>
  </w:style>
  <w:style w:styleId="Reetkatablice" w:type="table">
    <w:name w:val="Table Grid"/>
    <w:basedOn w:val="Obinatablica"/>
    <w:rsid w:val="00223192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lineRule="auto" w:line="480" w:after="120"/>
      <w:ind w:left="283"/>
    </w:pPr>
  </w:style>
  <w:style w:customStyle="true" w:styleId="ObinitekstChar" w:type="character">
    <w:name w:val="Obični tekst Char"/>
    <w:link w:val="Obinitekst"/>
    <w:rsid w:val="00666FCF"/>
    <w:rPr>
      <w:rFonts w:cs="Courier New" w:hAnsi="Courier New" w:ascii="Courier New"/>
    </w:rPr>
  </w:style>
  <w:style w:styleId="Tekstbalonia" w:type="paragraph">
    <w:name w:val="Balloon Text"/>
    <w:basedOn w:val="Normal"/>
    <w:link w:val="TekstbaloniaChar"/>
    <w:rsid w:val="00FE25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E256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B2D6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B2D6C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2D6C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2D6C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2D6C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="480" w:lineRule="auto"/>
      <w:jc w:val="center"/>
      <w:outlineLvl w:val="0"/>
    </w:pPr>
    <w:rPr>
      <w:b/>
      <w:bCs/>
      <w:snapToGrid w:val="0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sid w:val="00223192"/>
    <w:rPr>
      <w:rFonts w:ascii="Courier New" w:cs="Courier New" w:hAnsi="Courier New"/>
      <w:sz w:val="20"/>
      <w:szCs w:val="20"/>
    </w:rPr>
  </w:style>
  <w:style w:styleId="Reetkatablice" w:type="table">
    <w:name w:val="Table Grid"/>
    <w:basedOn w:val="Obinatablica"/>
    <w:rsid w:val="00223192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after="120" w:line="480" w:lineRule="auto"/>
      <w:ind w:left="283"/>
    </w:pPr>
  </w:style>
  <w:style w:customStyle="1" w:styleId="ObinitekstChar" w:type="character">
    <w:name w:val="Obični tekst Char"/>
    <w:link w:val="Obinitekst"/>
    <w:rsid w:val="00666FCF"/>
    <w:rPr>
      <w:rFonts w:ascii="Courier New" w:cs="Courier New" w:hAnsi="Courier New"/>
    </w:rPr>
  </w:style>
  <w:style w:styleId="Tekstbalonia" w:type="paragraph">
    <w:name w:val="Balloon Text"/>
    <w:basedOn w:val="Normal"/>
    <w:link w:val="TekstbaloniaChar"/>
    <w:rsid w:val="00FE25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E256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B2D6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B2D6C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2D6C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2D6C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2D6C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2163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73324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2732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St-241/2012-443</izvorni_sadrzaj>
    <derivirana_varijabla naziv="DomainObject.Oznaka_1">St-241/2012-443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2012.</izvorni_sadrzaj>
    <derivirana_varijabla naziv="DomainObject.Predmet.DatumOsnivanja_1">5.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St-241/2012</izvorni_sadrzaj>
    <derivirana_varijabla naziv="DomainObject.Predmet.OznakaBroj_1">St-241/2012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PURIS d.d.  Pazin</izvorni_sadrzaj>
    <derivirana_varijabla naziv="DomainObject.Predmet.ProtustrankaFormated_1">  PURIS d.d.  Pazin</derivirana_varijabla>
  </DomainObject.Predmet.ProtustrankaFormated>
  <DomainObject.Predmet.ProtustrankaFormatedOIB>
    <izvorni_sadrzaj>  PURIS d.d.  Pazin, OIB 31015447714</izvorni_sadrzaj>
    <derivirana_varijabla naziv="DomainObject.Predmet.ProtustrankaFormatedOIB_1">  PURIS d.d.  Pazin, OIB 31015447714</derivirana_varijabla>
  </DomainObject.Predmet.ProtustrankaFormatedOIB>
  <DomainObject.Predmet.ProtustrankaFormatedWithAdress>
    <izvorni_sadrzaj> PURIS d.d.  Pazin, Hrvatskog narodnog preporoda 2, 52 000 Pazin</izvorni_sadrzaj>
    <derivirana_varijabla naziv="DomainObject.Predmet.ProtustrankaFormatedWithAdress_1"> PURIS d.d.  Pazin, Hrvatskog narodnog preporoda 2, 52 000 Pazin</derivirana_varijabla>
  </DomainObject.Predmet.ProtustrankaFormatedWithAdress>
  <DomainObject.Predmet.ProtustrankaFormatedWithAdressOIB>
    <izvorni_sadrzaj> PURIS d.d.  Pazin, OIB 31015447714, Hrvatskog narodnog preporoda 2, 52 000 Pazin</izvorni_sadrzaj>
    <derivirana_varijabla naziv="DomainObject.Predmet.ProtustrankaFormatedWithAdressOIB_1"> PURIS d.d.  Pazin, OIB 31015447714, Hrvatskog narodnog preporoda 2, 52 000 Pazin</derivirana_varijabla>
  </DomainObject.Predmet.ProtustrankaFormatedWithAdressOIB>
  <DomainObject.Predmet.ProtustrankaWithAdress>
    <izvorni_sadrzaj>PURIS d.d.  Pazin Hrvatskog narodnog preporoda 2, 52 000 Pazin</izvorni_sadrzaj>
    <derivirana_varijabla naziv="DomainObject.Predmet.ProtustrankaWithAdress_1">PURIS d.d.  Pazin Hrvatskog narodnog preporoda 2, 52 000 Pazin</derivirana_varijabla>
  </DomainObject.Predmet.ProtustrankaWithAdress>
  <DomainObject.Predmet.ProtustrankaWithAdressOIB>
    <izvorni_sadrzaj>PURIS d.d.  Pazin, OIB 31015447714, Hrvatskog narodnog preporoda 2, 52 000 Pazin</izvorni_sadrzaj>
    <derivirana_varijabla naziv="DomainObject.Predmet.ProtustrankaWithAdressOIB_1">PURIS d.d.  Pazin, OIB 31015447714, Hrvatskog narodnog preporoda 2, 52 000 Pazin</derivirana_varijabla>
  </DomainObject.Predmet.ProtustrankaWithAdressOIB>
  <DomainObject.Predmet.ProtustrankaNazivFormated>
    <izvorni_sadrzaj>PURIS d.d.  Pazin</izvorni_sadrzaj>
    <derivirana_varijabla naziv="DomainObject.Predmet.ProtustrankaNazivFormated_1">PURIS d.d.  Pazin</derivirana_varijabla>
  </DomainObject.Predmet.ProtustrankaNazivFormated>
  <DomainObject.Predmet.ProtustrankaNazivFormatedOIB>
    <izvorni_sadrzaj>PURIS d.d.  Pazin, OIB 31015447714</izvorni_sadrzaj>
    <derivirana_varijabla naziv="DomainObject.Predmet.ProtustrankaNazivFormatedOIB_1">PURIS d.d.  Pazin, OIB 31015447714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MIODRAG ČAVIĆ</izvorni_sadrzaj>
    <derivirana_varijabla naziv="DomainObject.Predmet.StrankaFormated_1">  MIODRAG ČAVIĆ</derivirana_varijabla>
  </DomainObject.Predmet.StrankaFormated>
  <DomainObject.Predmet.StrankaFormatedOIB>
    <izvorni_sadrzaj>  MIODRAG ČAVIĆ, OIB 32439657346</izvorni_sadrzaj>
    <derivirana_varijabla naziv="DomainObject.Predmet.StrankaFormatedOIB_1">  MIODRAG ČAVIĆ, OIB 32439657346</derivirana_varijabla>
  </DomainObject.Predmet.StrankaFormatedOIB>
  <DomainObject.Predmet.StrankaFormatedWithAdress>
    <izvorni_sadrzaj> MIODRAG ČAVIĆ, Hrvatskog narodnog preporoda 2, 52 000 Pazin</izvorni_sadrzaj>
    <derivirana_varijabla naziv="DomainObject.Predmet.StrankaFormatedWithAdress_1"> MIODRAG ČAVIĆ, Hrvatskog narodnog preporoda 2, 52 000 Pazin</derivirana_varijabla>
  </DomainObject.Predmet.StrankaFormatedWithAdress>
  <DomainObject.Predmet.StrankaFormatedWithAdressOIB>
    <izvorni_sadrzaj> MIODRAG ČAVIĆ, OIB 32439657346, Hrvatskog narodnog preporoda 2, 52 000 Pazin</izvorni_sadrzaj>
    <derivirana_varijabla naziv="DomainObject.Predmet.StrankaFormatedWithAdressOIB_1"> MIODRAG ČAVIĆ, OIB 32439657346, Hrvatskog narodnog preporoda 2, 52 000 Pazin</derivirana_varijabla>
  </DomainObject.Predmet.StrankaFormatedWithAdressOIB>
  <DomainObject.Predmet.StrankaWithAdress>
    <izvorni_sadrzaj>MIODRAG ČAVIĆ Hrvatskog narodnog preporoda 2,52 000 Pazin</izvorni_sadrzaj>
    <derivirana_varijabla naziv="DomainObject.Predmet.StrankaWithAdress_1">MIODRAG ČAVIĆ Hrvatskog narodnog preporoda 2,52 000 Pazin</derivirana_varijabla>
  </DomainObject.Predmet.StrankaWithAdress>
  <DomainObject.Predmet.StrankaWithAdressOIB>
    <izvorni_sadrzaj>MIODRAG ČAVIĆ, OIB 32439657346, Hrvatskog narodnog preporoda 2,52 000 Pazin</izvorni_sadrzaj>
    <derivirana_varijabla naziv="DomainObject.Predmet.StrankaWithAdressOIB_1">MIODRAG ČAVIĆ, OIB 32439657346, Hrvatskog narodnog preporoda 2,52 000 Pazin</derivirana_varijabla>
  </DomainObject.Predmet.StrankaWithAdressOIB>
  <DomainObject.Predmet.StrankaNazivFormated>
    <izvorni_sadrzaj>MIODRAG ČAVIĆ</izvorni_sadrzaj>
    <derivirana_varijabla naziv="DomainObject.Predmet.StrankaNazivFormated_1">MIODRAG ČAVIĆ</derivirana_varijabla>
  </DomainObject.Predmet.StrankaNazivFormated>
  <DomainObject.Predmet.StrankaNazivFormatedOIB>
    <izvorni_sadrzaj>MIODRAG ČAVIĆ, OIB 32439657346</izvorni_sadrzaj>
    <derivirana_varijabla naziv="DomainObject.Predmet.StrankaNazivFormatedOIB_1">MIODRAG ČAVIĆ, OIB 32439657346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MIODRAG ČAVIĆ</item>
    </izvorni_sadrzaj>
    <derivirana_varijabla naziv="DomainObject.Predmet.StrankaListFormated_1">
      <item>MIODRAG ČAVIĆ</item>
    </derivirana_varijabla>
  </DomainObject.Predmet.StrankaListFormated>
  <DomainObject.Predmet.StrankaListFormatedOIB>
    <izvorni_sadrzaj>
      <item>MIODRAG ČAVIĆ, OIB 32439657346</item>
    </izvorni_sadrzaj>
    <derivirana_varijabla naziv="DomainObject.Predmet.StrankaListFormatedOIB_1">
      <item>MIODRAG ČAVIĆ, OIB 32439657346</item>
    </derivirana_varijabla>
  </DomainObject.Predmet.StrankaListFormatedOIB>
  <DomainObject.Predmet.StrankaListFormatedWithAdress>
    <izvorni_sadrzaj>
      <item>MIODRAG ČAVIĆ, Hrvatskog narodnog preporoda 2, 52 000 Pazin</item>
    </izvorni_sadrzaj>
    <derivirana_varijabla naziv="DomainObject.Predmet.StrankaListFormatedWithAdress_1">
      <item>MIODRAG ČAVIĆ, Hrvatskog narodnog preporoda 2, 52 000 Pazin</item>
    </derivirana_varijabla>
  </DomainObject.Predmet.StrankaListFormatedWithAdress>
  <DomainObject.Predmet.StrankaListFormatedWithAdressOIB>
    <izvorni_sadrzaj>
      <item>MIODRAG ČAVIĆ, OIB 32439657346, Hrvatskog narodnog preporoda 2, 52 000 Pazin</item>
    </izvorni_sadrzaj>
    <derivirana_varijabla naziv="DomainObject.Predmet.StrankaListFormatedWithAdressOIB_1">
      <item>MIODRAG ČAVIĆ, OIB 32439657346, Hrvatskog narodnog preporoda 2, 52 000 Pazin</item>
    </derivirana_varijabla>
  </DomainObject.Predmet.StrankaListFormatedWithAdressOIB>
  <DomainObject.Predmet.StrankaListNazivFormated>
    <izvorni_sadrzaj>
      <item>MIODRAG ČAVIĆ</item>
    </izvorni_sadrzaj>
    <derivirana_varijabla naziv="DomainObject.Predmet.StrankaListNazivFormated_1">
      <item>MIODRAG ČAVIĆ</item>
    </derivirana_varijabla>
  </DomainObject.Predmet.StrankaListNazivFormated>
  <DomainObject.Predmet.StrankaListNazivFormatedOIB>
    <izvorni_sadrzaj>
      <item>MIODRAG ČAVIĆ, OIB 32439657346</item>
    </izvorni_sadrzaj>
    <derivirana_varijabla naziv="DomainObject.Predmet.StrankaListNazivFormatedOIB_1">
      <item>MIODRAG ČAVIĆ, OIB 32439657346</item>
    </derivirana_varijabla>
  </DomainObject.Predmet.StrankaListNazivFormatedOIB>
  <DomainObject.Predmet.ProtuStrankaListFormated>
    <izvorni_sadrzaj>
      <item>PURIS d.d.  Pazin</item>
    </izvorni_sadrzaj>
    <derivirana_varijabla naziv="DomainObject.Predmet.ProtuStrankaListFormated_1">
      <item>PURIS d.d.  Pazin</item>
    </derivirana_varijabla>
  </DomainObject.Predmet.ProtuStrankaListFormated>
  <DomainObject.Predmet.ProtuStrankaListFormatedOIB>
    <izvorni_sadrzaj>
      <item>PURIS d.d.  Pazin, OIB 31015447714</item>
    </izvorni_sadrzaj>
    <derivirana_varijabla naziv="DomainObject.Predmet.ProtuStrankaListFormatedOIB_1">
      <item>PURIS d.d.  Pazin, OIB 31015447714</item>
    </derivirana_varijabla>
  </DomainObject.Predmet.ProtuStrankaListFormatedOIB>
  <DomainObject.Predmet.ProtuStrankaListFormatedWithAdress>
    <izvorni_sadrzaj>
      <item>PURIS d.d.  Pazin, Hrvatskog narodnog preporoda 2, 52 000 Pazin</item>
    </izvorni_sadrzaj>
    <derivirana_varijabla naziv="DomainObject.Predmet.ProtuStrankaListFormatedWithAdress_1">
      <item>PURIS d.d.  Pazin, Hrvatskog narodnog preporoda 2, 52 000 Pazin</item>
    </derivirana_varijabla>
  </DomainObject.Predmet.ProtuStrankaListFormatedWithAdress>
  <DomainObject.Predmet.ProtuStrankaListFormatedWithAdressOIB>
    <izvorni_sadrzaj>
      <item>PURIS d.d.  Pazin, OIB 31015447714, Hrvatskog narodnog preporoda 2, 52 000 Pazin</item>
    </izvorni_sadrzaj>
    <derivirana_varijabla naziv="DomainObject.Predmet.ProtuStrankaListFormatedWithAdressOIB_1">
      <item>PURIS d.d.  Pazin, OIB 31015447714, Hrvatskog narodnog preporoda 2, 52 000 Pazin</item>
    </derivirana_varijabla>
  </DomainObject.Predmet.ProtuStrankaListFormatedWithAdressOIB>
  <DomainObject.Predmet.ProtuStrankaListNazivFormated>
    <izvorni_sadrzaj>
      <item>PURIS d.d.  Pazin</item>
    </izvorni_sadrzaj>
    <derivirana_varijabla naziv="DomainObject.Predmet.ProtuStrankaListNazivFormated_1">
      <item>PURIS d.d.  Pazin</item>
    </derivirana_varijabla>
  </DomainObject.Predmet.ProtuStrankaListNazivFormated>
  <DomainObject.Predmet.ProtuStrankaListNazivFormatedOIB>
    <izvorni_sadrzaj>
      <item>PURIS d.d.  Pazin, OIB 31015447714</item>
    </izvorni_sadrzaj>
    <derivirana_varijabla naziv="DomainObject.Predmet.ProtuStrankaListNazivFormatedOIB_1">
      <item>PURIS d.d.  Pazin, OIB 31015447714</item>
    </derivirana_varijabla>
  </DomainObject.Predmet.ProtuStrankaListNazivFormatedOIB>
  <DomainObject.Predmet.OstaliList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Formated>
  <DomainObject.Predmet.OstaliList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FormatedOIB>
  <DomainObject.Predmet.OstaliListFormatedWithAdress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izvorni_sadrzaj>
    <derivirana_varijabla naziv="DomainObject.Predmet.OstaliListFormatedWithAdress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derivirana_varijabla>
  </DomainObject.Predmet.OstaliListFormatedWithAdress>
  <DomainObject.Predmet.OstaliListFormatedWithAdressOIB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izvorni_sadrzaj>
    <derivirana_varijabla naziv="DomainObject.Predmet.OstaliListFormatedWithAdressOIB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derivirana_varijabla>
  </DomainObject.Predmet.OstaliListFormatedWithAdressOIB>
  <DomainObject.Predmet.OstaliListNaziv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Naziv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NazivFormated>
  <DomainObject.Predmet.OstaliListNaziv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Naziv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>St-241/2012-443</izvorni_sadrzaj>
    <derivirana_varijabla naziv="DomainObject.PoslovniBrojDokumenta_1">St-241/2012-443</derivirana_varijabla>
  </DomainObject.PoslovniBrojDokumenta>
  <DomainObject.Predmet.StrankaIDrugi>
    <izvorni_sadrzaj>MIODRAG ČAVIĆ</izvorni_sadrzaj>
    <derivirana_varijabla naziv="DomainObject.Predmet.StrankaIDrugi_1">MIODRAG ČAVIĆ</derivirana_varijabla>
  </DomainObject.Predmet.StrankaIDrugi>
  <DomainObject.Predmet.ProtustrankaIDrugi>
    <izvorni_sadrzaj>PURIS d.d.  Pazin</izvorni_sadrzaj>
    <derivirana_varijabla naziv="DomainObject.Predmet.ProtustrankaIDrugi_1">PURIS d.d.  Pazin</derivirana_varijabla>
  </DomainObject.Predmet.ProtustrankaIDrugi>
  <DomainObject.Predmet.StrankaIDrugiAdressOIB>
    <izvorni_sadrzaj>MIODRAG ČAVIĆ, OIB 32439657346, Hrvatskog narodnog preporoda 2, 52 000 Pazin</izvorni_sadrzaj>
    <derivirana_varijabla naziv="DomainObject.Predmet.StrankaIDrugiAdressOIB_1">MIODRAG ČAVIĆ, OIB 32439657346, Hrvatskog narodnog preporoda 2, 52 000 Pazin</derivirana_varijabla>
  </DomainObject.Predmet.StrankaIDrugiAdressOIB>
  <DomainObject.Predmet.ProtustrankaIDrugiAdressOIB>
    <izvorni_sadrzaj>PURIS d.d.  Pazin, OIB 31015447714, Hrvatskog narodnog preporoda 2, 52 000 Pazin</izvorni_sadrzaj>
    <derivirana_varijabla naziv="DomainObject.Predmet.ProtustrankaIDrugiAdressOIB_1">PURIS d.d.  Pazin, OIB 31015447714, Hrvatskog narodnog preporoda 2, 52 000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SudioniciListNaziv_1"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SudioniciListNaziv>
  <DomainObject.Predmet.SudioniciListAdressOIB>
    <izvorni_sadrzaj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ODVJETNIČKO DRUŠTVO d.o.o. MAMIĆ PERIĆ REBERSKI RIMAC, Radnička cesta 80/VI,10000 Zagreb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Radnička cesta 80,10000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</izvorni_sadrzaj>
    <derivirana_varijabla naziv="DomainObject.Predmet.SudioniciListAdressOIB_1"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ODVJETNIČKO DRUŠTVO d.o.o. MAMIĆ PERIĆ REBERSKI RIMAC, Radnička cesta 80/VI,10000 Zagreb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Radnička cesta 80,10000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F9EE77-7D6C-4C05-BE11-2C90066CD6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5</properties:Pages>
  <properties:Words>1965</properties:Words>
  <properties:Characters>10564</properties:Characters>
  <properties:Lines>230</properties:Lines>
  <properties:Paragraphs>56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12632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2016-04-14T07:31:00Z</dcterms:created>
  <dc:creator>Korisnik</dc:creator>
  <cp:lastModifiedBy>Tanja Fidel</cp:lastModifiedBy>
  <cp:lastPrinted>2016-04-14T07:33:00Z</cp:lastPrinted>
  <dcterms:modified xmlns:xsi="http://www.w3.org/2001/XMLSchema-instance" xsi:type="dcterms:W3CDTF">2016-04-14T08:19:00Z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St-241/2012-443 / Odluka - Zaključak - o prodaji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