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b815" w14:paraId="ec2b815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6A4981" w:rsidR="00F80B2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8E3FBB" w:rsidRPr="00DC494F">
        <w:t>MV-LIP d.o.o., Sinj (Grad Sinj), Miljenka Buljana 1, OIB: 90647427088,  MBS: 060135128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3294C">
        <w:rPr>
          <w:rFonts w:eastAsiaTheme="minorHAnsi"/>
          <w:lang w:eastAsia="en-US"/>
        </w:rPr>
        <w:t>18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 </w:t>
      </w:r>
    </w:p>
    <w:p w:rsidRDefault="008B3D29" w:rsidP="006A4981" w:rsidR="008B3D29">
      <w:pPr>
        <w:ind w:firstLine="709"/>
        <w:jc w:val="both"/>
        <w:rPr>
          <w:rFonts w:eastAsiaTheme="minorHAnsi"/>
          <w:lang w:eastAsia="en-US"/>
        </w:rPr>
      </w:pP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8E3FBB">
        <w:t>OTP banka Hrvatska dioničko</w:t>
      </w:r>
      <w:r w:rsidR="00677C58">
        <w:t xml:space="preserve"> društvo (</w:t>
      </w:r>
      <w:r w:rsidR="008B3D29">
        <w:t>skraćena</w:t>
      </w:r>
      <w:r>
        <w:t xml:space="preserve"> tvrtka: OTP </w:t>
      </w:r>
      <w:r w:rsidR="00677C58">
        <w:t>banka d.d.</w:t>
      </w:r>
      <w:r w:rsidR="008E3FBB">
        <w:t>)</w:t>
      </w:r>
      <w:r w:rsidR="008E3FBB" w:rsidRPr="009E44DB">
        <w:t>,</w:t>
      </w:r>
      <w:r w:rsidR="008E3FBB">
        <w:t xml:space="preserve"> Zadar, Domovinskog rata 3, OIB: 52508873833</w:t>
      </w:r>
      <w:r w:rsidR="002A7F12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221061">
        <w:t>1423</w:t>
      </w:r>
      <w:r w:rsidRPr="006D5886">
        <w:t>-2015.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221061">
        <w:t>1423</w:t>
      </w:r>
      <w:r w:rsidRPr="006D5886">
        <w:t>-2015.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221061" w:rsidR="00F80B2A">
      <w:pPr>
        <w:spacing w:before="60"/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221061" w:rsidR="00221061">
      <w:pPr>
        <w:spacing w:before="60"/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915A96">
        <w:t>30</w:t>
      </w:r>
      <w:r w:rsidRPr="00D42D19">
        <w:t xml:space="preserve">. </w:t>
      </w:r>
      <w:r w:rsidR="00915A96">
        <w:t>listopada</w:t>
      </w:r>
      <w:r w:rsidRPr="00D42D19">
        <w:t xml:space="preserve"> 201</w:t>
      </w:r>
      <w:r w:rsidR="002A7F12">
        <w:t>5</w:t>
      </w:r>
      <w:r w:rsidRPr="00D42D19">
        <w:t>. godine</w:t>
      </w:r>
      <w:r>
        <w:t xml:space="preserve">, na temelju članka </w:t>
      </w:r>
      <w:r w:rsidR="002A7F12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915A96" w:rsidRPr="00DC494F">
        <w:t>MV-LIP d.o.o., Sinj (Grad Sinj), Miljenka Buljana 1, OIB: 90647427088,  MBS: 060135128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8B3D29">
        <w:t>0</w:t>
      </w:r>
      <w:r>
        <w:t xml:space="preserve">1. rujna 2015. godine, u Očevidniku redoslijeda osnova za plaćanje, ima evidentirane neizvršene osnove za plaćanje u neprekinutom razdoblju od </w:t>
      </w:r>
      <w:r w:rsidR="00915A96">
        <w:t>1826 dana, u ukupnom iznosu od 2</w:t>
      </w:r>
      <w:r w:rsidR="002A7F12" w:rsidRPr="006F11FB">
        <w:t>.</w:t>
      </w:r>
      <w:r w:rsidR="00915A96">
        <w:t>522</w:t>
      </w:r>
      <w:r w:rsidR="002A7F12" w:rsidRPr="006F11FB">
        <w:t>.</w:t>
      </w:r>
      <w:r w:rsidR="00915A96">
        <w:t>872</w:t>
      </w:r>
      <w:r w:rsidR="002A7F12" w:rsidRPr="006F11FB">
        <w:t>,</w:t>
      </w:r>
      <w:r w:rsidR="00915A96">
        <w:t>66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21</w:t>
      </w:r>
      <w:r>
        <w:t>. travnja 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8B3D29">
        <w:t>0</w:t>
      </w:r>
      <w:r w:rsidR="00915A96">
        <w:t>2</w:t>
      </w:r>
      <w:r>
        <w:t xml:space="preserve">. </w:t>
      </w:r>
      <w:r w:rsidR="00915A96">
        <w:t>lipnja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915A96">
        <w:t>OTP ba</w:t>
      </w:r>
      <w:r w:rsidR="00677C58">
        <w:t>nka Hrvatska dioničko društvo (skraćena tvrtka: OTP banka d.d.</w:t>
      </w:r>
      <w:r w:rsidR="00915A96">
        <w:t>)</w:t>
      </w:r>
      <w:r w:rsidR="00915A96" w:rsidRPr="009E44DB">
        <w:t>,</w:t>
      </w:r>
      <w:r w:rsidR="00915A96">
        <w:t xml:space="preserve"> Zadar, Domovinskog rata 3, OIB: 52508873833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 prema dužniku ima tražbinu u iznosu od </w:t>
      </w:r>
      <w:r w:rsidR="00915A96">
        <w:t>2.342</w:t>
      </w:r>
      <w:r w:rsidR="000B253D">
        <w:t>.</w:t>
      </w:r>
      <w:r w:rsidR="00915A96">
        <w:t>953</w:t>
      </w:r>
      <w:r w:rsidR="002A7F12">
        <w:t>,</w:t>
      </w:r>
      <w:r w:rsidR="00915A96">
        <w:t>88</w:t>
      </w:r>
      <w:r w:rsidR="000B253D">
        <w:t xml:space="preserve"> k</w:t>
      </w:r>
      <w:r w:rsidR="00642FEB">
        <w:t>u</w:t>
      </w:r>
      <w:r w:rsidR="000B253D">
        <w:t>n</w:t>
      </w:r>
      <w:r w:rsidR="00642FEB">
        <w:t>a</w:t>
      </w:r>
      <w:r w:rsidR="000B253D">
        <w:t xml:space="preserve"> 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915A96">
        <w:t>dokaz svog potraživanja (list 15 – 36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AC14E6">
        <w:t>OTP banka Hrvatska dioničko društvo</w:t>
      </w:r>
      <w:r>
        <w:t xml:space="preserve">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530FF0" w:rsidR="002A7F12">
      <w:pPr>
        <w:spacing w:before="200"/>
        <w:jc w:val="center"/>
      </w:pPr>
      <w:r>
        <w:t xml:space="preserve">U Splitu, </w:t>
      </w:r>
      <w:r w:rsidR="0023294C">
        <w:rPr>
          <w:rFonts w:eastAsiaTheme="minorHAnsi"/>
          <w:lang w:eastAsia="en-US"/>
        </w:rPr>
        <w:t>18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530FF0" w:rsidP="00530FF0" w:rsidR="00530FF0">
      <w:pPr>
        <w:spacing w:before="200"/>
        <w:jc w:val="center"/>
      </w:pP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8E38A9" w:rsidP="003A6E41" w:rsidR="008E38A9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 w:rsidRPr="006D5886">
      <w:r w:rsidRPr="006D5886">
        <w:t>DNA:</w:t>
      </w:r>
    </w:p>
    <w:p w:rsidRDefault="003A6E41" w:rsidP="00ED142D" w:rsidR="00ED142D">
      <w:pPr>
        <w:jc w:val="both"/>
      </w:pPr>
      <w:r w:rsidRPr="006D5886">
        <w:t xml:space="preserve">- </w:t>
      </w:r>
      <w:r w:rsidR="00AC14E6">
        <w:t>punomoćniku</w:t>
      </w:r>
      <w:r w:rsidR="00ED142D">
        <w:t xml:space="preserve"> predlagatelja - vjerovnika</w:t>
      </w:r>
      <w:r w:rsidR="00AC14E6">
        <w:t>, Jeleni Matulić, odvjetnici u u Odv</w:t>
      </w:r>
      <w:r w:rsidR="00ED142D">
        <w:t xml:space="preserve">jetničkom   </w:t>
      </w:r>
    </w:p>
    <w:p w:rsidRDefault="00ED142D" w:rsidP="00ED142D" w:rsidR="003A6E41" w:rsidRPr="006D5886">
      <w:pPr>
        <w:jc w:val="both"/>
      </w:pPr>
      <w:r>
        <w:t xml:space="preserve">  društvu Matulić, </w:t>
      </w:r>
      <w:r w:rsidR="00AC14E6">
        <w:t>Bilić i Vrsalović d.o.o., Split, Sukoišanska 43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F00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915A96">
          <w:t>1423/2015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8E3FBB">
      <w:t>1423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3294C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0FF0"/>
    <w:rsid w:val="00536913"/>
    <w:rsid w:val="00557FE5"/>
    <w:rsid w:val="00560424"/>
    <w:rsid w:val="005652D0"/>
    <w:rsid w:val="005C088F"/>
    <w:rsid w:val="00606B58"/>
    <w:rsid w:val="00642FEB"/>
    <w:rsid w:val="00651F1A"/>
    <w:rsid w:val="00677C58"/>
    <w:rsid w:val="00687E74"/>
    <w:rsid w:val="006A4981"/>
    <w:rsid w:val="006B1865"/>
    <w:rsid w:val="006E78E2"/>
    <w:rsid w:val="00711FD9"/>
    <w:rsid w:val="0071519E"/>
    <w:rsid w:val="007537B5"/>
    <w:rsid w:val="00787737"/>
    <w:rsid w:val="007F1157"/>
    <w:rsid w:val="007F7A84"/>
    <w:rsid w:val="00814EDB"/>
    <w:rsid w:val="00815142"/>
    <w:rsid w:val="00822C91"/>
    <w:rsid w:val="00853B3E"/>
    <w:rsid w:val="008B3D29"/>
    <w:rsid w:val="008E38A9"/>
    <w:rsid w:val="008E3FBB"/>
    <w:rsid w:val="00915A96"/>
    <w:rsid w:val="00981D37"/>
    <w:rsid w:val="009E413B"/>
    <w:rsid w:val="009E6E41"/>
    <w:rsid w:val="00A466AA"/>
    <w:rsid w:val="00A51DE9"/>
    <w:rsid w:val="00A530EA"/>
    <w:rsid w:val="00A70E46"/>
    <w:rsid w:val="00AC14E6"/>
    <w:rsid w:val="00AC5C41"/>
    <w:rsid w:val="00B15E36"/>
    <w:rsid w:val="00B7506F"/>
    <w:rsid w:val="00B809DC"/>
    <w:rsid w:val="00BA2A64"/>
    <w:rsid w:val="00BB3407"/>
    <w:rsid w:val="00C53F18"/>
    <w:rsid w:val="00C8037F"/>
    <w:rsid w:val="00CF2099"/>
    <w:rsid w:val="00D06CAA"/>
    <w:rsid w:val="00DB56AF"/>
    <w:rsid w:val="00DD0D50"/>
    <w:rsid w:val="00EB6A52"/>
    <w:rsid w:val="00EB7F00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St-1423/2015</izvorni_sadrzaj>
    <derivirana_varijabla naziv="DomainObject.Predmet.OznakaBroj_1">St-1423/2015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MV-LIP trgovinsko društvo d.o.o.</izvorni_sadrzaj>
    <derivirana_varijabla naziv="DomainObject.Predmet.ProtustrankaFormated_1">  MV-LIP trgovinsko društvo d.o.o.</derivirana_varijabla>
  </DomainObject.Predmet.ProtustrankaFormated>
  <DomainObject.Predmet.ProtustrankaFormatedOIB>
    <izvorni_sadrzaj>  MV-LIP trgovinsko društvo d.o.o., OIB 90647427088</izvorni_sadrzaj>
    <derivirana_varijabla naziv="DomainObject.Predmet.ProtustrankaFormatedOIB_1">  MV-LIP trgovinsko društvo d.o.o., OIB 90647427088</derivirana_varijabla>
  </DomainObject.Predmet.ProtustrankaFormatedOIB>
  <DomainObject.Predmet.ProtustrankaFormatedWithAdress>
    <izvorni_sadrzaj> MV-LIP trgovinsko društvo d.o.o., Miljenka Buljana 1, 21230 Sinj</izvorni_sadrzaj>
    <derivirana_varijabla naziv="DomainObject.Predmet.ProtustrankaFormatedWithAdress_1"> MV-LIP trgovinsko društvo d.o.o., Miljenka Buljana 1, 21230 Sinj</derivirana_varijabla>
  </DomainObject.Predmet.ProtustrankaFormatedWithAdress>
  <DomainObject.Predmet.ProtustrankaFormatedWithAdressOIB>
    <izvorni_sadrzaj> MV-LIP trgovinsko društvo d.o.o., OIB 90647427088, Miljenka Buljana 1, 21230 Sinj</izvorni_sadrzaj>
    <derivirana_varijabla naziv="DomainObject.Predmet.ProtustrankaFormatedWithAdressOIB_1"> MV-LIP trgovinsko društvo d.o.o., OIB 90647427088, Miljenka Buljana 1, 21230 Sinj</derivirana_varijabla>
  </DomainObject.Predmet.ProtustrankaFormatedWithAdressOIB>
  <DomainObject.Predmet.ProtustrankaWithAdress>
    <izvorni_sadrzaj>MV-LIP trgovinsko društvo d.o.o. Miljenka Buljana 1, 21230 Sinj</izvorni_sadrzaj>
    <derivirana_varijabla naziv="DomainObject.Predmet.ProtustrankaWithAdress_1">MV-LIP trgovinsko društvo d.o.o. Miljenka Buljana 1, 21230 Sinj</derivirana_varijabla>
  </DomainObject.Predmet.ProtustrankaWithAdress>
  <DomainObject.Predmet.ProtustrankaWithAdressOIB>
    <izvorni_sadrzaj>MV-LIP trgovinsko društvo d.o.o., OIB 90647427088, Miljenka Buljana 1, 21230 Sinj</izvorni_sadrzaj>
    <derivirana_varijabla naziv="DomainObject.Predmet.ProtustrankaWithAdressOIB_1">MV-LIP trgovinsko društvo d.o.o., OIB 90647427088, Miljenka Buljana 1, 21230 Sinj</derivirana_varijabla>
  </DomainObject.Predmet.ProtustrankaWithAdressOIB>
  <DomainObject.Predmet.ProtustrankaNazivFormated>
    <izvorni_sadrzaj>MV-LIP trgovinsko društvo d.o.o.</izvorni_sadrzaj>
    <derivirana_varijabla naziv="DomainObject.Predmet.ProtustrankaNazivFormated_1">MV-LIP trgovinsko društvo d.o.o.</derivirana_varijabla>
  </DomainObject.Predmet.ProtustrankaNazivFormated>
  <DomainObject.Predmet.ProtustrankaNazivFormatedOIB>
    <izvorni_sadrzaj>MV-LIP trgovinsko društvo d.o.o., OIB 90647427088</izvorni_sadrzaj>
    <derivirana_varijabla naziv="DomainObject.Predmet.ProtustrankaNazivFormatedOIB_1">MV-LIP trgovinsko društvo d.o.o., OIB 90647427088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OTP banka Hrvatska dioničko društvo zastupanog po punomoćniku Odvjetničko društvo Matulić, Bilić i Vrsalović društvo s ograničenom odgovornošću</izvorni_sadrzaj>
    <derivirana_varijabla naziv="DomainObject.Predmet.StrankaFormated_1">  FINANCIJSKA AGENCIJA RC SPLIT; OTP banka Hrvatska dioničko društvo zastupanog po punomoćniku Odvjetničko društvo Matulić, Bilić i Vrsalović društvo s ograničenom odgovornošću</derivirana_varijabla>
  </DomainObject.Predmet.StrankaFormated>
  <DomainObject.Predmet.StrankaFormatedOIB>
    <izvorni_sadrzaj>  FINANCIJSKA AGENCIJA RC SPLIT, OIB 85821130368; OTP banka Hrvatska dioničko društvo, OIB 52508873833 zastupanog po punomoćniku Odvjetničko društvo Matulić, Bilić i Vrsalović društvo s ograničenom odgovornošću</izvorni_sadrzaj>
    <derivirana_varijabla naziv="DomainObject.Predmet.StrankaFormatedOIB_1">  FINANCIJSKA AGENCIJA RC SPLIT, OIB 85821130368; OTP banka Hrvatska dioničko društvo, OIB 52508873833 zastupanog po punomoćniku Odvjetničko društvo Matulić, Bilić i Vrsalović društvo s ograničenom odgovornošću</derivirana_varijabla>
  </DomainObject.Predmet.StrankaFormatedOIB>
  <DomainObject.Predmet.StrankaFormatedWithAdress>
    <izvorni_sadrzaj> FINANCIJSKA AGENCIJA RC SPLIT, Mažuranićevo šetalište 24b, 21000 Split; OTP banka Hrvatska dioničko društvo, Ulica Domovinskog rata 3, 23000 Zadar zastupanog po punomoćniku Odvjetničko društvo Matulić, Bilić i Vrsalović društvo s ograničenom odgovornošću</izvorni_sadrzaj>
    <derivirana_varijabla naziv="DomainObject.Predmet.StrankaFormatedWithAdress_1"> FINANCIJSKA AGENCIJA RC SPLIT, Mažuranićevo šetalište 24b, 21000 Split; OTP banka Hrvatska dioničko društvo, Ulica Domovinskog rata 3, 23000 Zadar zastupanog po punomoćniku Odvjetničko društvo Matulić, Bilić i Vrsalović društvo s ograničenom odgovornošću</derivirana_varijabla>
  </DomainObject.Predmet.StrankaFormatedWithAdress>
  <DomainObject.Predmet.StrankaFormatedWithAdressOIB>
    <izvorni_sadrzaj> FINANCIJSKA AGENCIJA RC SPLIT, OIB 85821130368, Mažuranićevo šetalište 24b, 21000 Split; OTP banka Hrvatska dioničko društvo, OIB 52508873833, Ulica Domovinskog rata 3, 23000 Zadar zastupanog po punomoćniku Odvjetničko društvo Matulić, Bilić i Vrsalović društvo s ograničenom odgovornošću</izvorni_sadrzaj>
    <derivirana_varijabla naziv="DomainObject.Predmet.StrankaFormatedWithAdressOIB_1"> FINANCIJSKA AGENCIJA RC SPLIT, OIB 85821130368, Mažuranićevo šetalište 24b, 21000 Split; OTP banka Hrvatska dioničko društvo, OIB 52508873833, Ulica Domovinskog rata 3, 23000 Zadar zastupanog po punomoćniku Odvjetničko društvo Matulić, Bilić i Vrsalović društvo s ograničenom odgovornošću</derivirana_varijabla>
  </DomainObject.Predmet.StrankaFormatedWithAdressOIB>
  <DomainObject.Predmet.StrankaWithAdress>
    <izvorni_sadrzaj>FINANCIJSKA AGENCIJA RC SPLIT Mažuranićevo šetalište 24b,21000 Split,OTP banka Hrvatska dioničko društvo Ulica Domovinskog rata 3,23000 Zadar</izvorni_sadrzaj>
    <derivirana_varijabla naziv="DomainObject.Predmet.StrankaWithAdress_1">FINANCIJSKA AGENCIJA RC SPLIT Mažuranićevo šetalište 24b,21000 Split,OTP banka Hrvatska dioničko društvo Ulica Domovinskog rata 3,23000 Zadar</derivirana_varijabla>
  </DomainObject.Predmet.StrankaWithAdress>
  <DomainObject.Predmet.StrankaWithAdressOIB>
    <izvorni_sadrzaj>FINANCIJSKA AGENCIJA RC SPLIT, OIB 85821130368, Mažuranićevo šetalište 24b,21000 Split,OTP banka Hrvatska dioničko društvo, OIB 52508873833, Ulica Domovinskog rata 3,23000 Zadar</izvorni_sadrzaj>
    <derivirana_varijabla naziv="DomainObject.Predmet.StrankaWithAdressOIB_1">FINANCIJSKA AGENCIJA RC SPLIT, OIB 85821130368, Mažuranićevo šetalište 24b,21000 Split,OTP banka Hrvatska dioničko društvo, OIB 52508873833, Ulica Domovinskog rata 3,23000 Zadar</derivirana_varijabla>
  </DomainObject.Predmet.StrankaWithAdressOIB>
  <DomainObject.Predmet.StrankaNazivFormated>
    <izvorni_sadrzaj>FINANCIJSKA AGENCIJA RC SPLIT,OTP banka Hrvatska dioničko društvo</izvorni_sadrzaj>
    <derivirana_varijabla naziv="DomainObject.Predmet.StrankaNazivFormated_1">FINANCIJSKA AGENCIJA RC SPLIT,OTP banka Hrvatska dioničko društvo</derivirana_varijabla>
  </DomainObject.Predmet.StrankaNazivFormated>
  <DomainObject.Predmet.StrankaNazivFormatedOIB>
    <izvorni_sadrzaj>FINANCIJSKA AGENCIJA RC SPLIT, OIB 85821130368,OTP banka Hrvatska dioničko društvo, OIB 52508873833</izvorni_sadrzaj>
    <derivirana_varijabla naziv="DomainObject.Predmet.StrankaNazivFormatedOIB_1">FINANCIJSKA AGENCIJA RC SPLIT, OIB 85821130368,OTP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2522872.66</izvorni_sadrzaj>
    <derivirana_varijabla naziv="DomainObject.Predmet.TrenutnaVrijednost_1">2522872.66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  <item>OTP banka Hrvatska dioničko društvo zastupanog po punomoćniku Odvjetničko društvo Matulić, Bilić i Vrsalović društvo s ograničenom odgovornošću</item>
    </izvorni_sadrzaj>
    <derivirana_varijabla naziv="DomainObject.Predmet.StrankaListFormated_1">
      <item>FINANCIJSKA AGENCIJA RC SPLIT</item>
      <item>OTP banka Hrvatska dioničko društvo zastupanog po punomoćniku Odvjetničko društvo Matulić, Bilić i Vrsalović društvo s ograničenom odgovornošću</item>
    </derivirana_varijabla>
  </DomainObject.Predmet.StrankaListFormated>
  <DomainObject.Predmet.StrankaListFormatedOIB>
    <izvorni_sadrzaj>
      <item>FINANCIJSKA AGENCIJA RC SPLIT, OIB 85821130368</item>
      <item>OTP banka Hrvatska dioničko društvo, OIB 52508873833 zastupanog po punomoćniku Odvjetničko društvo Matulić, Bilić i Vrsalović društvo s ograničenom odgovornošću</item>
    </izvorni_sadrzaj>
    <derivirana_varijabla naziv="DomainObject.Predmet.StrankaListFormatedOIB_1">
      <item>FINANCIJSKA AGENCIJA RC SPLIT, OIB 85821130368</item>
      <item>OTP banka Hrvatska dioničko društvo, OIB 52508873833 zastupanog po punomoćniku Odvjetničko društvo Matulić, Bilić i Vrsalović društvo s ograničenom odgovornošću</item>
    </derivirana_varijabla>
  </DomainObject.Predmet.StrankaListFormatedOIB>
  <DomainObject.Predmet.StrankaListFormatedWithAdress>
    <izvorni_sadrzaj>
      <item>FINANCIJSKA AGENCIJA RC SPLIT, Mažuranićevo šetalište 24b, 21000 Split</item>
      <item>OTP banka Hrvatska dioničko društvo, Ulica Domovinskog rata 3, 23000 Zadar zastupanog po punomoćniku Odvjetničko društvo Matulić, Bilić i Vrsalović društvo s ograničenom odgovornošću</item>
    </izvorni_sadrzaj>
    <derivirana_varijabla naziv="DomainObject.Predmet.StrankaListFormatedWithAdress_1">
      <item>FINANCIJSKA AGENCIJA RC SPLIT, Mažuranićevo šetalište 24b, 21000 Split</item>
      <item>OTP banka Hrvatska dioničko društvo, Ulica Domovinskog rata 3, 23000 Zadar zastupanog po punomoćniku Odvjetničko društvo Matulić, Bilić i Vrsalović društvo s ograničenom odgovornošću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OTP banka Hrvatska dioničko društvo, OIB 52508873833, Ulica Domovinskog rata 3, 23000 Zadar zastupanog po punomoćniku Odvjetničko društvo Matulić, Bilić i Vrsalović društvo s ograničenom odgovornošću</item>
    </izvorni_sadrzaj>
    <derivirana_varijabla naziv="DomainObject.Predmet.StrankaListFormatedWithAdressOIB_1">
      <item>FINANCIJSKA AGENCIJA RC SPLIT, OIB 85821130368, Mažuranićevo šetalište 24b, 21000 Split</item>
      <item>OTP banka Hrvatska dioničko društvo, OIB 52508873833, Ulica Domovinskog rata 3, 23000 Zadar zastupanog po punomoćniku Odvjetničko društvo Matulić, Bilić i Vrsalović društvo s ograničenom odgovornošću</item>
    </derivirana_varijabla>
  </DomainObject.Predmet.StrankaListFormatedWithAdressOIB>
  <DomainObject.Predmet.StrankaListNazivFormated>
    <izvorni_sadrzaj>
      <item>FINANCIJSKA AGENCIJA RC SPLIT</item>
      <item>OTP banka Hrvatska dioničko društvo</item>
    </izvorni_sadrzaj>
    <derivirana_varijabla naziv="DomainObject.Predmet.StrankaListNazivFormated_1">
      <item>FINANCIJSKA AGENCIJA RC SPLIT</item>
      <item>OTP banka Hrvatska dioničko društvo</item>
    </derivirana_varijabla>
  </DomainObject.Predmet.StrankaListNazivFormated>
  <DomainObject.Predmet.StrankaListNazivFormatedOIB>
    <izvorni_sadrzaj>
      <item>FINANCIJSKA AGENCIJA RC SPLIT, OIB 85821130368</item>
      <item>OTP banka Hrvatska dioničko društvo, OIB 52508873833</item>
    </izvorni_sadrzaj>
    <derivirana_varijabla naziv="DomainObject.Predmet.StrankaListNazivFormatedOIB_1">
      <item>FINANCIJSKA AGENCIJA RC SPLIT, OIB 85821130368</item>
      <item>OTP banka Hrvatska dioničko društvo, OIB 52508873833</item>
    </derivirana_varijabla>
  </DomainObject.Predmet.StrankaListNazivFormatedOIB>
  <DomainObject.Predmet.ProtuStrankaListFormated>
    <izvorni_sadrzaj>
      <item>MV-LIP trgovinsko društvo d.o.o.</item>
    </izvorni_sadrzaj>
    <derivirana_varijabla naziv="DomainObject.Predmet.ProtuStrankaListFormated_1">
      <item>MV-LIP trgovinsko društvo d.o.o.</item>
    </derivirana_varijabla>
  </DomainObject.Predmet.ProtuStrankaListFormated>
  <DomainObject.Predmet.ProtuStrankaListFormatedOIB>
    <izvorni_sadrzaj>
      <item>MV-LIP trgovinsko društvo d.o.o., OIB 90647427088</item>
    </izvorni_sadrzaj>
    <derivirana_varijabla naziv="DomainObject.Predmet.ProtuStrankaListFormatedOIB_1">
      <item>MV-LIP trgovinsko društvo d.o.o., OIB 90647427088</item>
    </derivirana_varijabla>
  </DomainObject.Predmet.ProtuStrankaListFormatedOIB>
  <DomainObject.Predmet.ProtuStrankaListFormatedWithAdress>
    <izvorni_sadrzaj>
      <item>MV-LIP trgovinsko društvo d.o.o., Miljenka Buljana 1, 21230 Sinj</item>
    </izvorni_sadrzaj>
    <derivirana_varijabla naziv="DomainObject.Predmet.ProtuStrankaListFormatedWithAdress_1">
      <item>MV-LIP trgovinsko društvo d.o.o., Miljenka Buljana 1, 21230 Sinj</item>
    </derivirana_varijabla>
  </DomainObject.Predmet.ProtuStrankaListFormatedWithAdress>
  <DomainObject.Predmet.ProtuStrankaListFormatedWithAdressOIB>
    <izvorni_sadrzaj>
      <item>MV-LIP trgovinsko društvo d.o.o., OIB 90647427088, Miljenka Buljana 1, 21230 Sinj</item>
    </izvorni_sadrzaj>
    <derivirana_varijabla naziv="DomainObject.Predmet.ProtuStrankaListFormatedWithAdressOIB_1">
      <item>MV-LIP trgovinsko društvo d.o.o., OIB 90647427088, Miljenka Buljana 1, 21230 Sinj</item>
    </derivirana_varijabla>
  </DomainObject.Predmet.ProtuStrankaListFormatedWithAdressOIB>
  <DomainObject.Predmet.ProtuStrankaListNazivFormated>
    <izvorni_sadrzaj>
      <item>MV-LIP trgovinsko društvo d.o.o.</item>
    </izvorni_sadrzaj>
    <derivirana_varijabla naziv="DomainObject.Predmet.ProtuStrankaListNazivFormated_1">
      <item>MV-LIP trgovinsko društvo d.o.o.</item>
    </derivirana_varijabla>
  </DomainObject.Predmet.ProtuStrankaListNazivFormated>
  <DomainObject.Predmet.ProtuStrankaListNazivFormatedOIB>
    <izvorni_sadrzaj>
      <item>MV-LIP trgovinsko društvo d.o.o., OIB 90647427088</item>
    </izvorni_sadrzaj>
    <derivirana_varijabla naziv="DomainObject.Predmet.ProtuStrankaListNazivFormatedOIB_1">
      <item>MV-LIP trgovinsko društvo d.o.o., OIB 90647427088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OTP banka Hrvatska dioničko društvo</item>
    </izvorni_sadrzaj>
    <derivirana_varijabla naziv="DomainObject.Predmet.OstaliListFormated_1">
      <item>Odvjetničko društvo Matulić, Bilić i Vrsalović društvo s ograničenom odgovornošću punomoćnik sudionika u postupku OTP banka Hrvatska dioničko društvo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OTP banka Hrvatska dioničko društvo</item>
    </izvorni_sadrzaj>
    <derivirana_varijabla naziv="DomainObject.Predmet.OstaliListFormatedOIB_1">
      <item>Odvjetničko društvo Matulić, Bilić i Vrsalović društvo s ograničenom odgovornošću, OIB 25781343234 punomoćnik sudionika u postupku OTP banka Hrvatska dioničko društvo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OTP banka Hrvatska dioničko društvo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OTP banka Hrvatska dioničko društvo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OTP banka Hrvatska dioničko društvo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OTP banka Hrvatska dioničko društvo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MV-LIP trgovinsko društvo d.o.o.</izvorni_sadrzaj>
    <derivirana_varijabla naziv="DomainObject.Predmet.ProtustrankaIDrugi_1">MV-LIP trgovinsko društvo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MV-LIP trgovinsko društvo d.o.o., OIB 90647427088, Miljenka Buljana 1, 21230 Sinj</izvorni_sadrzaj>
    <derivirana_varijabla naziv="DomainObject.Predmet.ProtustrankaIDrugiAdressOIB_1">MV-LIP trgovinsko društvo d.o.o., OIB 90647427088, Miljenka Buljana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MV-LIP trgovinsko društvo d.o.o.</item>
      <item>FINANCIJSKA AGENCIJA RC SPLIT</item>
      <item>OTP banka Hrvatska dioničko društvo</item>
      <item>Odvjetničko društvo Matulić, Bilić i Vrsalović društvo s ograničenom odgovornošću</item>
    </izvorni_sadrzaj>
    <derivirana_varijabla naziv="DomainObject.Predmet.SudioniciListNaziv_1">
      <item>MV-LIP trgovinsko društvo d.o.o.</item>
      <item>FINANCIJSKA AGENCIJA RC SPLIT</item>
      <item>OTP banka Hrvatska dioničko društvo</item>
      <item>Odvjetničko društvo Matulić, Bilić i Vrsalović društvo s ograničenom odgovornošću</item>
    </derivirana_varijabla>
  </DomainObject.Predmet.SudioniciListNaziv>
  <DomainObject.Predmet.SudioniciListAdressOIB>
    <izvorni_sadrzaj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izvorni_sadrzaj>
    <derivirana_varijabla naziv="DomainObject.Predmet.SudioniciListAdressOIB_1"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90647427088</item>
      <item>, OIB 85821130368</item>
      <item>, OIB 52508873833</item>
      <item>, OIB 25781343234</item>
    </izvorni_sadrzaj>
    <derivirana_varijabla naziv="DomainObject.Predmet.SudioniciListNazivOIB_1">
      <item>, OIB 90647427088</item>
      <item>, OIB 85821130368</item>
      <item>, OIB 52508873833</item>
      <item>, OIB 25781343234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6862</properties:Characters>
  <properties:Lines>128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2016-10-25T08:35:00Z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2017-01-18T11:20:00Z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