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9850" w14:paraId="6e39850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>
        <w:t>406</w:t>
      </w:r>
      <w:r w:rsidR="00CC5885">
        <w:t>/2017</w:t>
      </w:r>
      <w:r w:rsidR="00946625">
        <w:t>-</w:t>
      </w:r>
      <w:r>
        <w:t>19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667A3">
        <w:t xml:space="preserve">IMMOBILE CLUB </w:t>
      </w:r>
      <w:r w:rsidR="00F01A47">
        <w:t xml:space="preserve">d.o.o., </w:t>
      </w:r>
      <w:r w:rsidR="00B667A3">
        <w:t>Zadar</w:t>
      </w:r>
      <w:r w:rsidR="00F01A47">
        <w:t xml:space="preserve">, </w:t>
      </w:r>
      <w:r w:rsidR="00B667A3">
        <w:t>Ivana Gundulića 2/D</w:t>
      </w:r>
      <w:r w:rsidR="00F01A47">
        <w:t xml:space="preserve">, OIB: </w:t>
      </w:r>
      <w:r w:rsidR="00B667A3">
        <w:t>34214360329</w:t>
      </w:r>
      <w:r w:rsidR="00A4401E">
        <w:t xml:space="preserve">, dana </w:t>
      </w:r>
      <w:r w:rsidR="00A921F4">
        <w:t>30</w:t>
      </w:r>
      <w:r w:rsidR="0044771D">
        <w:t>.</w:t>
      </w:r>
      <w:r w:rsidR="00F01A47">
        <w:t xml:space="preserve"> </w:t>
      </w:r>
      <w:r w:rsidR="00B667A3">
        <w:t>studenog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CF5F8A" w:rsidP="00BB7CB3" w:rsidR="00BB7CB3" w:rsidRPr="006F167D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Marica Nekić</w:t>
      </w:r>
      <w:r w:rsidR="006F167D" w:rsidRPr="006F167D">
        <w:t xml:space="preserve"> iz </w:t>
      </w:r>
      <w:r>
        <w:t>Zadra</w:t>
      </w:r>
      <w:r w:rsidR="006F167D" w:rsidRPr="006F167D">
        <w:t xml:space="preserve">, </w:t>
      </w:r>
      <w:r>
        <w:t>Put Gazića 14A</w:t>
      </w:r>
      <w:r w:rsidR="006F167D" w:rsidRPr="006F167D">
        <w:t xml:space="preserve">, OIB: </w:t>
      </w:r>
      <w:r>
        <w:t>75245904208</w:t>
      </w:r>
      <w:r w:rsidR="00BB7CB3" w:rsidRPr="006F167D">
        <w:t>,</w:t>
      </w:r>
      <w:r>
        <w:t xml:space="preserve"> imenuje se za privremenu stečajnu upraviteljicu</w:t>
      </w:r>
      <w:r w:rsidR="00BB7CB3" w:rsidRPr="006F167D">
        <w:t xml:space="preserve"> nad stečajnim dužnikom </w:t>
      </w:r>
      <w:r w:rsidR="00B667A3">
        <w:t>IMMOBILE CLUB d.o.o., Zadar, Ivana Gundulića 2/D, OIB: 34214360329</w:t>
      </w:r>
      <w:r w:rsidR="00BB7CB3" w:rsidRPr="006F167D">
        <w:t>.</w:t>
      </w:r>
      <w:r w:rsidR="003F2345" w:rsidRPr="006F167D">
        <w:t xml:space="preserve"> </w:t>
      </w:r>
      <w:r w:rsidR="001A547B" w:rsidRPr="006F167D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CF5F8A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 duž</w:t>
      </w:r>
      <w:r w:rsidR="00466EF4">
        <w:t>n</w:t>
      </w:r>
      <w:r>
        <w:t>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CF5F8A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466EF4">
        <w:t xml:space="preserve"> </w:t>
      </w:r>
      <w:r>
        <w:t>dužna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B667A3">
        <w:t>IMMOBILE CLUB 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  <w:r w:rsidR="00F01A47">
        <w:t xml:space="preserve"> </w:t>
      </w:r>
    </w:p>
    <w:p w:rsidRDefault="001A547B" w:rsidP="001A547B" w:rsidR="001A547B">
      <w:pPr>
        <w:ind w:firstLine="708"/>
        <w:jc w:val="both"/>
      </w:pPr>
      <w:r w:rsidRPr="00772151">
        <w:t>Na ročištu za utvrđivanje uvjeta za otvaranje stečajnog postupka zastupni</w:t>
      </w:r>
      <w:r w:rsidR="00CF5F8A">
        <w:t>ca</w:t>
      </w:r>
      <w:r w:rsidRPr="00772151">
        <w:t xml:space="preserve"> po zakonu stečajnog dužnika </w:t>
      </w:r>
      <w:r w:rsidR="00CF5F8A">
        <w:t>nije pristupila, a iz izvješća Policijske uprave proizlazi da nije bilo moguće utvrditi njeno stvarno prebivalište</w:t>
      </w:r>
      <w:r>
        <w:t xml:space="preserve">.  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1A547B" w:rsidP="001A547B" w:rsidR="001A547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CF5F8A">
        <w:t>30</w:t>
      </w:r>
      <w:r w:rsidR="0044771D">
        <w:t>.</w:t>
      </w:r>
      <w:r w:rsidR="00F01A47">
        <w:t xml:space="preserve"> </w:t>
      </w:r>
      <w:r w:rsidR="00B667A3">
        <w:t>studenog</w:t>
      </w:r>
      <w:r>
        <w:t xml:space="preserve"> 2017.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547B">
        <w:t>Ardena Bajlo</w:t>
      </w:r>
      <w:r>
        <w:t>, v.r.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CF5F8A" w:rsidP="001A547B" w:rsidR="001A547B">
      <w:pPr>
        <w:numPr>
          <w:ilvl w:val="0"/>
          <w:numId w:val="1"/>
        </w:numPr>
      </w:pPr>
      <w:r>
        <w:t>Privremenoj stečajnoj upraviteljici</w:t>
      </w:r>
      <w:r w:rsidR="001A547B" w:rsidRPr="00EF7C9A">
        <w:t xml:space="preserve"> uz izjavu i potvrdu o imenovanju</w:t>
      </w:r>
    </w:p>
    <w:p w:rsidRDefault="001A547B" w:rsidP="001A547B" w:rsidR="001A547B" w:rsidRPr="00EF7C9A">
      <w:pPr>
        <w:numPr>
          <w:ilvl w:val="0"/>
          <w:numId w:val="1"/>
        </w:numPr>
      </w:pPr>
      <w:r>
        <w:t>sudski registar</w:t>
      </w:r>
    </w:p>
    <w:p w:rsidRDefault="001A547B" w:rsidP="001A547B" w:rsidR="001A547B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39E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B667A3">
          <w:t>406</w:t>
        </w:r>
        <w:r w:rsidR="00D26084">
          <w:t>/</w:t>
        </w:r>
        <w:r w:rsidR="00CC5885">
          <w:t>2017-</w:t>
        </w:r>
        <w:r w:rsidR="00B667A3">
          <w:t>19</w:t>
        </w:r>
      </w:p>
      <w:p w:rsidRDefault="00E12FEA" w:rsidP="009C0FF2" w:rsidR="00E12FEA" w:rsidRPr="00EF7C9A">
        <w:pPr>
          <w:jc w:val="right"/>
        </w:pPr>
      </w:p>
      <w:p w:rsidRDefault="001C539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1C539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12FEA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>
      <item>Kristijan Marijan</item>
    </izvorni_sadrzaj>
    <derivirana_varijabla naziv="DomainObject.Predmet.OstaliListFormated_1">
      <item>Kristijan Marijan</item>
    </derivirana_varijabla>
  </DomainObject.Predmet.OstaliListFormated>
  <DomainObject.Predmet.OstaliListFormatedOIB>
    <izvorni_sadrzaj>
      <item>Kristijan Marijan, OIB 87043167721</item>
    </izvorni_sadrzaj>
    <derivirana_varijabla naziv="DomainObject.Predmet.OstaliListFormatedOIB_1">
      <item>Kristijan Marijan, OIB 87043167721</item>
    </derivirana_varijabla>
  </DomainObject.Predmet.OstaliListFormatedOIB>
  <DomainObject.Predmet.OstaliListFormatedWithAdress>
    <izvorni_sadrzaj>
      <item>Kristijan Marijan, Školska Cesta 25, 10413 Kozjača</item>
    </izvorni_sadrzaj>
    <derivirana_varijabla naziv="DomainObject.Predmet.OstaliListFormatedWithAdress_1">
      <item>Kristijan Marijan, Školska Cesta 25, 10413 Kozjača</item>
    </derivirana_varijabla>
  </DomainObject.Predmet.OstaliListFormatedWithAdress>
  <DomainObject.Predmet.OstaliListFormatedWithAdressOIB>
    <izvorni_sadrzaj>
      <item>Kristijan Marijan, OIB 87043167721, Školska Cesta 25, 10413 Kozjača</item>
    </izvorni_sadrzaj>
    <derivirana_varijabla naziv="DomainObject.Predmet.OstaliListFormatedWithAdressOIB_1">
      <item>Kristijan Marijan, OIB 87043167721, Školska Cesta 25, 10413 Kozjača</item>
    </derivirana_varijabla>
  </DomainObject.Predmet.OstaliListFormatedWithAdressOIB>
  <DomainObject.Predmet.OstaliListNazivFormated>
    <izvorni_sadrzaj>
      <item>Kristijan Marijan</item>
    </izvorni_sadrzaj>
    <derivirana_varijabla naziv="DomainObject.Predmet.OstaliListNazivFormated_1">
      <item>Kristijan Marijan</item>
    </derivirana_varijabla>
  </DomainObject.Predmet.OstaliListNazivFormated>
  <DomainObject.Predmet.OstaliListNazivFormatedOIB>
    <izvorni_sadrzaj>
      <item>Kristijan Marijan, OIB 87043167721</item>
    </izvorni_sadrzaj>
    <derivirana_varijabla naziv="DomainObject.Predmet.OstaliListNazivFormatedOIB_1">
      <item>Kristijan Marijan, OIB 87043167721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IMMOBILE CLUB d.o.o. za usluge i trgovinu</item>
      <item>FINA</item>
      <item>Kristijan Marijan</item>
    </izvorni_sadrzaj>
    <derivirana_varijabla naziv="DomainObject.Predmet.SudioniciListNaziv_1">
      <item>IMMOBILE CLUB d.o.o. za usluge i trgovinu</item>
      <item>FINA</item>
      <item>Kristijan Marijan</item>
    </derivirana_varijabla>
  </DomainObject.Predmet.SudioniciListNaziv>
  <DomainObject.Predmet.SudioniciListAdressOIB>
    <izvorni_sadrzaj>
      <item>IMMOBILE CLUB d.o.o. za usluge i trgovinu, OIB 34214360329, Ivana Gundulića 2/D,23000 Zadar</item>
      <item>FINA, OIB 85821130368</item>
      <item>Kristijan Marijan, OIB 87043167721, Školska Cesta 25,10413 Kozjača</item>
    </izvorni_sadrzaj>
    <derivirana_varijabla naziv="DomainObject.Predmet.SudioniciListAdressOIB_1">
      <item>IMMOBILE CLUB d.o.o. za usluge i trgovinu, OIB 34214360329, Ivana Gundulića 2/D,23000 Zadar</item>
      <item>FINA, OIB 85821130368</item>
      <item>Kristijan Marijan, OIB 87043167721, Školska Cesta 25,10413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34214360329</item>
      <item>, OIB 85821130368</item>
      <item>, OIB 87043167721</item>
    </izvorni_sadrzaj>
    <derivirana_varijabla naziv="DomainObject.Predmet.SudioniciListNazivOIB_1">
      <item>, OIB 34214360329</item>
      <item>, OIB 85821130368</item>
      <item>, OIB 87043167721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1884</properties:Characters>
  <properties:Lines>71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2017-11-30T08:18:00Z</dcterms:created>
  <dc:creator>Ardena Bajlo</dc:creator>
  <cp:lastModifiedBy>Nena Mužanović</cp:lastModifiedBy>
  <cp:lastPrinted>2017-09-28T08:37:00Z</cp:lastPrinted>
  <dcterms:modified xmlns:xsi="http://www.w3.org/2001/XMLSchema-instance" xsi:type="dcterms:W3CDTF">2017-12-01T13:36:00Z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