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7e37" w14:paraId="93c7e37" w:rsidRDefault="00095214" w:rsidP="00194625" w:rsidR="00095214" w:rsidRPr="00095214">
      <w:pPr>
        <w:pStyle w:val="Zaglavlje"/>
        <w:jc w:val="center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194625" w:rsidRPr="00095214">
        <w:t>Poslovni broj: 2 St-</w:t>
      </w:r>
      <w:r w:rsidR="00CF42B8">
        <w:t>318/17-2</w:t>
      </w: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CF42B8" w:rsidP="00D261FC" w:rsidR="00CF42B8">
      <w:pPr>
        <w:ind w:firstLine="720"/>
      </w:pPr>
    </w:p>
    <w:p w:rsidRDefault="00095214" w:rsidP="00095214" w:rsidR="00095214">
      <w:pPr>
        <w:jc w:val="center"/>
      </w:pPr>
      <w:r>
        <w:t>U  I M E  R E P U B L I K E  H R V A T S K E</w:t>
      </w:r>
    </w:p>
    <w:p w:rsidRDefault="00095214" w:rsidP="00095214" w:rsidR="00095214"/>
    <w:p w:rsidRDefault="00095214" w:rsidP="00095214" w:rsidR="00095214">
      <w:pPr>
        <w:jc w:val="center"/>
      </w:pPr>
      <w:r>
        <w:t>R J E Š E NJ E</w:t>
      </w:r>
    </w:p>
    <w:p w:rsidRDefault="00CF42B8" w:rsidP="00095214" w:rsidR="00CF42B8">
      <w:pPr>
        <w:jc w:val="center"/>
      </w:pPr>
    </w:p>
    <w:p w:rsidRDefault="0059089D" w:rsidP="00A34FFC" w:rsidR="00A34FFC">
      <w:pPr>
        <w:ind w:firstLine="708"/>
        <w:jc w:val="both"/>
      </w:pPr>
      <w:r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</w:t>
      </w:r>
      <w:r w:rsidR="00CF42B8">
        <w:t>u,</w:t>
      </w:r>
      <w:r>
        <w:t xml:space="preserve"> za otvaranje stečajnog postupka nad dužnikom FILGO - TRADE d.o.o., OIB: 35194587287 sa sjedištem u Kolodvorska 7, 40320 Donji Kraljevec, dana </w:t>
      </w:r>
      <w:r w:rsidR="00CF42B8">
        <w:t>2. lipnja 2017</w:t>
      </w:r>
      <w:r>
        <w:t>.,</w:t>
      </w:r>
    </w:p>
    <w:p w:rsidRDefault="00095214" w:rsidP="00095214" w:rsidR="00095214">
      <w:pPr>
        <w:jc w:val="center"/>
      </w:pPr>
      <w:r>
        <w:t>r i j e š i o  j e</w:t>
      </w:r>
      <w:r w:rsidR="0059089D">
        <w:t xml:space="preserve"> </w:t>
      </w:r>
    </w:p>
    <w:p w:rsidRDefault="0059089D" w:rsidP="00095214" w:rsidR="0059089D">
      <w:pPr>
        <w:jc w:val="center"/>
      </w:pPr>
    </w:p>
    <w:p w:rsidRDefault="0059089D" w:rsidP="00095214" w:rsidR="00095214">
      <w:pPr>
        <w:jc w:val="both"/>
      </w:pPr>
      <w:r>
        <w:tab/>
        <w:t xml:space="preserve">I/ </w:t>
      </w:r>
      <w:r w:rsidR="00D47D81">
        <w:t>Obustavlja se</w:t>
      </w:r>
      <w:r w:rsidR="00095214">
        <w:t xml:space="preserve"> stečajni postupak nad dužnikom </w:t>
      </w:r>
      <w:r>
        <w:t>FILGO - TRADE d.o.o., OIB: 35194587287 sa sjedištem u Kolodvorska 7, 40320 Donji Kraljevec</w:t>
      </w:r>
      <w:r w:rsidR="00095214">
        <w:t>.</w:t>
      </w:r>
      <w:r w:rsidR="00EC3873">
        <w:t xml:space="preserve"> </w:t>
      </w: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F42B8" w:rsidR="00CF42B8">
      <w:pPr>
        <w:jc w:val="both"/>
      </w:pPr>
      <w:r>
        <w:rPr>
          <w:szCs w:val="24"/>
        </w:rPr>
        <w:tab/>
      </w:r>
      <w:r w:rsidR="00CF42B8">
        <w:rPr>
          <w:szCs w:val="24"/>
        </w:rPr>
        <w:t>V</w:t>
      </w:r>
      <w:r w:rsidR="00CF42B8">
        <w:t>jerovnik Republika Hrvatska, Ministarstvo financija-Porezna uprava, Područni ured Sjeverna Hrvatska u određenom roku predložio otvaranje stečajnoga postupka, sud je primjenom čl. 433. SZ-a rješenjem ovog suda poslovni broj St-54/17-6od 16. svibnja 2017. obustavio skraćeni stečajni postupak.</w:t>
      </w:r>
    </w:p>
    <w:p w:rsidRDefault="0086419C" w:rsidP="0086419C" w:rsidR="0086419C">
      <w:pPr>
        <w:jc w:val="both"/>
        <w:rPr>
          <w:szCs w:val="24"/>
        </w:rPr>
      </w:pPr>
    </w:p>
    <w:p w:rsidRDefault="0086419C" w:rsidP="0086419C" w:rsidR="00095214">
      <w:pPr>
        <w:jc w:val="both"/>
        <w:rPr>
          <w:szCs w:val="24"/>
        </w:rPr>
      </w:pPr>
      <w:r w:rsidRPr="0086419C">
        <w:rPr>
          <w:szCs w:val="24"/>
        </w:rPr>
        <w:tab/>
      </w:r>
      <w:r w:rsidR="00D47D81">
        <w:rPr>
          <w:szCs w:val="24"/>
        </w:rPr>
        <w:t>O</w:t>
      </w:r>
      <w:r w:rsidR="00095214">
        <w:rPr>
          <w:szCs w:val="24"/>
        </w:rPr>
        <w:t>vla</w:t>
      </w:r>
      <w:r w:rsidR="00D47D81">
        <w:rPr>
          <w:szCs w:val="24"/>
        </w:rPr>
        <w:t>štena osoba dužnika dostavila</w:t>
      </w:r>
      <w:r w:rsidR="00A34FFC">
        <w:rPr>
          <w:szCs w:val="24"/>
        </w:rPr>
        <w:t xml:space="preserve"> je</w:t>
      </w:r>
      <w:r w:rsidR="00095214">
        <w:rPr>
          <w:szCs w:val="24"/>
        </w:rPr>
        <w:t xml:space="preserve"> Potvrdu</w:t>
      </w:r>
      <w:r w:rsidR="00EC3873">
        <w:rPr>
          <w:szCs w:val="24"/>
        </w:rPr>
        <w:t xml:space="preserve"> Financijske agencije</w:t>
      </w:r>
      <w:r w:rsidR="00095214">
        <w:rPr>
          <w:szCs w:val="24"/>
        </w:rPr>
        <w:t xml:space="preserve"> o blokadi računa i no</w:t>
      </w:r>
      <w:r w:rsidR="00BF03CC">
        <w:rPr>
          <w:szCs w:val="24"/>
        </w:rPr>
        <w:t>včanih sredstava ovršenika</w:t>
      </w:r>
      <w:r w:rsidR="00095214">
        <w:rPr>
          <w:szCs w:val="24"/>
        </w:rPr>
        <w:t xml:space="preserve">, iz koje proizlazi da dužnik više nije u blokadi te da </w:t>
      </w:r>
      <w:r w:rsidR="00CF42B8">
        <w:rPr>
          <w:szCs w:val="24"/>
        </w:rPr>
        <w:t>na dan 3.svibnja 2017. nema</w:t>
      </w:r>
      <w:r w:rsidR="00095214">
        <w:rPr>
          <w:szCs w:val="24"/>
        </w:rPr>
        <w:t xml:space="preserve"> nepodmirenih obveza. </w:t>
      </w:r>
    </w:p>
    <w:p w:rsidRDefault="00095214" w:rsidP="00CF42B8" w:rsidR="00CF42B8">
      <w:pPr>
        <w:jc w:val="both"/>
        <w:rPr>
          <w:szCs w:val="24"/>
        </w:rPr>
      </w:pPr>
      <w:r>
        <w:rPr>
          <w:szCs w:val="24"/>
        </w:rPr>
        <w:t xml:space="preserve"> </w:t>
      </w:r>
      <w:r w:rsidR="00956EAA">
        <w:rPr>
          <w:szCs w:val="24"/>
        </w:rPr>
        <w:tab/>
      </w:r>
    </w:p>
    <w:p w:rsidRDefault="007620D6" w:rsidP="00CF42B8" w:rsidR="006F298E" w:rsidRPr="006F298E">
      <w:pPr>
        <w:ind w:firstLine="708"/>
        <w:jc w:val="both"/>
        <w:rPr>
          <w:szCs w:val="24"/>
        </w:rPr>
      </w:pPr>
      <w:r>
        <w:rPr>
          <w:szCs w:val="24"/>
        </w:rPr>
        <w:t xml:space="preserve">Imajući u vidu da je osnovni cilj stečajnog postupka skupno namirenje vjerovnika stečajnog dužnika unovčenjem njegove imovine i podjelom prikupljenih sredstava, a da </w:t>
      </w:r>
      <w:r w:rsidR="00956EAA">
        <w:rPr>
          <w:szCs w:val="24"/>
        </w:rPr>
        <w:t>u konkretnom slučaju vjerovnici nisu prijavili svoje tražbine prema dužniku te da</w:t>
      </w:r>
      <w:r w:rsidR="00095214">
        <w:rPr>
          <w:szCs w:val="24"/>
        </w:rPr>
        <w:t xml:space="preserve"> dužnik prema podacima predlagatelja više nije u blokadi i nema nepodmirenih novčanih obveza</w:t>
      </w:r>
      <w:r>
        <w:rPr>
          <w:szCs w:val="24"/>
        </w:rPr>
        <w:t xml:space="preserve">, valjalo je analognom primjenom čl. 298. SZ-a odlučiti kao u izreci ovog rješenja. </w:t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CF42B8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CF42B8">
        <w:rPr>
          <w:szCs w:val="24"/>
        </w:rPr>
        <w:t>lipnja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BF03CC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A34FFC" w:rsidP="00964C7D" w:rsidR="007A75CE" w:rsidRPr="00964C7D">
      <w:pPr>
        <w:rPr>
          <w:szCs w:val="24"/>
        </w:rPr>
      </w:pPr>
      <w:r>
        <w:rPr>
          <w:szCs w:val="24"/>
        </w:rPr>
        <w:t xml:space="preserve">  </w:t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194625">
        <w:rPr>
          <w:szCs w:val="24"/>
        </w:rPr>
        <w:t xml:space="preserve">    </w:t>
      </w:r>
      <w:r w:rsidR="00D261FC">
        <w:rPr>
          <w:szCs w:val="24"/>
        </w:rPr>
        <w:t>Sutkinja</w:t>
      </w:r>
    </w:p>
    <w:p w:rsidRDefault="007A75CE" w:rsidP="00EC3873" w:rsidR="00EC387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  <w:r w:rsidR="00627E80">
        <w:rPr>
          <w:szCs w:val="24"/>
        </w:rPr>
        <w:t>,v.r.</w:t>
      </w:r>
    </w:p>
    <w:p w:rsidRDefault="00CF42B8" w:rsidP="00627E80" w:rsidR="00CF42B8">
      <w:pPr>
        <w:ind w:firstLine="708" w:left="708"/>
        <w:rPr>
          <w:szCs w:val="24"/>
        </w:rPr>
      </w:pPr>
    </w:p>
    <w:p w:rsidRDefault="00D67D10" w:rsidP="00627E80" w:rsidR="00D67D10">
      <w:pPr>
        <w:ind w:firstLine="708" w:left="708"/>
        <w:rPr>
          <w:szCs w:val="24"/>
        </w:rPr>
      </w:pPr>
    </w:p>
    <w:p w:rsidRDefault="00D67D10" w:rsidP="00627E80" w:rsidR="00D67D10">
      <w:pPr>
        <w:ind w:firstLine="708" w:left="708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CF42B8" w:rsidP="00D261FC" w:rsidR="00CF42B8">
      <w:pPr>
        <w:numPr>
          <w:ilvl w:val="0"/>
          <w:numId w:val="2"/>
        </w:numPr>
        <w:rPr>
          <w:szCs w:val="24"/>
        </w:rPr>
      </w:pPr>
      <w:r>
        <w:t>Predlagatelj, po županijskom državno odvjetništvo u Varaždinu</w:t>
      </w:r>
      <w:r w:rsidRPr="00BF03CC">
        <w:rPr>
          <w:szCs w:val="24"/>
        </w:rPr>
        <w:t xml:space="preserve"> </w:t>
      </w:r>
    </w:p>
    <w:p w:rsidRDefault="00D261FC" w:rsidP="00D261FC" w:rsidR="00BF03CC" w:rsidRPr="00BF03CC">
      <w:pPr>
        <w:numPr>
          <w:ilvl w:val="0"/>
          <w:numId w:val="2"/>
        </w:numPr>
        <w:rPr>
          <w:szCs w:val="24"/>
        </w:rPr>
      </w:pPr>
      <w:r w:rsidRPr="00BF03CC">
        <w:rPr>
          <w:szCs w:val="24"/>
        </w:rPr>
        <w:t xml:space="preserve">Dužnik </w:t>
      </w:r>
      <w:r w:rsidR="00CF42B8">
        <w:t>FILGO - TRADE d.o.o., sa sjedištem u Kolodvorska 7, 40320 Donji Kraljevec</w:t>
      </w:r>
    </w:p>
    <w:p w:rsidRDefault="00D261FC" w:rsidP="00D261FC" w:rsidR="00D261FC" w:rsidRPr="00BF03CC">
      <w:pPr>
        <w:numPr>
          <w:ilvl w:val="0"/>
          <w:numId w:val="2"/>
        </w:numPr>
        <w:rPr>
          <w:szCs w:val="24"/>
        </w:rPr>
      </w:pPr>
      <w:r w:rsidRPr="00BF03CC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171" w:rsidP="007A75CE" w:rsidR="00A11171">
      <w:r>
        <w:separator/>
      </w:r>
    </w:p>
  </w:endnote>
  <w:endnote w:id="0" w:type="continuationSeparator">
    <w:p w:rsidRDefault="00A11171" w:rsidP="007A75CE" w:rsidR="00A11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171" w:rsidP="007A75CE" w:rsidR="00A11171">
      <w:r>
        <w:separator/>
      </w:r>
    </w:p>
  </w:footnote>
  <w:footnote w:id="0" w:type="continuationSeparator">
    <w:p w:rsidRDefault="00A11171" w:rsidP="007A75CE" w:rsidR="00A11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7D10">
      <w:rPr>
        <w:noProof/>
      </w:rPr>
      <w:t>2</w:t>
    </w:r>
    <w:r>
      <w:fldChar w:fldCharType="end"/>
    </w:r>
  </w:p>
  <w:p w:rsidRDefault="00EC3873" w:rsidR="009E6198">
    <w:pPr>
      <w:pStyle w:val="Zaglavlje"/>
    </w:pPr>
    <w:r>
      <w:tab/>
    </w:r>
    <w:r>
      <w:tab/>
    </w:r>
    <w:r w:rsidR="00CF42B8" w:rsidRPr="00095214">
      <w:t>Poslovni broj: 2 St-</w:t>
    </w:r>
    <w:r w:rsidR="00CF42B8">
      <w:t>318/17-2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95214"/>
    <w:rsid w:val="000B15A6"/>
    <w:rsid w:val="000C0AEF"/>
    <w:rsid w:val="000E1119"/>
    <w:rsid w:val="00107CA2"/>
    <w:rsid w:val="00122E85"/>
    <w:rsid w:val="0014661B"/>
    <w:rsid w:val="00150F81"/>
    <w:rsid w:val="00194625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1843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9089D"/>
    <w:rsid w:val="005B2BAA"/>
    <w:rsid w:val="005B3761"/>
    <w:rsid w:val="005B616A"/>
    <w:rsid w:val="00603A25"/>
    <w:rsid w:val="00627E80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41660"/>
    <w:rsid w:val="007620D6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1219"/>
    <w:rsid w:val="00956EAA"/>
    <w:rsid w:val="00962A57"/>
    <w:rsid w:val="00963C9F"/>
    <w:rsid w:val="00964C7D"/>
    <w:rsid w:val="00965CA8"/>
    <w:rsid w:val="00976596"/>
    <w:rsid w:val="009B7053"/>
    <w:rsid w:val="009B75F6"/>
    <w:rsid w:val="009D0C5B"/>
    <w:rsid w:val="009D3AB2"/>
    <w:rsid w:val="009E6198"/>
    <w:rsid w:val="009F3F15"/>
    <w:rsid w:val="00A11171"/>
    <w:rsid w:val="00A2060E"/>
    <w:rsid w:val="00A31AD4"/>
    <w:rsid w:val="00A3468B"/>
    <w:rsid w:val="00A34FFC"/>
    <w:rsid w:val="00A53268"/>
    <w:rsid w:val="00A71C37"/>
    <w:rsid w:val="00AD4B1F"/>
    <w:rsid w:val="00AE3548"/>
    <w:rsid w:val="00B15AEB"/>
    <w:rsid w:val="00B22C67"/>
    <w:rsid w:val="00B34567"/>
    <w:rsid w:val="00B55878"/>
    <w:rsid w:val="00B72D09"/>
    <w:rsid w:val="00B827A3"/>
    <w:rsid w:val="00B8373D"/>
    <w:rsid w:val="00BA41CD"/>
    <w:rsid w:val="00BB5DDF"/>
    <w:rsid w:val="00BC7FA7"/>
    <w:rsid w:val="00BD014D"/>
    <w:rsid w:val="00BF03CC"/>
    <w:rsid w:val="00BF5CAE"/>
    <w:rsid w:val="00BF6F8E"/>
    <w:rsid w:val="00C03FB1"/>
    <w:rsid w:val="00C52027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42B8"/>
    <w:rsid w:val="00CF63B6"/>
    <w:rsid w:val="00D0242F"/>
    <w:rsid w:val="00D261FC"/>
    <w:rsid w:val="00D27008"/>
    <w:rsid w:val="00D45D7E"/>
    <w:rsid w:val="00D47D81"/>
    <w:rsid w:val="00D508D6"/>
    <w:rsid w:val="00D65D0F"/>
    <w:rsid w:val="00D67D10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C3873"/>
    <w:rsid w:val="00ED11FC"/>
    <w:rsid w:val="00EF7543"/>
    <w:rsid w:val="00F0497A"/>
    <w:rsid w:val="00F50578"/>
    <w:rsid w:val="00F6594B"/>
    <w:rsid w:val="00F669C7"/>
    <w:rsid w:val="00F66DF8"/>
    <w:rsid w:val="00FA0E8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095214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0E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095214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0E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 17.3.2017</izvorni_sadrzaj>
    <derivirana_varijabla naziv="DomainObject.Predmet.Opis_1">zahtjev za provedbu  stečajnoga postupka 17.3.2017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FILGO - TRADE, društvo s ograničenom odgovornošću za trgovinu i uvoz-izvoz</izvorni_sadrzaj>
    <derivirana_varijabla naziv="DomainObject.Predmet.ProtustrankaFormated_1">  FILGO - TRADE, društvo s ograničenom odgovornošću za trgovinu i uvoz-izvoz</derivirana_varijabla>
  </DomainObject.Predmet.ProtustrankaFormated>
  <DomainObject.Predmet.ProtustrankaFormatedOIB>
    <izvorni_sadrzaj>  FILGO - TRADE, društvo s ograničenom odgovornošću za trgovinu i uvoz-izvoz, OIB 35194587287</izvorni_sadrzaj>
    <derivirana_varijabla naziv="DomainObject.Predmet.ProtustrankaFormatedOIB_1">  FILGO - TRADE, društvo s ograničenom odgovornošću za trgovinu i uvoz-izvoz, OIB 35194587287</derivirana_varijabla>
  </DomainObject.Predmet.ProtustrankaFormatedOIB>
  <DomainObject.Predmet.ProtustrankaFormatedWithAdress>
    <izvorni_sadrzaj> FILGO - TRADE, društvo s ograničenom odgovornošću za trgovinu i uvoz-izvoz, Kolodvorska 7, 40320 Donji Kraljevec</izvorni_sadrzaj>
    <derivirana_varijabla naziv="DomainObject.Predmet.ProtustrankaFormatedWithAdress_1"> FILGO - TRADE, društvo s ograničenom odgovornošću za trgovinu i uvoz-izvoz, Kolodvorska 7, 40320 Donji Kraljevec</derivirana_varijabla>
  </DomainObject.Predmet.ProtustrankaFormatedWithAdress>
  <DomainObject.Predmet.ProtustrankaFormatedWithAdressOIB>
    <izvorni_sadrzaj> FILGO - TRADE, društvo s ograničenom odgovornošću za trgovinu i uvoz-izvoz, OIB 35194587287, Kolodvorska 7, 40320 Donji Kraljevec</izvorni_sadrzaj>
    <derivirana_varijabla naziv="DomainObject.Predmet.ProtustrankaFormatedWithAdressOIB_1"> FILGO - TRADE, društvo s ograničenom odgovornošću za trgovinu i uvoz-izvoz, OIB 35194587287, Kolodvorska 7, 40320 Donji Kraljevec</derivirana_varijabla>
  </DomainObject.Predmet.ProtustrankaFormatedWithAdressOIB>
  <DomainObject.Predmet.ProtustrankaWithAdress>
    <izvorni_sadrzaj>FILGO - TRADE, društvo s ograničenom odgovornošću za trgovinu i uvoz-izvoz Kolodvorska 7, 40320 Donji Kraljevec</izvorni_sadrzaj>
    <derivirana_varijabla naziv="DomainObject.Predmet.ProtustrankaWithAdress_1">FILGO - TRADE, društvo s ograničenom odgovornošću za trgovinu i uvoz-izvoz Kolodvorska 7, 40320 Donji Kraljevec</derivirana_varijabla>
  </DomainObject.Predmet.ProtustrankaWithAdress>
  <DomainObject.Predmet.ProtustrankaWithAdressOIB>
    <izvorni_sadrzaj>FILGO - TRADE, društvo s ograničenom odgovornošću za trgovinu i uvoz-izvoz, OIB 35194587287, Kolodvorska 7, 40320 Donji Kraljevec</izvorni_sadrzaj>
    <derivirana_varijabla naziv="DomainObject.Predmet.ProtustrankaWithAdressOIB_1">FILGO - TRADE, društvo s ograničenom odgovornošću za trgovinu i uvoz-izvoz, OIB 35194587287, Kolodvorska 7, 40320 Donji Kraljevec</derivirana_varijabla>
  </DomainObject.Predmet.ProtustrankaWithAdressOIB>
  <DomainObject.Predmet.ProtustrankaNazivFormated>
    <izvorni_sadrzaj>FILGO - TRADE, društvo s ograničenom odgovornošću za trgovinu i uvoz-izvoz</izvorni_sadrzaj>
    <derivirana_varijabla naziv="DomainObject.Predmet.ProtustrankaNazivFormated_1">FILGO - TRADE, društvo s ograničenom odgovornošću za trgovinu i uvoz-izvoz</derivirana_varijabla>
  </DomainObject.Predmet.ProtustrankaNazivFormated>
  <DomainObject.Predmet.ProtustrankaNazivFormatedOIB>
    <izvorni_sadrzaj>FILGO - TRADE, društvo s ograničenom odgovornošću za trgovinu i uvoz-izvoz, OIB 35194587287</izvorni_sadrzaj>
    <derivirana_varijabla naziv="DomainObject.Predmet.ProtustrankaNazivFormatedOIB_1">FILGO - TRADE, društvo s ograničenom odgovornošću za trgovinu i uvoz-izvoz, OIB 35194587287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95606.64</izvorni_sadrzaj>
    <derivirana_varijabla naziv="DomainObject.Predmet.TrenutnaVrijednost_1">95606.64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FILGO - TRADE, društvo s ograničenom odgovornošću za trgovinu i uvoz-izvoz</item>
    </izvorni_sadrzaj>
    <derivirana_varijabla naziv="DomainObject.Predmet.ProtuStrankaListFormated_1">
      <item>FILGO - TRADE, društvo s ograničenom odgovornošću za trgovinu i uvoz-izvoz</item>
    </derivirana_varijabla>
  </DomainObject.Predmet.ProtuStrankaListFormated>
  <DomainObject.Predmet.ProtuStrankaListFormatedOIB>
    <izvorni_sadrzaj>
      <item>FILGO - TRADE, društvo s ograničenom odgovornošću za trgovinu i uvoz-izvoz, OIB 35194587287</item>
    </izvorni_sadrzaj>
    <derivirana_varijabla naziv="DomainObject.Predmet.ProtuStrankaListFormatedOIB_1">
      <item>FILGO - TRADE, društvo s ograničenom odgovornošću za trgovinu i uvoz-izvoz, OIB 35194587287</item>
    </derivirana_varijabla>
  </DomainObject.Predmet.ProtuStrankaListFormatedOIB>
  <DomainObject.Predmet.ProtuStrankaListFormatedWithAdress>
    <izvorni_sadrzaj>
      <item>FILGO - TRADE, društvo s ograničenom odgovornošću za trgovinu i uvoz-izvoz, Kolodvorska 7, 40320 Donji Kraljevec</item>
    </izvorni_sadrzaj>
    <derivirana_varijabla naziv="DomainObject.Predmet.ProtuStrankaListFormatedWithAdress_1">
      <item>FILGO - TRADE, društvo s ograničenom odgovornošću za trgovinu i uvoz-izvoz, Kolodvorska 7, 40320 Donji Kraljevec</item>
    </derivirana_varijabla>
  </DomainObject.Predmet.ProtuStrankaListFormatedWithAdress>
  <DomainObject.Predmet.ProtuStrankaListFormatedWithAdressOIB>
    <izvorni_sadrzaj>
      <item>FILGO - TRADE, društvo s ograničenom odgovornošću za trgovinu i uvoz-izvoz, OIB 35194587287, Kolodvorska 7, 40320 Donji Kraljevec</item>
    </izvorni_sadrzaj>
    <derivirana_varijabla naziv="DomainObject.Predmet.ProtuStrankaListFormatedWithAdressOIB_1">
      <item>FILGO - TRADE, društvo s ograničenom odgovornošću za trgovinu i uvoz-izvoz, OIB 35194587287, Kolodvorska 7, 40320 Donji Kraljevec</item>
    </derivirana_varijabla>
  </DomainObject.Predmet.ProtuStrankaListFormatedWithAdressOIB>
  <DomainObject.Predmet.ProtuStrankaListNazivFormated>
    <izvorni_sadrzaj>
      <item>FILGO - TRADE, društvo s ograničenom odgovornošću za trgovinu i uvoz-izvoz</item>
    </izvorni_sadrzaj>
    <derivirana_varijabla naziv="DomainObject.Predmet.ProtuStrankaListNazivFormated_1">
      <item>FILGO - TRADE, društvo s ograničenom odgovornošću za trgovinu i uvoz-izvoz</item>
    </derivirana_varijabla>
  </DomainObject.Predmet.ProtuStrankaListNazivFormated>
  <DomainObject.Predmet.ProtuStrankaListNazivFormatedOIB>
    <izvorni_sadrzaj>
      <item>FILGO - TRADE, društvo s ograničenom odgovornošću za trgovinu i uvoz-izvoz, OIB 35194587287</item>
    </izvorni_sadrzaj>
    <derivirana_varijabla naziv="DomainObject.Predmet.ProtuStrankaListNazivFormatedOIB_1">
      <item>FILGO - TRADE, društvo s ograničenom odgovornošću za trgovinu i uvoz-izvoz, OIB 35194587287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FILGO - TRADE, društvo s ograničenom odgovornošću za trgovinu i uvoz-izvoz</izvorni_sadrzaj>
    <derivirana_varijabla naziv="DomainObject.Predmet.ProtustrankaIDrugi_1">FILGO - TRADE, društvo s ograničenom odgovornošću za trgovinu i uvoz-izvoz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FILGO - TRADE, društvo s ograničenom odgovornošću za trgovinu i uvoz-izvoz, OIB 35194587287, Kolodvorska 7, 40320 Donji Kraljevec</izvorni_sadrzaj>
    <derivirana_varijabla naziv="DomainObject.Predmet.ProtustrankaIDrugiAdressOIB_1">FILGO - TRADE, društvo s ograničenom odgovornošću za trgovinu i uvoz-izvoz, OIB 35194587287,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FILGO - TRADE, društvo s ograničenom odgovornošću za trgovinu i uvoz-izvoz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FILGO - TRADE, društvo s ograničenom odgovornošću za trgovinu i uvoz-izvoz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FILGO - TRADE, društvo s ograničenom odgovornošću za trgovinu i uvoz-izvoz, OIB 35194587287, Kolodvorska 7,40320 Donji Kraljevec</item>
      <item>RH MINISTARSTVO FINANCIJA - Porezna uprava, Područni ured sjeverna Hrvatska, OIB 18683136487, Graberje 1,42000 Varaždin</item>
      <item>Županijsko državno odvjetništvo u Varaždinu, B.Radića 2,42000 Varaždin</item>
    </izvorni_sadrzaj>
    <derivirana_varijabla naziv="DomainObject.Predmet.SudioniciListAdressOIB_1">
      <item>FILGO - TRADE, društvo s ograničenom odgovornošću za trgovinu i uvoz-izvoz, OIB 35194587287, Kolodvorska 7,40320 Donji Kraljevec</item>
      <item>RH MINISTARSTVO FINANCIJA - Porezna uprava, Područni ured sjeverna Hrvatska,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35194587287</item>
      <item>, OIB 18683136487</item>
      <item>, OIB null</item>
    </izvorni_sadrzaj>
    <derivirana_varijabla naziv="DomainObject.Predmet.SudioniciListNazivOIB_1">
      <item>, OIB 35194587287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A24B9-BA87-4EF3-A34F-29C21D5CC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1833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2017-06-02T12:07:00Z</dcterms:created>
  <dc:creator>Ljubica Makovec</dc:creator>
  <cp:lastModifiedBy>Marko Makaj</cp:lastModifiedBy>
  <cp:lastPrinted>2017-06-02T12:03:00Z</cp:lastPrinted>
  <dcterms:modified xmlns:xsi="http://www.w3.org/2001/XMLSchema-instance" xsi:type="dcterms:W3CDTF">2017-06-02T12:08:00Z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