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d08b" w14:paraId="9acd08b" w:rsidRDefault="005E61B6" w:rsidP="005E61B6" w:rsidR="005E61B6" w:rsidRPr="00996E27">
      <w:pPr>
        <w:pStyle w:val="Podnaslov"/>
        <w15:collapsed w:val="false"/>
        <w:rPr>
          <w:rFonts w:hAnsi="Times New Roman" w:ascii="Times New Roman"/>
          <w:b w:val="false"/>
          <w:color w:val="000000"/>
          <w:szCs w:val="24"/>
        </w:rPr>
      </w:pPr>
      <w:bookmarkStart w:name="_GoBack" w:id="0"/>
      <w:bookmarkEnd w:id="0"/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noProof/>
          <w:szCs w:val="24"/>
        </w:rPr>
      </w:pPr>
      <w:r w:rsidRPr="00996E27">
        <w:rPr>
          <w:rFonts w:hAnsi="Times New Roman" w:ascii="Times New Roman"/>
          <w:b w:val="false"/>
          <w:noProof/>
          <w:szCs w:val="24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1B6" w:rsidP="005E61B6" w:rsidR="005E61B6" w:rsidRPr="00996E27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</w:pPr>
    </w:p>
    <w:p w:rsidRDefault="005E61B6" w:rsidP="005E61B6" w:rsidR="005E61B6" w:rsidRPr="00996E27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</w:pPr>
      <w:r w:rsidRPr="00996E27">
        <w:rPr>
          <w:rFonts w:hAnsi="Times New Roman" w:ascii="Times New Roman"/>
          <w:b w:val="false"/>
          <w:bCs w:val="false"/>
          <w:i w:val="false"/>
          <w:sz w:val="24"/>
          <w:szCs w:val="24"/>
          <w:lang w:val="hr-HR"/>
        </w:rPr>
        <w:t>REPUBLIKA HRVATSKA</w:t>
      </w:r>
    </w:p>
    <w:p w:rsidRDefault="005E61B6" w:rsidP="005E61B6" w:rsidR="005E61B6" w:rsidRPr="00996E27">
      <w:pPr>
        <w:rPr>
          <w:sz w:val="24"/>
          <w:szCs w:val="24"/>
          <w:lang w:val="hr-HR"/>
        </w:rPr>
      </w:pPr>
      <w:r w:rsidRPr="00996E27">
        <w:rPr>
          <w:sz w:val="24"/>
          <w:szCs w:val="24"/>
          <w:lang w:val="hr-HR"/>
        </w:rPr>
        <w:t>TRGOVAČKI SUD U ZAGREBU</w:t>
      </w:r>
    </w:p>
    <w:p w:rsidRDefault="005E61B6" w:rsidP="005E61B6" w:rsidR="005E61B6" w:rsidRPr="00996E27">
      <w:pPr>
        <w:rPr>
          <w:sz w:val="24"/>
          <w:szCs w:val="24"/>
          <w:lang w:val="hr-HR"/>
        </w:rPr>
      </w:pPr>
      <w:r w:rsidRPr="00996E27">
        <w:rPr>
          <w:sz w:val="24"/>
          <w:szCs w:val="24"/>
          <w:lang w:val="hr-HR"/>
        </w:rPr>
        <w:t>Zagreb, Amruševa 2/II</w:t>
      </w:r>
    </w:p>
    <w:p w:rsidRDefault="005E61B6" w:rsidP="005E61B6" w:rsidR="005E61B6" w:rsidRPr="00996E27">
      <w:pPr>
        <w:pStyle w:val="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996E27">
        <w:rPr>
          <w:rFonts w:hAnsi="Times New Roman" w:ascii="Times New Roman"/>
          <w:b w:val="false"/>
          <w:color w:val="000000"/>
          <w:szCs w:val="24"/>
        </w:rPr>
        <w:t>R J E Š E NJ E</w:t>
      </w: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ind w:firstLine="680"/>
        <w:jc w:val="both"/>
        <w:rPr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ab/>
        <w:t xml:space="preserve">TRGOVAČKI SUD U ZAGREBU po stečajnom sucu Ivanu Vladiću,  u stečajnom predmetu nad dužnikom </w:t>
      </w:r>
      <w:r w:rsidRPr="00996E27">
        <w:rPr>
          <w:sz w:val="24"/>
          <w:szCs w:val="24"/>
          <w:lang w:val="hr-HR"/>
        </w:rPr>
        <w:t>BET-CON d.o.o. u stečaju Velika Gorica, Jurjevski Hrast 11, OIB 19717341727, nakon prodaje nekretnina na javnoj dražbi, dana 24. travnja 2019.</w:t>
      </w: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996E27">
        <w:rPr>
          <w:rFonts w:hAnsi="Times New Roman" w:ascii="Times New Roman"/>
          <w:b w:val="false"/>
          <w:color w:val="000000"/>
          <w:szCs w:val="24"/>
        </w:rPr>
        <w:t>r i j e š i o    j e</w:t>
      </w:r>
    </w:p>
    <w:p w:rsidRDefault="005E61B6" w:rsidP="005E61B6" w:rsidR="005E61B6" w:rsidRPr="00996E2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t xml:space="preserve">Kupcu PREDRAGU MIHALJEVIĆU, Cvjetni trg 8, 51512 Njivice, OIB 58830648619, dosuđuje se nekretnina </w:t>
      </w:r>
      <w:r w:rsidRPr="00996E27">
        <w:rPr>
          <w:sz w:val="24"/>
          <w:szCs w:val="24"/>
        </w:rPr>
        <w:t>upisana u zemljišne knjige Općinskog suda u Velikoj Gorici, uk. ul. 5902, kč. br. 1986, k.o. Velika Gorica, stambena zgrada u Ul. dr. Jurja Dobrile 34, 36, 38, 40 od 1380 m2, povezane s vlasništvo posebnog dijela 36.suvlasnički dio 4.78/1000 etažno vlasništvo (E-36) Lokal L 3/A u prizemlju, površine 26,20 m2.</w:t>
      </w:r>
    </w:p>
    <w:p w:rsidRDefault="005E61B6" w:rsidP="005E61B6" w:rsidR="005E61B6" w:rsidRPr="00996E27">
      <w:pPr>
        <w:pStyle w:val="Odlomakpopisa"/>
        <w:ind w:left="0"/>
        <w:jc w:val="both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t xml:space="preserve">Kupac je dužan položiti kupovninu u iznosu od </w:t>
      </w:r>
      <w:r w:rsidR="00415045" w:rsidRPr="00996E27">
        <w:rPr>
          <w:color w:val="000000"/>
          <w:sz w:val="24"/>
          <w:szCs w:val="24"/>
        </w:rPr>
        <w:t>41.850</w:t>
      </w:r>
      <w:r w:rsidRPr="00996E27">
        <w:rPr>
          <w:color w:val="000000"/>
          <w:sz w:val="24"/>
          <w:szCs w:val="24"/>
        </w:rPr>
        <w:t xml:space="preserve">,00 kn,a jamčevina u iznosu od 25.900,00 kn uračunat će se u kupovninu kupljene nekretnine iz čl. I. ovog rješenja. </w:t>
      </w:r>
    </w:p>
    <w:p w:rsidRDefault="005E61B6" w:rsidP="005E61B6" w:rsidR="005E61B6" w:rsidRPr="00996E27">
      <w:pPr>
        <w:pStyle w:val="Odlomakpopisa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t xml:space="preserve">Kupac je iznos od  </w:t>
      </w:r>
      <w:r w:rsidR="00415045" w:rsidRPr="00996E27">
        <w:rPr>
          <w:color w:val="000000"/>
          <w:sz w:val="24"/>
          <w:szCs w:val="24"/>
        </w:rPr>
        <w:t>41.850</w:t>
      </w:r>
      <w:r w:rsidRPr="00996E27">
        <w:rPr>
          <w:color w:val="000000"/>
          <w:sz w:val="24"/>
          <w:szCs w:val="24"/>
        </w:rPr>
        <w:t xml:space="preserve">,00 kn dužan uplatiti u roku od 15 dana na račun sudskih pologa </w:t>
      </w:r>
      <w:r w:rsidRPr="00996E27">
        <w:rPr>
          <w:sz w:val="24"/>
          <w:szCs w:val="24"/>
        </w:rPr>
        <w:t xml:space="preserve">na račun Trgovačkog suda u Zagrebu broj IBAN HR9223900011300000460, poziv na broj 4244-2016 </w:t>
      </w:r>
      <w:r w:rsidRPr="00996E27">
        <w:rPr>
          <w:color w:val="000000"/>
          <w:sz w:val="24"/>
          <w:szCs w:val="24"/>
        </w:rPr>
        <w:t>te presliku virmanske uplatnice dostaviti sudu kao dokaz i na uplatnici obavezno navesti broj St spisa.</w:t>
      </w:r>
    </w:p>
    <w:p w:rsidRDefault="005E61B6" w:rsidP="005E61B6" w:rsidR="005E61B6" w:rsidRPr="00996E27">
      <w:pPr>
        <w:pStyle w:val="Odlomakpopisa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sz w:val="24"/>
          <w:szCs w:val="24"/>
        </w:rPr>
        <w:t xml:space="preserve">Nekretnina će se dosuditi kupcu koji su ponudili nižu cijenu ako </w:t>
      </w:r>
      <w:r w:rsidRPr="00996E27">
        <w:rPr>
          <w:color w:val="000000"/>
          <w:sz w:val="24"/>
          <w:szCs w:val="24"/>
        </w:rPr>
        <w:t xml:space="preserve">PREDRAG MIHALJEVIĆ, Cvjetni trg 8, 51512 Njivice, OIB 58830648619, </w:t>
      </w:r>
      <w:r w:rsidRPr="00996E27">
        <w:rPr>
          <w:sz w:val="24"/>
          <w:szCs w:val="24"/>
        </w:rPr>
        <w:t>koji je ponudio veću cijenu ne položi kupovinu u roku iz toč. III. ovog rješenja.</w:t>
      </w:r>
    </w:p>
    <w:p w:rsidRDefault="005E61B6" w:rsidP="005E61B6" w:rsidR="005E61B6" w:rsidRPr="00996E27">
      <w:pPr>
        <w:pStyle w:val="Odlomakpopisa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sz w:val="24"/>
          <w:szCs w:val="24"/>
        </w:rPr>
        <w:t>Kupac je dužan platiti poreze i druge obaveze vezano za promet nekretnina za nekretnine iz toč. I. ovog rješenja u skladu sa odlukom nadležnog organa.</w:t>
      </w:r>
    </w:p>
    <w:p w:rsidRDefault="005E61B6" w:rsidP="005E61B6" w:rsidR="005E61B6" w:rsidRPr="00996E27">
      <w:pPr>
        <w:pStyle w:val="Odlomakpopisa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t>Na dosuđenim nekretninama  iz točke I ovog rješenja upisat će se u zemljišnim knjigama  Općinskom suda u Velikoj Gorici, kao pravo vlasništva PREDRAGA MIHALJEVIĆA, Cvjetni trg 8, 51512 Njivice, OIB 58830648619, i to nakon što kupac položi iznos iz toč. III ovog rješenja i nakon pravomoćnosti ovog rješenja.</w:t>
      </w:r>
    </w:p>
    <w:p w:rsidRDefault="005E61B6" w:rsidP="005E61B6" w:rsidR="005E61B6" w:rsidRPr="00996E27">
      <w:pPr>
        <w:pStyle w:val="Odlomakpopisa"/>
        <w:ind w:left="0"/>
        <w:jc w:val="both"/>
        <w:rPr>
          <w:color w:val="000000"/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lastRenderedPageBreak/>
        <w:t>Iz zemljišnih knjiga Općinskog suda u Velikoj Gorici, brisat će se  pravo zaloga upisano na nekretnini u toč. I ovog rješenja  koje je upisano u korist RH, MINISTARSTVO FINANCIJA, Porezna uprava, Područni ured Zagreb, Ispostava Velika Gorica, u iznosu od 336.253,93 kn.</w:t>
      </w:r>
    </w:p>
    <w:p w:rsidRDefault="005E61B6" w:rsidP="005E61B6" w:rsidR="005E61B6" w:rsidRPr="00996E27">
      <w:pPr>
        <w:pStyle w:val="Odlomakpopisa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96E27">
        <w:rPr>
          <w:color w:val="000000"/>
          <w:sz w:val="24"/>
          <w:szCs w:val="24"/>
        </w:rPr>
        <w:t>Iz zemljišnih knjiga  Općinskog  suda u Velikoj Gorici, brisat će se zabilježbe na nekretnini iz toč. I ovog rješenja pod brojem Z-5610/17 i Z-2160/18.</w:t>
      </w:r>
    </w:p>
    <w:p w:rsidRDefault="005E61B6" w:rsidP="005E61B6" w:rsidR="005E61B6" w:rsidRPr="00996E27">
      <w:pPr>
        <w:pStyle w:val="Odlomakpopisa"/>
        <w:ind w:left="0"/>
        <w:jc w:val="both"/>
        <w:rPr>
          <w:sz w:val="24"/>
          <w:szCs w:val="24"/>
        </w:rPr>
      </w:pPr>
    </w:p>
    <w:p w:rsidRDefault="005E61B6" w:rsidP="005E61B6" w:rsidR="005E61B6" w:rsidRPr="00996E27">
      <w:pPr>
        <w:pStyle w:val="Odlomakpopisa"/>
        <w:ind w:left="0"/>
        <w:jc w:val="both"/>
        <w:rPr>
          <w:sz w:val="24"/>
          <w:szCs w:val="24"/>
        </w:rPr>
      </w:pPr>
    </w:p>
    <w:p w:rsidRDefault="005E61B6" w:rsidP="005E61B6" w:rsidR="005E61B6" w:rsidRPr="00996E27">
      <w:pPr>
        <w:jc w:val="center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Obrazloženje</w:t>
      </w: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415045" w:rsidP="005E61B6" w:rsidR="00415045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415045" w:rsidP="00996E27" w:rsidR="005E61B6" w:rsidRPr="00996E2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Na javnoj dražbi prodaje nekretnina označene u toč. I izreke rješenja, koju je provela FINA, sudjelovali su: CERIĆ NEKRETNINE j.d.o.o. Velika cesta 78, Odra, OIB 39441831007, IGOR JURIŠIĆ, Lozica 70, Lozica, OIB 93996920299, KRUNOSLAV POKOS, Ul. grada Koblenca 2, Varaždin, OIB 01105562754, i PREDRAG MIHALJEVIĆ, Cvjetni trg 8, 51512 Njivice, OIB 58830648619</w:t>
      </w:r>
      <w:r w:rsidRPr="00996E27">
        <w:rPr>
          <w:color w:val="000000"/>
          <w:sz w:val="24"/>
          <w:szCs w:val="24"/>
        </w:rPr>
        <w:t>,</w:t>
      </w:r>
      <w:r w:rsidRPr="00996E27">
        <w:rPr>
          <w:color w:val="000000"/>
          <w:sz w:val="24"/>
          <w:szCs w:val="24"/>
          <w:lang w:val="hr-HR"/>
        </w:rPr>
        <w:t xml:space="preserve"> koji je ponudio kupovninu za navedenu nekretninu u iznosu od 67.750,00 kn. Prema izvješću FINE o provedenoj elektroničkoj javnoj dražbi, ponuditelj CERIĆ NEKRETNINE j.o.o. ponudio je iznos od 65.750,00 kn i to 12.03.2019. u 23:59:52 sati,</w:t>
      </w:r>
      <w:r w:rsidR="004D69C2" w:rsidRPr="00996E27">
        <w:rPr>
          <w:color w:val="000000"/>
          <w:sz w:val="24"/>
          <w:szCs w:val="24"/>
          <w:lang w:val="hr-HR"/>
        </w:rPr>
        <w:t xml:space="preserve"> CERIĆ NEKRETNINE j.d.o.o. je ponudio iznos od 70.750,00 kn i to 13.03.2019. u 00:00:20 sati i to nakon isteka roka za predaju ponude,</w:t>
      </w:r>
      <w:r w:rsidRPr="00996E27">
        <w:rPr>
          <w:color w:val="000000"/>
          <w:sz w:val="24"/>
          <w:szCs w:val="24"/>
          <w:lang w:val="hr-HR"/>
        </w:rPr>
        <w:t xml:space="preserve"> KRUNOSLAV POKOS ponudio je iznos od 64.750,00 kn i to 12.03.2019. u 23:59:35 sati, IGOR JURIŠIĆ ponudio je iznos od 65.750,00 kn i to 12.13.2019. u 23:59:59 sati</w:t>
      </w:r>
      <w:r w:rsidR="004D69C2" w:rsidRPr="00996E27">
        <w:rPr>
          <w:color w:val="000000"/>
          <w:sz w:val="24"/>
          <w:szCs w:val="24"/>
          <w:lang w:val="hr-HR"/>
        </w:rPr>
        <w:t xml:space="preserve"> i PREDRAG MIHALJEVIĆ ponudio je iznos od 67.750,00 i to 12.03.2019. u 23:59:44 sati. </w:t>
      </w:r>
    </w:p>
    <w:p w:rsidRDefault="005E61B6" w:rsidP="005E61B6" w:rsidR="005E61B6" w:rsidRPr="00996E2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Prema izvješću FINE o provedenoj elektroničkoj javnoj dražbi,</w:t>
      </w:r>
      <w:r w:rsidR="004D69C2" w:rsidRPr="00996E27">
        <w:rPr>
          <w:color w:val="000000"/>
          <w:sz w:val="24"/>
          <w:szCs w:val="24"/>
          <w:lang w:val="hr-HR"/>
        </w:rPr>
        <w:t xml:space="preserve"> kao što je navedeno,</w:t>
      </w:r>
      <w:r w:rsidRPr="00996E27">
        <w:rPr>
          <w:color w:val="000000"/>
          <w:sz w:val="24"/>
          <w:szCs w:val="24"/>
          <w:lang w:val="hr-HR"/>
        </w:rPr>
        <w:t xml:space="preserve"> </w:t>
      </w:r>
      <w:r w:rsidR="004D69C2" w:rsidRPr="00996E27">
        <w:rPr>
          <w:color w:val="000000"/>
          <w:sz w:val="24"/>
          <w:szCs w:val="24"/>
          <w:lang w:val="hr-HR"/>
        </w:rPr>
        <w:t>PREDRAG MIHALJEVIĆ, Cvjetni trg 8, 51512 Njivice, OIB 58830648619, ponudio je iznos od 67.750,00 kn</w:t>
      </w:r>
      <w:r w:rsidRPr="00996E27">
        <w:rPr>
          <w:color w:val="000000"/>
          <w:sz w:val="24"/>
          <w:szCs w:val="24"/>
          <w:lang w:val="hr-HR"/>
        </w:rPr>
        <w:t xml:space="preserve"> i to 12.03.2019. u </w:t>
      </w:r>
      <w:r w:rsidR="004D69C2" w:rsidRPr="00996E27">
        <w:rPr>
          <w:color w:val="000000"/>
          <w:sz w:val="24"/>
          <w:szCs w:val="24"/>
          <w:lang w:val="hr-HR"/>
        </w:rPr>
        <w:t>23</w:t>
      </w:r>
      <w:r w:rsidRPr="00996E27">
        <w:rPr>
          <w:color w:val="000000"/>
          <w:sz w:val="24"/>
          <w:szCs w:val="24"/>
          <w:lang w:val="hr-HR"/>
        </w:rPr>
        <w:t>:</w:t>
      </w:r>
      <w:r w:rsidR="004D69C2" w:rsidRPr="00996E27">
        <w:rPr>
          <w:color w:val="000000"/>
          <w:sz w:val="24"/>
          <w:szCs w:val="24"/>
          <w:lang w:val="hr-HR"/>
        </w:rPr>
        <w:t>59:44</w:t>
      </w:r>
      <w:r w:rsidRPr="00996E27">
        <w:rPr>
          <w:color w:val="000000"/>
          <w:sz w:val="24"/>
          <w:szCs w:val="24"/>
          <w:lang w:val="hr-HR"/>
        </w:rPr>
        <w:t xml:space="preserve"> sati, za kupovinu nekretnine iz toč. I. ovog rješenja te je valjana navedena ponuda. Nakon provedene elektroničke javne dražbe, sud je utvrdio na temelju izvještaja FINE o provedenoj elektroničkoj javnoj dražbi da je ponuditelj </w:t>
      </w:r>
      <w:r w:rsidR="004D69C2" w:rsidRPr="00996E27">
        <w:rPr>
          <w:color w:val="000000"/>
          <w:sz w:val="24"/>
          <w:szCs w:val="24"/>
          <w:lang w:val="hr-HR"/>
        </w:rPr>
        <w:t>PREDRAG MIHALJEVIĆ, Cvjetni trg 8, 51512 Njivice, OIB 58830648619</w:t>
      </w:r>
      <w:r w:rsidRPr="00996E27">
        <w:rPr>
          <w:color w:val="000000"/>
          <w:sz w:val="24"/>
          <w:szCs w:val="24"/>
          <w:lang w:val="hr-HR"/>
        </w:rPr>
        <w:t xml:space="preserve">,  ponudio najpovoljniju cijenu te je ispunio uvjete da mu se nekretnina dosudi. </w:t>
      </w:r>
      <w:r w:rsidR="004D69C2" w:rsidRPr="00996E27">
        <w:rPr>
          <w:color w:val="000000"/>
          <w:sz w:val="24"/>
          <w:szCs w:val="24"/>
          <w:lang w:val="hr-HR"/>
        </w:rPr>
        <w:t xml:space="preserve"> </w:t>
      </w:r>
    </w:p>
    <w:p w:rsidRDefault="005E61B6" w:rsidP="005E61B6" w:rsidR="005E61B6" w:rsidRPr="00996E2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 xml:space="preserve">Ponuditelj </w:t>
      </w:r>
      <w:r w:rsidR="004D69C2" w:rsidRPr="00996E27">
        <w:rPr>
          <w:color w:val="000000"/>
          <w:sz w:val="24"/>
          <w:szCs w:val="24"/>
          <w:lang w:val="hr-HR"/>
        </w:rPr>
        <w:t>PREDRAG MIHALJEVIĆ, Cvjetni trg 8, 51512 Njivice, OIB 58830648619</w:t>
      </w:r>
      <w:r w:rsidRPr="00996E27">
        <w:rPr>
          <w:color w:val="000000"/>
          <w:sz w:val="24"/>
          <w:szCs w:val="24"/>
          <w:lang w:val="hr-HR"/>
        </w:rPr>
        <w:t xml:space="preserve">, </w:t>
      </w:r>
      <w:r w:rsidRPr="00996E27">
        <w:rPr>
          <w:sz w:val="24"/>
          <w:szCs w:val="24"/>
          <w:lang w:val="hr-HR"/>
        </w:rPr>
        <w:t xml:space="preserve"> upl</w:t>
      </w:r>
      <w:r w:rsidR="004D69C2" w:rsidRPr="00996E27">
        <w:rPr>
          <w:sz w:val="24"/>
          <w:szCs w:val="24"/>
          <w:lang w:val="hr-HR"/>
        </w:rPr>
        <w:t>atio je jamčevinu u iznosu od 25.90</w:t>
      </w:r>
      <w:r w:rsidRPr="00996E27">
        <w:rPr>
          <w:sz w:val="24"/>
          <w:szCs w:val="24"/>
          <w:lang w:val="hr-HR"/>
        </w:rPr>
        <w:t xml:space="preserve">0,00 kn pa se uplaćena jamčevina </w:t>
      </w:r>
      <w:r w:rsidR="00126135" w:rsidRPr="00996E27">
        <w:rPr>
          <w:sz w:val="24"/>
          <w:szCs w:val="24"/>
          <w:lang w:val="hr-HR"/>
        </w:rPr>
        <w:t>uračunava</w:t>
      </w:r>
      <w:r w:rsidRPr="00996E27">
        <w:rPr>
          <w:sz w:val="24"/>
          <w:szCs w:val="24"/>
          <w:lang w:val="hr-HR"/>
        </w:rPr>
        <w:t xml:space="preserve"> u cijenu prodaje nekretnine od </w:t>
      </w:r>
      <w:r w:rsidR="004D69C2" w:rsidRPr="00996E27">
        <w:rPr>
          <w:sz w:val="24"/>
          <w:szCs w:val="24"/>
          <w:lang w:val="hr-HR"/>
        </w:rPr>
        <w:t>67.750,00</w:t>
      </w:r>
      <w:r w:rsidRPr="00996E27">
        <w:rPr>
          <w:sz w:val="24"/>
          <w:szCs w:val="24"/>
          <w:lang w:val="hr-HR"/>
        </w:rPr>
        <w:t xml:space="preserve"> kn tako da je ponuditelj </w:t>
      </w:r>
      <w:r w:rsidR="004D69C2" w:rsidRPr="00996E27">
        <w:rPr>
          <w:color w:val="000000"/>
          <w:sz w:val="24"/>
          <w:szCs w:val="24"/>
          <w:lang w:val="hr-HR"/>
        </w:rPr>
        <w:t>PREDRAG MIHALJEVIĆ, Cvjetni trg 8, 51512 Njivice, OIB 58830648619</w:t>
      </w:r>
      <w:r w:rsidRPr="00996E27">
        <w:rPr>
          <w:color w:val="000000"/>
          <w:sz w:val="24"/>
          <w:szCs w:val="24"/>
          <w:lang w:val="hr-HR"/>
        </w:rPr>
        <w:t xml:space="preserve">, </w:t>
      </w:r>
      <w:r w:rsidRPr="00996E27">
        <w:rPr>
          <w:sz w:val="24"/>
          <w:szCs w:val="24"/>
          <w:lang w:val="hr-HR"/>
        </w:rPr>
        <w:t xml:space="preserve"> dužan uplatiti za kupovinu nekretnine još iznos od </w:t>
      </w:r>
      <w:r w:rsidR="004D69C2" w:rsidRPr="00996E27">
        <w:rPr>
          <w:color w:val="000000"/>
          <w:sz w:val="24"/>
          <w:szCs w:val="24"/>
          <w:lang w:val="hr-HR"/>
        </w:rPr>
        <w:t>41.850</w:t>
      </w:r>
      <w:r w:rsidRPr="00996E27">
        <w:rPr>
          <w:color w:val="000000"/>
          <w:sz w:val="24"/>
          <w:szCs w:val="24"/>
          <w:lang w:val="hr-HR"/>
        </w:rPr>
        <w:t>,00</w:t>
      </w:r>
      <w:r w:rsidR="004D69C2" w:rsidRPr="00996E27">
        <w:rPr>
          <w:color w:val="000000"/>
          <w:sz w:val="24"/>
          <w:szCs w:val="24"/>
          <w:lang w:val="hr-HR"/>
        </w:rPr>
        <w:t xml:space="preserve"> kn.</w:t>
      </w:r>
    </w:p>
    <w:p w:rsidRDefault="005E61B6" w:rsidP="005E61B6" w:rsidR="005E61B6" w:rsidRPr="00996E2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 xml:space="preserve">Na nekretninama naznačenim u toč. I ovog rješenja upisan je zalog u korist RH, MINISTARSTVO FINANCIJA, Porezna uprava, Područni ured Zagreb, Ispostava Velika Gorica, i upisana je  na navedenim nekretninama zabilježba Z-5610/17 i Z-2160/18, tj. rješenje o otvaranju stečajnog postupka i rješenja o prodaji nekretnina Općinskog suda u Velikoj Gorici </w:t>
      </w:r>
    </w:p>
    <w:p w:rsidRDefault="005E61B6" w:rsidP="005E61B6" w:rsidR="005E61B6" w:rsidRPr="00996E2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Stoga je sud temeljem čl. 103. st. 4. i 6. i čl. 108. st. 1. i 4. Stečajnog zakona donio odluku kao u izreci rješenja.</w:t>
      </w: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ind w:firstLine="720"/>
        <w:jc w:val="center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U Zagrebu, 24. travnja 2019.</w:t>
      </w:r>
    </w:p>
    <w:p w:rsidRDefault="005E61B6" w:rsidP="005E61B6" w:rsidR="005E61B6" w:rsidRPr="00996E27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  <w:t xml:space="preserve">   </w:t>
      </w:r>
      <w:r w:rsidR="00D25346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>STEČAJNI SUDAC</w:t>
      </w: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</w:r>
      <w:r w:rsidRPr="00996E27">
        <w:rPr>
          <w:rFonts w:hAnsi="Times New Roman" w:ascii="Times New Roman"/>
          <w:b w:val="false"/>
          <w:color w:val="000000"/>
          <w:szCs w:val="24"/>
        </w:rPr>
        <w:tab/>
        <w:t>Ivan Vladić</w:t>
      </w:r>
      <w:r w:rsidR="00D25346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POUKA O PRAVNOM LIJEKU:</w:t>
      </w:r>
    </w:p>
    <w:p w:rsidRDefault="005E61B6" w:rsidP="005E61B6" w:rsidR="005E61B6" w:rsidRPr="00996E27">
      <w:pPr>
        <w:jc w:val="both"/>
        <w:rPr>
          <w:color w:val="000000"/>
          <w:sz w:val="24"/>
          <w:szCs w:val="24"/>
          <w:lang w:val="hr-HR"/>
        </w:rPr>
      </w:pPr>
      <w:r w:rsidRPr="00996E27">
        <w:rPr>
          <w:color w:val="000000"/>
          <w:sz w:val="24"/>
          <w:szCs w:val="24"/>
          <w:lang w:val="hr-HR"/>
        </w:rPr>
        <w:t>Protiv ovog rješenja dopuštena je žalba Visokom trgovačkom sudu RH. Žalba se podnosi putem ovog suda u dva primjerka i to u roku od 8 dana računajući od dana dostave ovog rješenja.</w:t>
      </w: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E61B6" w:rsidP="005E61B6" w:rsidR="005E61B6" w:rsidRPr="00996E2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D25346" w:rsidP="00E82D09" w:rsidR="00D25346" w:rsidRPr="00D25346">
      <w:pPr>
        <w:rPr>
          <w:sz w:val="24"/>
          <w:szCs w:val="24"/>
        </w:rPr>
      </w:pP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>
        <w:rPr>
          <w:b/>
          <w:color w:val="000000"/>
          <w:szCs w:val="24"/>
        </w:rPr>
        <w:tab/>
      </w:r>
      <w:r w:rsidRPr="00D25346">
        <w:rPr>
          <w:sz w:val="24"/>
          <w:szCs w:val="24"/>
        </w:rPr>
        <w:t>Za točnost otpravka</w:t>
      </w:r>
    </w:p>
    <w:p w:rsidRDefault="00D25346" w:rsidP="00E82D09" w:rsidR="00D25346" w:rsidRPr="00D25346">
      <w:pPr>
        <w:rPr>
          <w:sz w:val="24"/>
          <w:szCs w:val="24"/>
        </w:rPr>
      </w:pP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</w:r>
      <w:r w:rsidRPr="00D25346">
        <w:rPr>
          <w:sz w:val="24"/>
          <w:szCs w:val="24"/>
        </w:rPr>
        <w:tab/>
        <w:t>Monika Topolovec</w:t>
      </w:r>
    </w:p>
    <w:p w:rsidRDefault="005E61B6" w:rsidP="00D25346" w:rsidR="005E61B6" w:rsidRPr="00D25346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1717A4" w:rsidR="001717A4" w:rsidRPr="00996E27">
      <w:pPr>
        <w:rPr>
          <w:sz w:val="24"/>
          <w:szCs w:val="24"/>
        </w:rPr>
      </w:pPr>
    </w:p>
    <w:sectPr w:rsidR="001717A4" w:rsidRPr="00996E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1B6" w:rsidP="005E61B6" w:rsidR="005E61B6">
      <w:r>
        <w:separator/>
      </w:r>
    </w:p>
  </w:endnote>
  <w:endnote w:id="0" w:type="continuationSeparator">
    <w:p w:rsidRDefault="005E61B6" w:rsidP="005E61B6" w:rsidR="005E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1B6" w:rsidP="005E61B6" w:rsidR="005E61B6">
      <w:r>
        <w:separator/>
      </w:r>
    </w:p>
  </w:footnote>
  <w:footnote w:id="0" w:type="continuationSeparator">
    <w:p w:rsidRDefault="005E61B6" w:rsidP="005E61B6" w:rsidR="005E6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2898941"/>
      <w:docPartObj>
        <w:docPartGallery w:val="Page Numbers (Top of Page)"/>
        <w:docPartUnique/>
      </w:docPartObj>
    </w:sdtPr>
    <w:sdtEndPr/>
    <w:sdtContent>
      <w:p w:rsidRDefault="005E61B6" w:rsidR="005E61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650" w:rsidRPr="00A23650">
          <w:rPr>
            <w:noProof/>
            <w:lang w:val="hr-HR"/>
          </w:rPr>
          <w:t>1</w:t>
        </w:r>
        <w:r>
          <w:fldChar w:fldCharType="end"/>
        </w:r>
      </w:p>
      <w:p w:rsidRDefault="005E61B6" w:rsidP="005E61B6" w:rsidR="005E61B6">
        <w:pPr>
          <w:pStyle w:val="Zaglavlje"/>
          <w:jc w:val="right"/>
        </w:pPr>
        <w:r>
          <w:rPr>
            <w:b/>
            <w:sz w:val="24"/>
            <w:szCs w:val="24"/>
          </w:rPr>
          <w:t>28. St-4244/16</w:t>
        </w:r>
      </w:p>
    </w:sdtContent>
  </w:sdt>
  <w:p w:rsidRDefault="00A23650" w:rsidR="00CD02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C03444"/>
    <w:multiLevelType w:val="hybridMultilevel"/>
    <w:tmpl w:val="03C86D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A04F5A"/>
    <w:multiLevelType w:val="hybridMultilevel"/>
    <w:tmpl w:val="C5724BFA"/>
    <w:lvl w:tplc="8E002F82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1B6"/>
    <w:rsid w:val="000C06B0"/>
    <w:rsid w:val="00126135"/>
    <w:rsid w:val="001717A4"/>
    <w:rsid w:val="001D3701"/>
    <w:rsid w:val="002C236F"/>
    <w:rsid w:val="00326CFC"/>
    <w:rsid w:val="003740C3"/>
    <w:rsid w:val="00415045"/>
    <w:rsid w:val="004D69C2"/>
    <w:rsid w:val="0052677D"/>
    <w:rsid w:val="005E61B6"/>
    <w:rsid w:val="00996E27"/>
    <w:rsid w:val="00A23650"/>
    <w:rsid w:val="00B46B6C"/>
    <w:rsid w:val="00B81D79"/>
    <w:rsid w:val="00CB57A1"/>
    <w:rsid w:val="00D25346"/>
    <w:rsid w:val="00E6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1B6"/>
    <w:pPr>
      <w:spacing w:lineRule="auto" w:line="240" w:after="0"/>
    </w:pPr>
    <w:rPr>
      <w:rFonts w:cs="Times New Roman" w:eastAsia="Times New Roman"/>
      <w:sz w:val="20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61B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5E61B6"/>
    <w:rPr>
      <w:rFonts w:cs="Times New Roman" w:eastAsia="Times New Roman" w:hAnsi="Cambria" w:ascii="Cambria"/>
      <w:b/>
      <w:bCs/>
      <w:i/>
      <w:iCs/>
      <w:sz w:val="28"/>
      <w:szCs w:val="28"/>
      <w:lang w:eastAsia="hr-HR" w:val="en-AU"/>
    </w:rPr>
  </w:style>
  <w:style w:styleId="Naslov" w:type="paragraph">
    <w:name w:val="Title"/>
    <w:basedOn w:val="Normal"/>
    <w:link w:val="NaslovChar"/>
    <w:qFormat/>
    <w:rsid w:val="005E61B6"/>
    <w:pPr>
      <w:jc w:val="center"/>
    </w:pPr>
    <w:rPr>
      <w:rFonts w:hAnsi="Tahoma" w:ascii="Tahoma"/>
      <w:b/>
      <w:color w:val="0000FF"/>
      <w:sz w:val="24"/>
      <w:lang w:val="hr-HR"/>
    </w:rPr>
  </w:style>
  <w:style w:customStyle="true" w:styleId="NaslovChar" w:type="character">
    <w:name w:val="Naslov Char"/>
    <w:basedOn w:val="Zadanifontodlomka"/>
    <w:link w:val="Naslov"/>
    <w:rsid w:val="005E61B6"/>
    <w:rPr>
      <w:rFonts w:cs="Times New Roman" w:eastAsia="Times New Roman" w:hAnsi="Tahoma" w:ascii="Tahoma"/>
      <w:b/>
      <w:color w:val="0000FF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E61B6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5E61B6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61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61B6"/>
    <w:rPr>
      <w:rFonts w:cs="Times New Roman" w:eastAsia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5E61B6"/>
    <w:pPr>
      <w:overflowPunct w:val="false"/>
      <w:autoSpaceDE w:val="false"/>
      <w:autoSpaceDN w:val="false"/>
      <w:adjustRightInd w:val="false"/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1B6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E61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61B6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B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B6C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B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B6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1B6"/>
    <w:pPr>
      <w:spacing w:after="0" w:line="240" w:lineRule="auto"/>
    </w:pPr>
    <w:rPr>
      <w:rFonts w:cs="Times New Roman" w:eastAsia="Times New Roman"/>
      <w:sz w:val="20"/>
      <w:szCs w:val="20"/>
      <w:lang w:eastAsia="hr-HR"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61B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5E61B6"/>
    <w:rPr>
      <w:rFonts w:ascii="Cambria" w:cs="Times New Roman" w:eastAsia="Times New Roman" w:hAnsi="Cambria"/>
      <w:b/>
      <w:bCs/>
      <w:i/>
      <w:iCs/>
      <w:sz w:val="28"/>
      <w:szCs w:val="28"/>
      <w:lang w:eastAsia="hr-HR" w:val="en-AU"/>
    </w:rPr>
  </w:style>
  <w:style w:styleId="Naslov" w:type="paragraph">
    <w:name w:val="Title"/>
    <w:basedOn w:val="Normal"/>
    <w:link w:val="NaslovChar"/>
    <w:qFormat/>
    <w:rsid w:val="005E61B6"/>
    <w:pPr>
      <w:jc w:val="center"/>
    </w:pPr>
    <w:rPr>
      <w:rFonts w:ascii="Tahoma" w:hAnsi="Tahoma"/>
      <w:b/>
      <w:color w:val="0000FF"/>
      <w:sz w:val="24"/>
      <w:lang w:val="hr-HR"/>
    </w:rPr>
  </w:style>
  <w:style w:customStyle="1" w:styleId="NaslovChar" w:type="character">
    <w:name w:val="Naslov Char"/>
    <w:basedOn w:val="Zadanifontodlomka"/>
    <w:link w:val="Naslov"/>
    <w:rsid w:val="005E61B6"/>
    <w:rPr>
      <w:rFonts w:ascii="Tahoma" w:cs="Times New Roman" w:eastAsia="Times New Roman" w:hAnsi="Tahoma"/>
      <w:b/>
      <w:color w:val="0000FF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E61B6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5E61B6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61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61B6"/>
    <w:rPr>
      <w:rFonts w:cs="Times New Roman" w:eastAsia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5E61B6"/>
    <w:pPr>
      <w:overflowPunct w:val="0"/>
      <w:autoSpaceDE w:val="0"/>
      <w:autoSpaceDN w:val="0"/>
      <w:adjustRightInd w:val="0"/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1B6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E61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61B6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B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B6C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B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B6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  <item>Jozo Brčić</item>
    </izvorni_sadrzaj>
    <derivirana_varijabla naziv="DomainObject.Predmet.OstaliListFormated_1">
      <item>TOMISLAV HRKAĆ punomoćnik sudionika u postupku BET-CON d.o.o.</item>
      <item>Jozo Brčić</item>
    </derivirana_varijabla>
  </DomainObject.Predmet.OstaliListFormated>
  <DomainObject.Predmet.OstaliListFormatedOIB>
    <izvorni_sadrzaj>
      <item>TOMISLAV HRKAĆ, OIB 83642845013 punomoćnik sudionika u postupku BET-CON d.o.o.</item>
      <item>Jozo Brčić, OIB 08987900956</item>
    </izvorni_sadrzaj>
    <derivirana_varijabla naziv="DomainObject.Predmet.OstaliListFormatedOIB_1">
      <item>TOMISLAV HRKAĆ, OIB 83642845013 punomoćnik sudionika u postupku BET-CON d.o.o.</item>
      <item>Jozo Brčić, OIB 08987900956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  <item>Jozo Brčić, Horvaćanska Cesta 146a, 10000 Zagreb</item>
    </izvorni_sadrzaj>
    <derivirana_varijabla naziv="DomainObject.Predmet.OstaliListFormatedWithAdress_1">
      <item>TOMISLAV HRKAĆ, Jurjevski Hrast 11, 10410 Velika Gorica punomoćnik sudionika u postupku BET-CON d.o.o.</item>
      <item>Jozo Brčić, Horvaćanska Cesta 146a, 10000 Zagreb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  <item>Jozo Brčić, OIB 08987900956, Horvaćanska Cesta 146a, 10000 Zagreb</item>
    </izvorni_sadrzaj>
    <derivirana_varijabla naziv="DomainObject.Predmet.OstaliListFormatedWithAdressOIB_1">
      <item>TOMISLAV HRKAĆ, OIB 83642845013, Jurjevski Hrast 11, 10410 Velika Gorica punomoćnik sudionika u postupku BET-CON d.o.o.</item>
      <item>Jozo Brčić, OIB 08987900956, Horvaćanska Cesta 146a, 10000 Zagreb</item>
    </derivirana_varijabla>
  </DomainObject.Predmet.OstaliListFormatedWithAdressOIB>
  <DomainObject.Predmet.OstaliListNazivFormated>
    <izvorni_sadrzaj>
      <item>TOMISLAV HRKAĆ</item>
      <item>Jozo Brčić</item>
    </izvorni_sadrzaj>
    <derivirana_varijabla naziv="DomainObject.Predmet.OstaliListNazivFormated_1">
      <item>TOMISLAV HRKAĆ</item>
      <item>Jozo Brčić</item>
    </derivirana_varijabla>
  </DomainObject.Predmet.OstaliListNazivFormated>
  <DomainObject.Predmet.OstaliListNazivFormatedOIB>
    <izvorni_sadrzaj>
      <item>TOMISLAV HRKAĆ, OIB 83642845013</item>
      <item>Jozo Brčić, OIB 08987900956</item>
    </izvorni_sadrzaj>
    <derivirana_varijabla naziv="DomainObject.Predmet.OstaliListNazivFormatedOIB_1">
      <item>TOMISLAV HRKAĆ, OIB 83642845013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  <item>Jozo Brčić</item>
    </izvorni_sadrzaj>
    <derivirana_varijabla naziv="DomainObject.Predmet.SudioniciListNaziv_1">
      <item>FINA Regionalni centar Zagreb</item>
      <item>BET-CON d.o.o.</item>
      <item>TOMISLAV HRKAĆ</item>
      <item>Tomislav Hrkać</item>
      <item>Jozo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  <item>, OIB 08987900956</item>
    </izvorni_sadrzaj>
    <derivirana_varijabla naziv="DomainObject.Predmet.SudioniciListNazivOIB_1">
      <item>, OIB 85821130368</item>
      <item>, OIB 19717341727</item>
      <item>, OIB 83642845013</item>
      <item>, OIB 83642845013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2018.</izvorni_sadrzaj>
    <derivirana_varijabla naziv="DomainObject.Predmet.DatumZadnjeOdrzaneSudskeRadnje_1">20.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St-4244/2016-41</izvorni_sadrzaj>
    <derivirana_varijabla naziv="DomainObject.PredzadnjaOdlukaIzPredmeta.Oznaka_1">St-4244/2016-41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4220</properties:Characters>
  <properties:Lines>107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2019-04-24T07:40:00Z</dcterms:created>
  <dc:creator>Monika Topolovec</dc:creator>
  <cp:lastModifiedBy>Monika Topolovec</cp:lastModifiedBy>
  <cp:lastPrinted>2019-04-24T08:29:00Z</cp:lastPrinted>
  <dcterms:modified xmlns:xsi="http://www.w3.org/2001/XMLSchema-instance" xsi:type="dcterms:W3CDTF">2019-04-24T08:51:00Z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(4244-16-dosuda-Predrag Mihaljević.docx)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