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d2c8" w14:paraId="d62d2c8" w:rsidRDefault="00B84870" w:rsidP="00B84870" w:rsidR="00B8487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B84870" w:rsidP="00B84870" w:rsidR="00B84870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B84870" w:rsidP="00B84870" w:rsidR="00B84870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B84870" w:rsidP="00B84870" w:rsidR="00B84870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B84870" w:rsidP="00B84870" w:rsidR="00B84870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St-6313/2015</w:t>
      </w:r>
    </w:p>
    <w:p w:rsidRDefault="00B84870" w:rsidP="00B84870" w:rsidR="00B84870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B84870" w:rsidP="00B84870" w:rsidR="00B84870">
      <w:pPr>
        <w:jc w:val="center"/>
        <w:rPr>
          <w:rFonts w:hAnsi="Times New Roman" w:ascii="Times New Roman"/>
          <w:szCs w:val="24"/>
          <w:lang w:val="hr-HR"/>
        </w:rPr>
      </w:pPr>
    </w:p>
    <w:p w:rsidRDefault="00B84870" w:rsidP="00B84870" w:rsidR="00B84870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84870" w:rsidP="00B84870" w:rsidR="00B84870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84870" w:rsidP="00B84870" w:rsidR="00B84870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84870" w:rsidP="00B84870" w:rsidR="00B84870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84870" w:rsidP="00B84870" w:rsidR="00B84870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SOJA-ZAGREB d.o.o., OIB: 24438565995, Zagreb, Hrvoja Macanovića 37,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19.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B84870" w:rsidP="00B84870" w:rsidR="00B8487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B84870" w:rsidP="00B84870" w:rsidR="00B84870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B84870" w:rsidP="00B84870" w:rsidR="00B84870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84870" w:rsidP="00B84870" w:rsidR="00B8487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SOJA-ZAGREB d.o.o., OIB: 24438565995, Zagreb, Hrvoja Macanovića 37.</w:t>
      </w:r>
    </w:p>
    <w:p w:rsidRDefault="00B84870" w:rsidP="00B84870" w:rsidR="00B8487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84870" w:rsidP="00B84870" w:rsidR="00B84870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19. travnja 2016. godine u 14 sati i 20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84870" w:rsidP="00B84870" w:rsidR="00B8487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84870" w:rsidP="00B84870" w:rsidR="00B84870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Hrvoje Kraljičković, OIB: 63875916042 , iz Zagreba, Trg hrvatskih velikana 4.</w:t>
      </w:r>
    </w:p>
    <w:p w:rsidRDefault="00B84870" w:rsidP="00B84870" w:rsidR="00B84870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84870" w:rsidP="00B84870" w:rsidR="00B8487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53B1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SOJA-ZAGREB d.o.o., OIB: 24438565995, Zagreb, Hrvoja Macanovića 37.</w:t>
      </w:r>
    </w:p>
    <w:p w:rsidRDefault="00B84870" w:rsidP="00B84870" w:rsidR="00B8487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84870" w:rsidP="00B84870" w:rsidR="00B84870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B84870" w:rsidP="00B84870" w:rsidR="00B84870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84870" w:rsidP="00B84870" w:rsidR="00B8487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B84870" w:rsidP="00B84870" w:rsidR="00B8487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B84870" w:rsidP="00B84870" w:rsidR="00B8487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B84870" w:rsidP="00B84870" w:rsidR="00B84870">
      <w:pPr>
        <w:jc w:val="both"/>
        <w:rPr>
          <w:rFonts w:hAnsi="Times New Roman" w:ascii="Times New Roman"/>
          <w:lang w:val="hr-HR"/>
        </w:rPr>
      </w:pPr>
    </w:p>
    <w:p w:rsidRDefault="00B84870" w:rsidP="00B84870" w:rsidR="00B84870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B84870" w:rsidP="00B84870" w:rsidR="00B84870">
      <w:pPr>
        <w:jc w:val="both"/>
        <w:rPr>
          <w:rFonts w:hAnsi="Times New Roman" w:ascii="Times New Roman"/>
        </w:rPr>
      </w:pPr>
    </w:p>
    <w:p w:rsidRDefault="00B84870" w:rsidP="00B84870" w:rsidR="00B84870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84870" w:rsidP="00B84870" w:rsidR="00B8487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84870" w:rsidP="00B84870" w:rsidR="00B84870">
      <w:pPr>
        <w:jc w:val="both"/>
        <w:rPr>
          <w:rFonts w:hAnsi="Times New Roman" w:ascii="Times New Roman"/>
          <w:lang w:val="hr-HR"/>
        </w:rPr>
      </w:pPr>
    </w:p>
    <w:p w:rsidRDefault="00B84870" w:rsidP="00B84870" w:rsidR="00B84870">
      <w:pPr>
        <w:jc w:val="both"/>
        <w:rPr>
          <w:rFonts w:hAnsi="Times New Roman" w:ascii="Times New Roman"/>
          <w:lang w:val="hr-HR"/>
        </w:rPr>
      </w:pPr>
    </w:p>
    <w:p w:rsidRDefault="00B84870" w:rsidP="00B84870" w:rsidR="00B8487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19. travnja 2016. godine</w:t>
      </w:r>
    </w:p>
    <w:p w:rsidRDefault="00B84870" w:rsidP="00B84870" w:rsidR="00B84870">
      <w:pPr>
        <w:jc w:val="center"/>
        <w:rPr>
          <w:rFonts w:hAnsi="Times New Roman" w:ascii="Times New Roman"/>
          <w:lang w:val="hr-HR"/>
        </w:rPr>
      </w:pPr>
    </w:p>
    <w:p w:rsidRDefault="00B84870" w:rsidP="00B84870" w:rsidR="00B84870">
      <w:pPr>
        <w:jc w:val="center"/>
        <w:rPr>
          <w:rFonts w:hAnsi="Times New Roman" w:ascii="Times New Roman"/>
          <w:lang w:val="hr-HR"/>
        </w:rPr>
      </w:pPr>
    </w:p>
    <w:p w:rsidRDefault="00B84870" w:rsidP="00B84870" w:rsidR="00B8487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84870" w:rsidP="00B84870" w:rsidR="00B8487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B84870" w:rsidP="00B84870" w:rsidR="00B8487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B84870" w:rsidP="00B84870" w:rsidR="00B84870">
      <w:pPr>
        <w:jc w:val="both"/>
        <w:rPr>
          <w:rFonts w:hAnsi="Times New Roman" w:ascii="Times New Roman"/>
          <w:szCs w:val="24"/>
          <w:lang w:val="hr-HR"/>
        </w:rPr>
      </w:pPr>
    </w:p>
    <w:p w:rsidRDefault="00B84870" w:rsidP="00B84870" w:rsidR="00B8487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B84870" w:rsidP="00B84870" w:rsidR="00B84870" w:rsidRPr="000B71F4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84870" w:rsidP="00B84870" w:rsidR="00B84870">
      <w:pPr>
        <w:jc w:val="both"/>
        <w:rPr>
          <w:rFonts w:hAnsi="Times New Roman" w:ascii="Times New Roman"/>
        </w:rPr>
      </w:pPr>
    </w:p>
    <w:p w:rsidRDefault="00B84870" w:rsidP="00B84870" w:rsidR="00B8487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84870" w:rsidP="00B84870" w:rsidR="00B8487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B84870" w:rsidP="00B84870" w:rsidR="00B84870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B84870" w:rsidP="00B84870" w:rsidR="00B84870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84870" w:rsidP="00B84870" w:rsidR="00B84870" w:rsidRPr="00D44D4F">
      <w:pPr>
        <w:jc w:val="center"/>
        <w:rPr>
          <w:sz w:val="32"/>
          <w:u w:val="single"/>
          <w:lang w:val="hr-HR"/>
        </w:rPr>
      </w:pPr>
    </w:p>
    <w:p w:rsidRDefault="00B84870" w:rsidP="00B84870" w:rsidR="00B84870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F23" w:rsidR="00000000">
      <w:r>
        <w:separator/>
      </w:r>
    </w:p>
  </w:endnote>
  <w:endnote w:id="0" w:type="continuationSeparator">
    <w:p w:rsidRDefault="00A80F2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F23" w:rsidR="00000000">
      <w:r>
        <w:separator/>
      </w:r>
    </w:p>
  </w:footnote>
  <w:footnote w:id="0" w:type="continuationSeparator">
    <w:p w:rsidRDefault="00A80F2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84870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St-6313/2015</w:t>
        </w:r>
      </w:p>
    </w:sdtContent>
  </w:sdt>
  <w:p w:rsidRDefault="00B84870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870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A80F23" w:rsidP="00840E3D" w:rsidR="00840E3D">
    <w:pPr>
      <w:pStyle w:val="Zaglavlje"/>
      <w:rPr>
        <w:lang w:val="hr-HR"/>
      </w:rPr>
    </w:pPr>
  </w:p>
  <w:p w:rsidRDefault="00B8487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B84870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EC0"/>
    <w:rsid w:val="00135025"/>
    <w:rsid w:val="00181F4E"/>
    <w:rsid w:val="00512EC0"/>
    <w:rsid w:val="00A80F23"/>
    <w:rsid w:val="00B84870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4870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848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4870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B8487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48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487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80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F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F2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F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F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4870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848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4870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B8487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48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487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80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F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F2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F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F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6313</izvorni_sadrzaj>
    <derivirana_varijabla naziv="DomainObject.Predmet.Broj_1">6313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St-6313/2015</izvorni_sadrzaj>
    <derivirana_varijabla naziv="DomainObject.Predmet.OznakaBroj_1">St-6313/2015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SOJA-ZAGREB d.o.o. zastupanog po punomoćniku Boris Rak</izvorni_sadrzaj>
    <derivirana_varijabla naziv="DomainObject.Predmet.ProtustrankaFormated_1">  SOJA-ZAGREB d.o.o. zastupanog po punomoćniku Boris Rak</derivirana_varijabla>
  </DomainObject.Predmet.ProtustrankaFormated>
  <DomainObject.Predmet.ProtustrankaFormatedOIB>
    <izvorni_sadrzaj>  SOJA-ZAGREB d.o.o., OIB 24438565995 zastupanog po punomoćniku Boris Rak</izvorni_sadrzaj>
    <derivirana_varijabla naziv="DomainObject.Predmet.ProtustrankaFormatedOIB_1">  SOJA-ZAGREB d.o.o., OIB 24438565995 zastupanog po punomoćniku Boris Rak</derivirana_varijabla>
  </DomainObject.Predmet.ProtustrankaFormatedOIB>
  <DomainObject.Predmet.ProtustrankaFormatedWithAdress>
    <izvorni_sadrzaj> SOJA-ZAGREB d.o.o., Hrvoja Macanovića 37, 10000 Zagreb zastupanog po punomoćniku Boris Rak</izvorni_sadrzaj>
    <derivirana_varijabla naziv="DomainObject.Predmet.ProtustrankaFormatedWithAdress_1"> SOJA-ZAGREB d.o.o., Hrvoja Macanovića 37, 10000 Zagreb zastupanog po punomoćniku Boris Rak</derivirana_varijabla>
  </DomainObject.Predmet.ProtustrankaFormatedWithAdress>
  <DomainObject.Predmet.ProtustrankaFormatedWithAdressOIB>
    <izvorni_sadrzaj> SOJA-ZAGREB d.o.o., OIB 24438565995, Hrvoja Macanovića 37, 10000 Zagreb zastupanog po punomoćniku Boris Rak</izvorni_sadrzaj>
    <derivirana_varijabla naziv="DomainObject.Predmet.ProtustrankaFormatedWithAdressOIB_1"> SOJA-ZAGREB d.o.o., OIB 24438565995, Hrvoja Macanovića 37, 10000 Zagreb zastupanog po punomoćniku Boris Rak</derivirana_varijabla>
  </DomainObject.Predmet.ProtustrankaFormatedWithAdressOIB>
  <DomainObject.Predmet.ProtustrankaWithAdress>
    <izvorni_sadrzaj>SOJA-ZAGREB d.o.o. Hrvoja Macanovića 37, 10000 Zagreb</izvorni_sadrzaj>
    <derivirana_varijabla naziv="DomainObject.Predmet.ProtustrankaWithAdress_1">SOJA-ZAGREB d.o.o. Hrvoja Macanovića 37, 10000 Zagreb</derivirana_varijabla>
  </DomainObject.Predmet.ProtustrankaWithAdress>
  <DomainObject.Predmet.ProtustrankaWithAdressOIB>
    <izvorni_sadrzaj>SOJA-ZAGREB d.o.o., OIB 24438565995, Hrvoja Macanovića 37, 10000 Zagreb</izvorni_sadrzaj>
    <derivirana_varijabla naziv="DomainObject.Predmet.ProtustrankaWithAdressOIB_1">SOJA-ZAGREB d.o.o., OIB 24438565995, Hrvoja Macanovića 37, 10000 Zagreb</derivirana_varijabla>
  </DomainObject.Predmet.ProtustrankaWithAdressOIB>
  <DomainObject.Predmet.ProtustrankaNazivFormated>
    <izvorni_sadrzaj>SOJA-ZAGREB d.o.o.</izvorni_sadrzaj>
    <derivirana_varijabla naziv="DomainObject.Predmet.ProtustrankaNazivFormated_1">SOJA-ZAGREB d.o.o.</derivirana_varijabla>
  </DomainObject.Predmet.ProtustrankaNazivFormated>
  <DomainObject.Predmet.ProtustrankaNazivFormatedOIB>
    <izvorni_sadrzaj>SOJA-ZAGREB d.o.o., OIB 24438565995</izvorni_sadrzaj>
    <derivirana_varijabla naziv="DomainObject.Predmet.ProtustrankaNazivFormatedOIB_1">SOJA-ZAGREB d.o.o., OIB 24438565995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SOJA-ZAGREB d.o.o. zastupanog po punomoćniku Boris Rak</item>
    </izvorni_sadrzaj>
    <derivirana_varijabla naziv="DomainObject.Predmet.ProtuStrankaListFormated_1">
      <item>SOJA-ZAGREB d.o.o. zastupanog po punomoćniku Boris Rak</item>
    </derivirana_varijabla>
  </DomainObject.Predmet.ProtuStrankaListFormated>
  <DomainObject.Predmet.ProtuStrankaListFormatedOIB>
    <izvorni_sadrzaj>
      <item>SOJA-ZAGREB d.o.o., OIB 24438565995 zastupanog po punomoćniku Boris Rak</item>
    </izvorni_sadrzaj>
    <derivirana_varijabla naziv="DomainObject.Predmet.ProtuStrankaListFormatedOIB_1">
      <item>SOJA-ZAGREB d.o.o., OIB 24438565995 zastupanog po punomoćniku Boris Rak</item>
    </derivirana_varijabla>
  </DomainObject.Predmet.ProtuStrankaListFormatedOIB>
  <DomainObject.Predmet.ProtuStrankaListFormatedWithAdress>
    <izvorni_sadrzaj>
      <item>SOJA-ZAGREB d.o.o., Hrvoja Macanovića 37, 10000 Zagreb zastupanog po punomoćniku Boris Rak</item>
    </izvorni_sadrzaj>
    <derivirana_varijabla naziv="DomainObject.Predmet.ProtuStrankaListFormatedWithAdress_1">
      <item>SOJA-ZAGREB d.o.o., Hrvoja Macanovića 37, 10000 Zagreb zastupanog po punomoćniku Boris Rak</item>
    </derivirana_varijabla>
  </DomainObject.Predmet.ProtuStrankaListFormatedWithAdress>
  <DomainObject.Predmet.ProtuStrankaListFormatedWithAdressOIB>
    <izvorni_sadrzaj>
      <item>SOJA-ZAGREB d.o.o., OIB 24438565995, Hrvoja Macanovića 37, 10000 Zagreb zastupanog po punomoćniku Boris Rak</item>
    </izvorni_sadrzaj>
    <derivirana_varijabla naziv="DomainObject.Predmet.ProtuStrankaListFormatedWithAdressOIB_1">
      <item>SOJA-ZAGREB d.o.o., OIB 24438565995, Hrvoja Macanovića 37, 10000 Zagreb zastupanog po punomoćniku Boris Rak</item>
    </derivirana_varijabla>
  </DomainObject.Predmet.ProtuStrankaListFormatedWithAdressOIB>
  <DomainObject.Predmet.ProtuStrankaListNazivFormated>
    <izvorni_sadrzaj>
      <item>SOJA-ZAGREB d.o.o.</item>
    </izvorni_sadrzaj>
    <derivirana_varijabla naziv="DomainObject.Predmet.ProtuStrankaListNazivFormated_1">
      <item>SOJA-ZAGREB d.o.o.</item>
    </derivirana_varijabla>
  </DomainObject.Predmet.ProtuStrankaListNazivFormated>
  <DomainObject.Predmet.ProtuStrankaListNazivFormatedOIB>
    <izvorni_sadrzaj>
      <item>SOJA-ZAGREB d.o.o., OIB 24438565995</item>
    </izvorni_sadrzaj>
    <derivirana_varijabla naziv="DomainObject.Predmet.ProtuStrankaListNazivFormatedOIB_1">
      <item>SOJA-ZAGREB d.o.o., OIB 24438565995</item>
    </derivirana_varijabla>
  </DomainObject.Predmet.ProtuStrankaListNazivFormatedOIB>
  <DomainObject.Predmet.OstaliListFormated>
    <izvorni_sadrzaj>
      <item>Boris Rak punomoćnik sudionika u postupku SOJA-ZAGREB d.o.o.</item>
    </izvorni_sadrzaj>
    <derivirana_varijabla naziv="DomainObject.Predmet.OstaliListFormated_1">
      <item>Boris Rak punomoćnik sudionika u postupku SOJA-ZAGREB d.o.o.</item>
    </derivirana_varijabla>
  </DomainObject.Predmet.OstaliListFormated>
  <DomainObject.Predmet.OstaliListFormatedOIB>
    <izvorni_sadrzaj>
      <item>Boris Rak, OIB 98814216103 punomoćnik sudionika u postupku SOJA-ZAGREB d.o.o.</item>
    </izvorni_sadrzaj>
    <derivirana_varijabla naziv="DomainObject.Predmet.OstaliListFormatedOIB_1">
      <item>Boris Rak, OIB 98814216103 punomoćnik sudionika u postupku SOJA-ZAGREB d.o.o.</item>
    </derivirana_varijabla>
  </DomainObject.Predmet.OstaliListFormatedOIB>
  <DomainObject.Predmet.OstaliListFormatedWithAdress>
    <izvorni_sadrzaj>
      <item>Boris Rak, Rakovo selo 64, 22000 Dubrava Kod Šibenika punomoćnik sudionika u postupku SOJA-ZAGREB d.o.o.</item>
    </izvorni_sadrzaj>
    <derivirana_varijabla naziv="DomainObject.Predmet.OstaliListFormatedWithAdress_1">
      <item>Boris Rak, Rakovo selo 64, 22000 Dubrava Kod Šibenika punomoćnik sudionika u postupku SOJA-ZAGREB d.o.o.</item>
    </derivirana_varijabla>
  </DomainObject.Predmet.OstaliListFormatedWithAdress>
  <DomainObject.Predmet.OstaliListFormatedWithAdressOIB>
    <izvorni_sadrzaj>
      <item>Boris Rak, OIB 98814216103, Rakovo selo 64, 22000 Dubrava Kod Šibenika punomoćnik sudionika u postupku SOJA-ZAGREB d.o.o.</item>
    </izvorni_sadrzaj>
    <derivirana_varijabla naziv="DomainObject.Predmet.OstaliListFormatedWithAdressOIB_1">
      <item>Boris Rak, OIB 98814216103, Rakovo selo 64, 22000 Dubrava Kod Šibenika punomoćnik sudionika u postupku SOJA-ZAGREB d.o.o.</item>
    </derivirana_varijabla>
  </DomainObject.Predmet.OstaliListFormatedWithAdressOIB>
  <DomainObject.Predmet.OstaliListNazivFormated>
    <izvorni_sadrzaj>
      <item>Boris Rak</item>
    </izvorni_sadrzaj>
    <derivirana_varijabla naziv="DomainObject.Predmet.OstaliListNazivFormated_1">
      <item>Boris Rak</item>
    </derivirana_varijabla>
  </DomainObject.Predmet.OstaliListNazivFormated>
  <DomainObject.Predmet.OstaliListNazivFormatedOIB>
    <izvorni_sadrzaj>
      <item>Boris Rak, OIB 98814216103</item>
    </izvorni_sadrzaj>
    <derivirana_varijabla naziv="DomainObject.Predmet.OstaliListNazivFormatedOIB_1">
      <item>Boris Rak, OIB 98814216103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SOJA-ZAGREB d.o.o.</izvorni_sadrzaj>
    <derivirana_varijabla naziv="DomainObject.Predmet.ProtustrankaIDrugi_1">SOJA-ZAGREB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SOJA-ZAGREB d.o.o., OIB 24438565995, Hrvoja Macanovića 37, 10000 Zagreb</izvorni_sadrzaj>
    <derivirana_varijabla naziv="DomainObject.Predmet.ProtustrankaIDrugiAdressOIB_1">SOJA-ZAGREB d.o.o., OIB 24438565995, Hrvoja Macanovića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SOJA-ZAGREB d.o.o.</item>
      <item>Boris Rak</item>
    </izvorni_sadrzaj>
    <derivirana_varijabla naziv="DomainObject.Predmet.SudioniciListNaziv_1">
      <item>FINA Regionalni centar Zagreb</item>
      <item>SOJA-ZAGREB d.o.o.</item>
      <item>Boris Rak</item>
    </derivirana_varijabla>
  </DomainObject.Predmet.SudioniciListNaziv>
  <DomainObject.Predmet.SudioniciListAdressOIB>
    <izvorni_sadrzaj>
      <item>FINA Regionalni centar Zagreb, OIB 85821130368, Trg svibanjskih žrtava 1995. 1,10000 Zagreb</item>
      <item>SOJA-ZAGREB d.o.o., OIB 24438565995, Hrvoja Macanovića 37,10000 Zagreb</item>
      <item>Boris Rak, OIB 98814216103, Rakovo selo 64,22000 Dubrava Kod Šibenika</item>
    </izvorni_sadrzaj>
    <derivirana_varijabla naziv="DomainObject.Predmet.SudioniciListAdressOIB_1">
      <item>FINA Regionalni centar Zagreb, OIB 85821130368, Trg svibanjskih žrtava 1995. 1,10000 Zagreb</item>
      <item>SOJA-ZAGREB d.o.o., OIB 24438565995, Hrvoja Macanovića 37,10000 Zagreb</item>
      <item>Boris Rak, OIB 98814216103, Rakovo selo 64,22000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24438565995</item>
      <item>, OIB 98814216103</item>
    </izvorni_sadrzaj>
    <derivirana_varijabla naziv="DomainObject.Predmet.SudioniciListNazivOIB_1">
      <item>, OIB 85821130368</item>
      <item>, OIB 24438565995</item>
      <item>, OIB 98814216103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1908</properties:Characters>
  <properties:Lines>68</properties:Lines>
  <properties:Paragraphs>25</properties:Paragraphs>
  <properties:TotalTime>0</properties:TotalTime>
  <properties:ScaleCrop>false</properties:ScaleCrop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2016-04-19T06:43:00Z</dcterms:created>
  <dc:creator>Marija Lukić</dc:creator>
  <dc:description/>
  <cp:keywords/>
  <cp:lastModifiedBy>Marija Lukić</cp:lastModifiedBy>
  <dcterms:modified xmlns:xsi="http://www.w3.org/2001/XMLSchema-instance" xsi:type="dcterms:W3CDTF">2016-04-19T06:43:00Z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