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0503" w14:paraId="61b0503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AC37E0">
        <w:t xml:space="preserve">GRADNJA FADIGA j.d.o.o. Poreč, </w:t>
      </w:r>
      <w:proofErr w:type="spellStart"/>
      <w:r w:rsidR="00AC37E0">
        <w:t>Dvigradska</w:t>
      </w:r>
      <w:proofErr w:type="spellEnd"/>
      <w:r w:rsidR="00AC37E0">
        <w:t xml:space="preserve"> 11, OIB: 11720372109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AC37E0">
        <w:t xml:space="preserve">GRADNJA FADIGA j.d.o.o. Poreč, </w:t>
      </w:r>
      <w:proofErr w:type="spellStart"/>
      <w:r w:rsidR="00AC37E0">
        <w:t>Dvigradska</w:t>
      </w:r>
      <w:proofErr w:type="spellEnd"/>
      <w:r w:rsidR="00AC37E0">
        <w:t xml:space="preserve"> 11, OIB: 11720372109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C37E0">
        <w:rPr>
          <w:sz w:val="23"/>
          <w:szCs w:val="23"/>
        </w:rPr>
        <w:t>213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dužnikom,na koje ročište nije nitko pristupio.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A72FA2">
        <w:rPr>
          <w:sz w:val="23"/>
          <w:szCs w:val="23"/>
        </w:rPr>
        <w:t>, v.r.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AC37E0">
      <w:t>213/2018-11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F7082"/>
    <w:rsid w:val="00346A61"/>
    <w:rsid w:val="003938AB"/>
    <w:rsid w:val="00462154"/>
    <w:rsid w:val="004A7039"/>
    <w:rsid w:val="004E6E5F"/>
    <w:rsid w:val="00513D3B"/>
    <w:rsid w:val="005F6AEA"/>
    <w:rsid w:val="00670401"/>
    <w:rsid w:val="006B5F3A"/>
    <w:rsid w:val="006C7A43"/>
    <w:rsid w:val="006F40B2"/>
    <w:rsid w:val="0070508C"/>
    <w:rsid w:val="00794B1E"/>
    <w:rsid w:val="007C6C1E"/>
    <w:rsid w:val="00880764"/>
    <w:rsid w:val="008911C9"/>
    <w:rsid w:val="0089704F"/>
    <w:rsid w:val="008A5B53"/>
    <w:rsid w:val="008A7FC8"/>
    <w:rsid w:val="008B17C9"/>
    <w:rsid w:val="008D7BC5"/>
    <w:rsid w:val="00904265"/>
    <w:rsid w:val="009517BB"/>
    <w:rsid w:val="00993913"/>
    <w:rsid w:val="0099571A"/>
    <w:rsid w:val="009C35CB"/>
    <w:rsid w:val="009E3A0B"/>
    <w:rsid w:val="00A5015F"/>
    <w:rsid w:val="00A56D91"/>
    <w:rsid w:val="00A72FA2"/>
    <w:rsid w:val="00AC37E0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FA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FA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FA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FA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FA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FA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FA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FA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FADIGA j.d.o.o. Poreč zastupanog po punomoćniku Vladimir Fadiga</izvorni_sadrzaj>
    <derivirana_varijabla naziv="DomainObject.Predmet.ProtustrankaFormated_1">  GRADNJA FADIGA j.d.o.o. Poreč zastupanog po punomoćniku Vladimir Fadiga</derivirana_varijabla>
  </DomainObject.Predmet.ProtustrankaFormated>
  <DomainObject.Predmet.ProtustrankaFormatedOIB>
    <izvorni_sadrzaj>  GRADNJA FADIGA j.d.o.o. Poreč, OIB 11720372109 zastupanog po punomoćniku Vladimir Fadiga</izvorni_sadrzaj>
    <derivirana_varijabla naziv="DomainObject.Predmet.ProtustrankaFormatedOIB_1">  GRADNJA FADIGA j.d.o.o. Poreč, OIB 11720372109 zastupanog po punomoćniku Vladimir Fadiga</derivirana_varijabla>
  </DomainObject.Predmet.ProtustrankaFormatedOIB>
  <DomainObject.Predmet.ProtustrankaFormatedWithAdress>
    <izvorni_sadrzaj> GRADNJA FADIGA j.d.o.o. Poreč, Dvigradska 11, 52440 Poreč zastupanog po punomoćniku Vladimir Fadiga</izvorni_sadrzaj>
    <derivirana_varijabla naziv="DomainObject.Predmet.ProtustrankaFormatedWithAdress_1"> GRADNJA FADIGA j.d.o.o. Poreč, Dvigradska 11, 52440 Poreč zastupanog po punomoćniku Vladimir Fadiga</derivirana_varijabla>
  </DomainObject.Predmet.ProtustrankaFormatedWithAdress>
  <DomainObject.Predmet.ProtustrankaFormatedWithAdressOIB>
    <izvorni_sadrzaj> GRADNJA FADIGA j.d.o.o. Poreč, OIB 11720372109, Dvigradska 11, 52440 Poreč zastupanog po punomoćniku Vladimir Fadiga</izvorni_sadrzaj>
    <derivirana_varijabla naziv="DomainObject.Predmet.ProtustrankaFormatedWithAdressOIB_1"> GRADNJA FADIGA j.d.o.o. Poreč, OIB 11720372109, Dvigradska 11, 52440 Poreč zastupanog po punomoćniku Vladimir Fadiga</derivirana_varijabla>
  </DomainObject.Predmet.ProtustrankaFormatedWithAdressOIB>
  <DomainObject.Predmet.ProtustrankaWithAdress>
    <izvorni_sadrzaj>GRADNJA FADIGA j.d.o.o. Poreč Dvigradska 11, 52440 Poreč</izvorni_sadrzaj>
    <derivirana_varijabla naziv="DomainObject.Predmet.ProtustrankaWithAdress_1">GRADNJA FADIGA j.d.o.o. Poreč Dvigradska 11, 52440 Poreč</derivirana_varijabla>
  </DomainObject.Predmet.ProtustrankaWithAdress>
  <DomainObject.Predmet.ProtustrankaWithAdressOIB>
    <izvorni_sadrzaj>GRADNJA FADIGA j.d.o.o. Poreč, OIB 11720372109, Dvigradska 11, 52440 Poreč</izvorni_sadrzaj>
    <derivirana_varijabla naziv="DomainObject.Predmet.ProtustrankaWithAdressOIB_1">GRADNJA FADIGA j.d.o.o. Poreč, OIB 11720372109, Dvigradska 11, 52440 Poreč</derivirana_varijabla>
  </DomainObject.Predmet.ProtustrankaWithAdressOIB>
  <DomainObject.Predmet.ProtustrankaNazivFormated>
    <izvorni_sadrzaj>GRADNJA FADIGA j.d.o.o. Poreč</izvorni_sadrzaj>
    <derivirana_varijabla naziv="DomainObject.Predmet.ProtustrankaNazivFormated_1">GRADNJA FADIGA j.d.o.o. Poreč</derivirana_varijabla>
  </DomainObject.Predmet.ProtustrankaNazivFormated>
  <DomainObject.Predmet.ProtustrankaNazivFormatedOIB>
    <izvorni_sadrzaj>GRADNJA FADIGA j.d.o.o. Poreč, OIB 11720372109</izvorni_sadrzaj>
    <derivirana_varijabla naziv="DomainObject.Predmet.ProtustrankaNazivFormatedOIB_1">GRADNJA FADIGA j.d.o.o. Poreč, OIB 11720372109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30419.67</izvorni_sadrzaj>
    <derivirana_varijabla naziv="DomainObject.Predmet.TrenutnaVrijednost_1">30419.67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GRADNJA FADIGA j.d.o.o. Poreč zastupanog po punomoćniku Vladimir Fadiga</item>
    </izvorni_sadrzaj>
    <derivirana_varijabla naziv="DomainObject.Predmet.ProtuStrankaListFormated_1">
      <item>GRADNJA FADIGA j.d.o.o. Poreč zastupanog po punomoćniku Vladimir Fadiga</item>
    </derivirana_varijabla>
  </DomainObject.Predmet.ProtuStrankaListFormated>
  <DomainObject.Predmet.ProtuStrankaListFormatedOIB>
    <izvorni_sadrzaj>
      <item>GRADNJA FADIGA j.d.o.o. Poreč, OIB 11720372109 zastupanog po punomoćniku Vladimir Fadiga</item>
    </izvorni_sadrzaj>
    <derivirana_varijabla naziv="DomainObject.Predmet.ProtuStrankaListFormatedOIB_1">
      <item>GRADNJA FADIGA j.d.o.o. Poreč, OIB 11720372109 zastupanog po punomoćniku Vladimir Fadiga</item>
    </derivirana_varijabla>
  </DomainObject.Predmet.ProtuStrankaListFormatedOIB>
  <DomainObject.Predmet.ProtuStrankaListFormatedWithAdress>
    <izvorni_sadrzaj>
      <item>GRADNJA FADIGA j.d.o.o. Poreč, Dvigradska 11, 52440 Poreč zastupanog po punomoćniku Vladimir Fadiga</item>
    </izvorni_sadrzaj>
    <derivirana_varijabla naziv="DomainObject.Predmet.ProtuStrankaListFormatedWithAdress_1">
      <item>GRADNJA FADIGA j.d.o.o. Poreč, Dvigradska 11, 52440 Poreč zastupanog po punomoćniku Vladimir Fadiga</item>
    </derivirana_varijabla>
  </DomainObject.Predmet.ProtuStrankaListFormatedWithAdress>
  <DomainObject.Predmet.ProtuStrankaListFormatedWithAdressOIB>
    <izvorni_sadrzaj>
      <item>GRADNJA FADIGA j.d.o.o. Poreč, OIB 11720372109, Dvigradska 11, 52440 Poreč zastupanog po punomoćniku Vladimir Fadiga</item>
    </izvorni_sadrzaj>
    <derivirana_varijabla naziv="DomainObject.Predmet.ProtuStrankaListFormatedWithAdressOIB_1">
      <item>GRADNJA FADIGA j.d.o.o. Poreč, OIB 11720372109, Dvigradska 11, 52440 Poreč zastupanog po punomoćniku Vladimir Fadiga</item>
    </derivirana_varijabla>
  </DomainObject.Predmet.ProtuStrankaListFormatedWithAdressOIB>
  <DomainObject.Predmet.ProtuStrankaListNazivFormated>
    <izvorni_sadrzaj>
      <item>GRADNJA FADIGA j.d.o.o. Poreč</item>
    </izvorni_sadrzaj>
    <derivirana_varijabla naziv="DomainObject.Predmet.ProtuStrankaListNazivFormated_1">
      <item>GRADNJA FADIGA j.d.o.o. Poreč</item>
    </derivirana_varijabla>
  </DomainObject.Predmet.ProtuStrankaListNazivFormated>
  <DomainObject.Predmet.ProtuStrankaListNazivFormatedOIB>
    <izvorni_sadrzaj>
      <item>GRADNJA FADIGA j.d.o.o. Poreč, OIB 11720372109</item>
    </izvorni_sadrzaj>
    <derivirana_varijabla naziv="DomainObject.Predmet.ProtuStrankaListNazivFormatedOIB_1">
      <item>GRADNJA FADIGA j.d.o.o. Poreč, OIB 11720372109</item>
    </derivirana_varijabla>
  </DomainObject.Predmet.ProtuStrankaListNazivFormatedOIB>
  <DomainObject.Predmet.OstaliListFormated>
    <izvorni_sadrzaj>
      <item>Vladimir Fadiga punomoćnik sudionika u postupku GRADNJA FADIGA j.d.o.o. Poreč</item>
    </izvorni_sadrzaj>
    <derivirana_varijabla naziv="DomainObject.Predmet.OstaliListFormated_1">
      <item>Vladimir Fadiga punomoćnik sudionika u postupku GRADNJA FADIGA j.d.o.o. Poreč</item>
    </derivirana_varijabla>
  </DomainObject.Predmet.OstaliListFormated>
  <DomainObject.Predmet.OstaliListFormatedOIB>
    <izvorni_sadrzaj>
      <item>Vladimir Fadiga, OIB 91070701397 punomoćnik sudionika u postupku GRADNJA FADIGA j.d.o.o. Poreč</item>
    </izvorni_sadrzaj>
    <derivirana_varijabla naziv="DomainObject.Predmet.OstaliListFormatedOIB_1">
      <item>Vladimir Fadiga, OIB 91070701397 punomoćnik sudionika u postupku GRADNJA FADIGA j.d.o.o. Poreč</item>
    </derivirana_varijabla>
  </DomainObject.Predmet.OstaliListFormatedOIB>
  <DomainObject.Predmet.OstaliListFormatedWithAdress>
    <izvorni_sadrzaj>
      <item>Vladimir Fadiga, Dvigradska 11, 52440 Poreč punomoćnik sudionika u postupku GRADNJA FADIGA j.d.o.o. Poreč</item>
    </izvorni_sadrzaj>
    <derivirana_varijabla naziv="DomainObject.Predmet.OstaliListFormatedWithAdress_1">
      <item>Vladimir Fadiga, Dvigradska 11, 52440 Poreč punomoćnik sudionika u postupku GRADNJA FADIGA j.d.o.o. Poreč</item>
    </derivirana_varijabla>
  </DomainObject.Predmet.OstaliListFormatedWithAdress>
  <DomainObject.Predmet.OstaliListFormatedWithAdressOIB>
    <izvorni_sadrzaj>
      <item>Vladimir Fadiga, OIB 91070701397, Dvigradska 11, 52440 Poreč punomoćnik sudionika u postupku GRADNJA FADIGA j.d.o.o. Poreč</item>
    </izvorni_sadrzaj>
    <derivirana_varijabla naziv="DomainObject.Predmet.OstaliListFormatedWithAdressOIB_1">
      <item>Vladimir Fadiga, OIB 91070701397, Dvigradska 11, 52440 Poreč punomoćnik sudionika u postupku GRADNJA FADIGA j.d.o.o. Poreč</item>
    </derivirana_varijabla>
  </DomainObject.Predmet.OstaliListFormatedWithAdressOIB>
  <DomainObject.Predmet.OstaliListNazivFormated>
    <izvorni_sadrzaj>
      <item>Vladimir Fadiga</item>
    </izvorni_sadrzaj>
    <derivirana_varijabla naziv="DomainObject.Predmet.OstaliListNazivFormated_1">
      <item>Vladimir Fadiga</item>
    </derivirana_varijabla>
  </DomainObject.Predmet.OstaliListNazivFormated>
  <DomainObject.Predmet.OstaliListNazivFormatedOIB>
    <izvorni_sadrzaj>
      <item>Vladimir Fadiga, OIB 91070701397</item>
    </izvorni_sadrzaj>
    <derivirana_varijabla naziv="DomainObject.Predmet.OstaliListNazivFormatedOIB_1">
      <item>Vladimir Fadiga, OIB 91070701397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GRADNJA FADIGA j.d.o.o. Poreč</izvorni_sadrzaj>
    <derivirana_varijabla naziv="DomainObject.Predmet.ProtustrankaIDrugi_1">GRADNJA FADIGA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GRADNJA FADIGA j.d.o.o. Poreč, OIB 11720372109, Dvigradska 11, 52440 Poreč</izvorni_sadrzaj>
    <derivirana_varijabla naziv="DomainObject.Predmet.ProtustrankaIDrugiAdressOIB_1">GRADNJA FADIGA j.d.o.o. Poreč, OIB 11720372109, Dvigradska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GRADNJA FADIGA j.d.o.o. Poreč</item>
      <item>Vladimir Fadiga</item>
    </izvorni_sadrzaj>
    <derivirana_varijabla naziv="DomainObject.Predmet.SudioniciListNaziv_1">
      <item>FINANCIJSKA AGENCIJA, RC RIJEKA, PODRUŽNICA PULA, PULA</item>
      <item>GRADNJA FADIGA j.d.o.o. Poreč</item>
      <item>Vladimir Fadiga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izvorni_sadrzaj>
    <derivirana_varijabla naziv="DomainObject.Predmet.SudioniciListAdressOIB_1"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11720372109</item>
      <item>, OIB 91070701397</item>
    </izvorni_sadrzaj>
    <derivirana_varijabla naziv="DomainObject.Predmet.SudioniciListNazivOIB_1">
      <item>, OIB 85821130368</item>
      <item>, OIB 11720372109</item>
      <item>, OIB 91070701397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St-213/2018-4</izvorni_sadrzaj>
    <derivirana_varijabla naziv="DomainObject.PredzadnjaOdlukaIzPredmeta.Oznaka_1">St-213/2018-4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2027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2018-10-12T07:53:00Z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(St-213-2018-11-gradnja fadiga.docx)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