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6605" w14:paraId="055660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993EA2">
        <w:rPr>
          <w:b/>
          <w:lang w:val="hr-HR"/>
        </w:rPr>
        <w:t>25</w:t>
      </w:r>
      <w:r w:rsidR="00E27230">
        <w:rPr>
          <w:b/>
          <w:lang w:val="hr-HR"/>
        </w:rPr>
        <w:t>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27230">
        <w:rPr>
          <w:lang w:val="hr-HR"/>
        </w:rPr>
        <w:t>EURODOM VODA d.o.o. Split, Put Supavla 19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E27230">
        <w:rPr>
          <w:lang w:val="hr-HR"/>
        </w:rPr>
        <w:t>32965405071</w:t>
      </w:r>
      <w:r w:rsidR="000467BE">
        <w:rPr>
          <w:lang w:val="hr-HR"/>
        </w:rPr>
        <w:t xml:space="preserve">, MBS: </w:t>
      </w:r>
      <w:r w:rsidR="00E27230">
        <w:rPr>
          <w:lang w:val="hr-HR"/>
        </w:rPr>
        <w:t>060190174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E06D0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27230">
        <w:rPr>
          <w:lang w:val="hr-HR"/>
        </w:rPr>
        <w:t>EURODOM VODA d.o.o. Split, Put Supavla 19, OIB: 32965405071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E27230">
        <w:rPr>
          <w:lang w:val="hr-HR"/>
        </w:rPr>
        <w:t>16.142,33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E06D0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BE06D0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B242B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E06D0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27230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4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42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242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242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242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2256</izvorni_sadrzaj>
    <derivirana_varijabla naziv="DomainObject.Predmet.Broj_1">2256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St-2256/2015</izvorni_sadrzaj>
    <derivirana_varijabla naziv="DomainObject.Predmet.OznakaBroj_1">St-2256/2015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EURODOM VODA d.o.o. za izvođenje vodoinstalaterskih i strojarskih instalacija u graditeljstvu</izvorni_sadrzaj>
    <derivirana_varijabla naziv="DomainObject.Predmet.ProtustrankaFormated_1">  EURODOM VODA d.o.o. za izvođenje vodoinstalaterskih i strojarskih instalacija u graditeljstvu</derivirana_varijabla>
  </DomainObject.Predmet.ProtustrankaFormated>
  <DomainObject.Predmet.ProtustrankaFormatedOIB>
    <izvorni_sadrzaj>  EURODOM VODA d.o.o. za izvođenje vodoinstalaterskih i strojarskih instalacija u graditeljstvu, OIB 32965405071</izvorni_sadrzaj>
    <derivirana_varijabla naziv="DomainObject.Predmet.ProtustrankaFormatedOIB_1">  EURODOM VODA d.o.o. za izvođenje vodoinstalaterskih i strojarskih instalacija u graditeljstvu, OIB 32965405071</derivirana_varijabla>
  </DomainObject.Predmet.ProtustrankaFormatedOIB>
  <DomainObject.Predmet.ProtustrankaFormatedWithAdress>
    <izvorni_sadrzaj> EURODOM VODA d.o.o. za izvođenje vodoinstalaterskih i strojarskih instalacija u graditeljstvu, Put Supavla 19, 21000 Split</izvorni_sadrzaj>
    <derivirana_varijabla naziv="DomainObject.Predmet.ProtustrankaFormatedWithAdress_1"> EURODOM VODA d.o.o. za izvođenje vodoinstalaterskih i strojarskih instalacija u graditeljstvu, Put Supavla 19, 21000 Split</derivirana_varijabla>
  </DomainObject.Predmet.ProtustrankaFormatedWithAdress>
  <DomainObject.Predmet.ProtustrankaFormatedWithAdressOIB>
    <izvorni_sadrzaj> EURODOM VODA d.o.o. za izvođenje vodoinstalaterskih i strojarskih instalacija u graditeljstvu, OIB 32965405071, Put Supavla 19, 21000 Split</izvorni_sadrzaj>
    <derivirana_varijabla naziv="DomainObject.Predmet.ProtustrankaFormatedWithAdressOIB_1"> EURODOM VODA d.o.o. za izvođenje vodoinstalaterskih i strojarskih instalacija u graditeljstvu, OIB 32965405071, Put Supavla 19, 21000 Split</derivirana_varijabla>
  </DomainObject.Predmet.ProtustrankaFormatedWithAdressOIB>
  <DomainObject.Predmet.ProtustrankaWithAdress>
    <izvorni_sadrzaj>EURODOM VODA d.o.o. za izvođenje vodoinstalaterskih i strojarskih instalacija u graditeljstvu Put Supavla 19, 21000 Split</izvorni_sadrzaj>
    <derivirana_varijabla naziv="DomainObject.Predmet.ProtustrankaWithAdress_1">EURODOM VODA d.o.o. za izvođenje vodoinstalaterskih i strojarskih instalacija u graditeljstvu Put Supavla 19, 21000 Split</derivirana_varijabla>
  </DomainObject.Predmet.ProtustrankaWithAdress>
  <DomainObject.Predmet.ProtustrankaWithAdressOIB>
    <izvorni_sadrzaj>EURODOM VODA d.o.o. za izvođenje vodoinstalaterskih i strojarskih instalacija u graditeljstvu, OIB 32965405071, Put Supavla 19, 21000 Split</izvorni_sadrzaj>
    <derivirana_varijabla naziv="DomainObject.Predmet.ProtustrankaWithAdressOIB_1">EURODOM VODA d.o.o. za izvođenje vodoinstalaterskih i strojarskih instalacija u graditeljstvu, OIB 32965405071, Put Supavla 19, 21000 Split</derivirana_varijabla>
  </DomainObject.Predmet.ProtustrankaWithAdressOIB>
  <DomainObject.Predmet.ProtustrankaNazivFormated>
    <izvorni_sadrzaj>EURODOM VODA d.o.o. za izvođenje vodoinstalaterskih i strojarskih instalacija u graditeljstvu</izvorni_sadrzaj>
    <derivirana_varijabla naziv="DomainObject.Predmet.ProtustrankaNazivFormated_1">EURODOM VODA d.o.o. za izvođenje vodoinstalaterskih i strojarskih instalacija u graditeljstvu</derivirana_varijabla>
  </DomainObject.Predmet.ProtustrankaNazivFormated>
  <DomainObject.Predmet.ProtustrankaNazivFormatedOIB>
    <izvorni_sadrzaj>EURODOM VODA d.o.o. za izvođenje vodoinstalaterskih i strojarskih instalacija u graditeljstvu, OIB 32965405071</izvorni_sadrzaj>
    <derivirana_varijabla naziv="DomainObject.Predmet.ProtustrankaNazivFormatedOIB_1">EURODOM VODA d.o.o. za izvođenje vodoinstalaterskih i strojarskih instalacija u graditeljstvu, OIB 32965405071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16142.33</izvorni_sadrzaj>
    <derivirana_varijabla naziv="DomainObject.Predmet.TrenutnaVrijednost_1">16142.33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EURODOM VODA d.o.o. za izvođenje vodoinstalaterskih i strojarskih instalacija u graditeljstvu</item>
    </izvorni_sadrzaj>
    <derivirana_varijabla naziv="DomainObject.Predmet.ProtuStrankaListFormated_1">
      <item>EURODOM VODA d.o.o. za izvođenje vodoinstalaterskih i strojarskih instalacija u graditeljstvu</item>
    </derivirana_varijabla>
  </DomainObject.Predmet.ProtuStrankaListFormated>
  <DomainObject.Predmet.ProtuStrankaListFormatedOIB>
    <izvorni_sadrzaj>
      <item>EURODOM VODA d.o.o. za izvođenje vodoinstalaterskih i strojarskih instalacija u graditeljstvu, OIB 32965405071</item>
    </izvorni_sadrzaj>
    <derivirana_varijabla naziv="DomainObject.Predmet.ProtuStrankaListFormatedOIB_1">
      <item>EURODOM VODA d.o.o. za izvođenje vodoinstalaterskih i strojarskih instalacija u graditeljstvu, OIB 32965405071</item>
    </derivirana_varijabla>
  </DomainObject.Predmet.ProtuStrankaListFormatedOIB>
  <DomainObject.Predmet.ProtuStrankaListFormatedWithAdress>
    <izvorni_sadrzaj>
      <item>EURODOM VODA d.o.o. za izvođenje vodoinstalaterskih i strojarskih instalacija u graditeljstvu, Put Supavla 19, 21000 Split</item>
    </izvorni_sadrzaj>
    <derivirana_varijabla naziv="DomainObject.Predmet.ProtuStrankaListFormatedWithAdress_1">
      <item>EURODOM VODA d.o.o. za izvođenje vodoinstalaterskih i strojarskih instalacija u graditeljstvu, Put Supavla 19, 21000 Split</item>
    </derivirana_varijabla>
  </DomainObject.Predmet.ProtuStrankaListFormatedWithAdress>
  <DomainObject.Predmet.ProtuStrankaListFormatedWithAdressOIB>
    <izvorni_sadrzaj>
      <item>EURODOM VODA d.o.o. za izvođenje vodoinstalaterskih i strojarskih instalacija u graditeljstvu, OIB 32965405071, Put Supavla 19, 21000 Split</item>
    </izvorni_sadrzaj>
    <derivirana_varijabla naziv="DomainObject.Predmet.ProtuStrankaListFormatedWithAdressOIB_1">
      <item>EURODOM VODA d.o.o. za izvođenje vodoinstalaterskih i strojarskih instalacija u graditeljstvu, OIB 32965405071, Put Supavla 19, 21000 Split</item>
    </derivirana_varijabla>
  </DomainObject.Predmet.ProtuStrankaListFormatedWithAdressOIB>
  <DomainObject.Predmet.ProtuStrankaListNazivFormated>
    <izvorni_sadrzaj>
      <item>EURODOM VODA d.o.o. za izvođenje vodoinstalaterskih i strojarskih instalacija u graditeljstvu</item>
    </izvorni_sadrzaj>
    <derivirana_varijabla naziv="DomainObject.Predmet.ProtuStrankaListNazivFormated_1">
      <item>EURODOM VODA d.o.o. za izvođenje vodoinstalaterskih i strojarskih instalacija u graditeljstvu</item>
    </derivirana_varijabla>
  </DomainObject.Predmet.ProtuStrankaListNazivFormated>
  <DomainObject.Predmet.ProtuStrankaListNazivFormatedOIB>
    <izvorni_sadrzaj>
      <item>EURODOM VODA d.o.o. za izvođenje vodoinstalaterskih i strojarskih instalacija u graditeljstvu, OIB 32965405071</item>
    </izvorni_sadrzaj>
    <derivirana_varijabla naziv="DomainObject.Predmet.ProtuStrankaListNazivFormatedOIB_1">
      <item>EURODOM VODA d.o.o. za izvođenje vodoinstalaterskih i strojarskih instalacija u graditeljstvu, OIB 32965405071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EURODOM VODA d.o.o. za izvođenje vodoinstalaterskih i strojarskih instalacija u graditeljstvu</izvorni_sadrzaj>
    <derivirana_varijabla naziv="DomainObject.Predmet.ProtustrankaIDrugi_1">EURODOM VODA d.o.o. za izvođenje vodoinstalaterskih i strojarskih instalacija u graditeljstvu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EURODOM VODA d.o.o. za izvođenje vodoinstalaterskih i strojarskih instalacija u graditeljstvu, OIB 32965405071, Put Supavla 19, 21000 Split</izvorni_sadrzaj>
    <derivirana_varijabla naziv="DomainObject.Predmet.ProtustrankaIDrugiAdressOIB_1">EURODOM VODA d.o.o. za izvođenje vodoinstalaterskih i strojarskih instalacija u graditeljstvu, OIB 32965405071, Put Supavla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EURODOM VODA d.o.o. za izvođenje vodoinstalaterskih i strojarskih instalacija u graditeljstvu</item>
      <item>FINANCIJSKA AGENCIJA, RC SPLIT</item>
    </izvorni_sadrzaj>
    <derivirana_varijabla naziv="DomainObject.Predmet.SudioniciListNaziv_1">
      <item>EURODOM VODA d.o.o. za izvođenje vodoinstalaterskih i strojarskih instalacija u graditeljstvu</item>
      <item>FINANCIJSKA AGENCIJA, RC SPLIT</item>
    </derivirana_varijabla>
  </DomainObject.Predmet.SudioniciListNaziv>
  <DomainObject.Predmet.SudioniciListAdressOIB>
    <izvorni_sadrzaj>
      <item>EURODOM VODA d.o.o. za izvođenje vodoinstalaterskih i strojarskih instalacija u graditeljstvu, OIB 32965405071, Put Supavla 19,21000 Split</item>
      <item>FINANCIJSKA AGENCIJA, RC SPLIT, OIB 85821130368, Mažuranićevo šetalište 24 b,21000 Split</item>
    </izvorni_sadrzaj>
    <derivirana_varijabla naziv="DomainObject.Predmet.SudioniciListAdressOIB_1">
      <item>EURODOM VODA d.o.o. za izvođenje vodoinstalaterskih i strojarskih instalacija u graditeljstvu, OIB 32965405071, Put Supavla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32965405071</item>
      <item>, OIB 85821130368</item>
    </izvorni_sadrzaj>
    <derivirana_varijabla naziv="DomainObject.Predmet.SudioniciListNazivOIB_1">
      <item>, OIB 32965405071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17DE31-CCEC-49DF-B394-736B2CB643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1746</properties:Characters>
  <properties:Lines>49</properties:Lines>
  <properties:Paragraphs>16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2016-02-01T09:04:00Z</cp:lastPrinted>
  <dcterms:modified xmlns:xsi="http://www.w3.org/2001/XMLSchema-instance" xsi:type="dcterms:W3CDTF">2016-02-01T09:04:00Z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