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7a68" w14:paraId="3927a68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34475B">
        <w:t>od 9</w:t>
      </w:r>
      <w:r w:rsidR="00C572D2">
        <w:t xml:space="preserve">. </w:t>
      </w:r>
      <w:r w:rsidR="0034475B">
        <w:t>siječnja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34475B">
        <w:t>ZEBRA d.o.o., Sveti Filip i Jakov, Jadranska cesta 61, OIB: 55332758204</w:t>
      </w:r>
      <w:r w:rsidR="0039437A" w:rsidRPr="0039437A">
        <w:t>,</w:t>
      </w:r>
      <w:r w:rsidR="00EF3F9E">
        <w:t xml:space="preserve"> </w:t>
      </w:r>
      <w:r w:rsidR="00DD380D">
        <w:t>28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4475B">
        <w:t>ZEBRA d.o.o., Sveti Filip i Jakov, Jadranska cesta 61, OIB: 55332758204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B06FE">
        <w:t>2</w:t>
      </w:r>
      <w:r w:rsidR="00DD380D">
        <w:t>8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8372C2">
        <w:rPr>
          <w:color w:themeColor="text1" w:val="000000"/>
        </w:rPr>
        <w:t>4</w:t>
      </w:r>
      <w:r w:rsidR="00741367">
        <w:rPr>
          <w:color w:themeColor="text1" w:val="000000"/>
        </w:rPr>
        <w:t>,</w:t>
      </w:r>
      <w:r w:rsidR="0034475B">
        <w:rPr>
          <w:color w:themeColor="text1" w:val="000000"/>
        </w:rPr>
        <w:t>3</w:t>
      </w:r>
      <w:r w:rsidR="004B06FE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34475B">
        <w:t>Dubravka Stašić iz Rijeke</w:t>
      </w:r>
      <w:r w:rsidR="0034475B" w:rsidRPr="00062422">
        <w:t>,</w:t>
      </w:r>
      <w:r w:rsidR="0034475B">
        <w:t xml:space="preserve"> Vatroslava Lisinskog 2, </w:t>
      </w:r>
      <w:r w:rsidR="0034475B" w:rsidRPr="00062422">
        <w:t>OIB:</w:t>
      </w:r>
      <w:r w:rsidR="0034475B">
        <w:t>23303100671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34475B">
        <w:t>ZEBRA d.o.o., Sveti Filip i Jakov, Jadranska cesta 61, OIB: 55332758204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34475B">
        <w:t>9</w:t>
      </w:r>
      <w:r w:rsidR="00C572D2">
        <w:t xml:space="preserve">. </w:t>
      </w:r>
      <w:r w:rsidR="0034475B">
        <w:t>siječnja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34475B">
        <w:t>4</w:t>
      </w:r>
      <w:r w:rsidR="0079567A" w:rsidRPr="00EF3F9E">
        <w:t>.</w:t>
      </w:r>
      <w:r w:rsidR="00E34074">
        <w:t xml:space="preserve"> </w:t>
      </w:r>
      <w:r w:rsidR="0034475B">
        <w:t xml:space="preserve">siječnja </w:t>
      </w:r>
      <w:r w:rsidR="0079567A" w:rsidRPr="00EF3F9E">
        <w:t>201</w:t>
      </w:r>
      <w:r w:rsidR="0034475B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34475B">
        <w:t>7.961,55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DD38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>u</w:t>
      </w:r>
      <w:r w:rsidR="0034475B">
        <w:t xml:space="preserve"> Societe Generale – Splitska Banka </w:t>
      </w:r>
      <w:r w:rsidR="00E76F3A">
        <w:t xml:space="preserve">d.d.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34475B">
        <w:t>30</w:t>
      </w:r>
      <w:r w:rsidR="00131DF8">
        <w:t xml:space="preserve">. </w:t>
      </w:r>
      <w:r w:rsidR="00DD380D">
        <w:t>siječnja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4B06FE">
        <w:t>2</w:t>
      </w:r>
      <w:r w:rsidR="00DD380D">
        <w:t>8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34475B">
        <w:t>12.653,85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34475B">
        <w:t>202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4B06FE">
        <w:t>2</w:t>
      </w:r>
      <w:r w:rsidR="00DD380D">
        <w:t>8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34475B" w:rsidP="0034475B" w:rsidR="00A45777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34475B" w:rsidP="0034475B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05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34475B">
      <w:t xml:space="preserve">Poslovni broj: 5 </w:t>
    </w:r>
    <w:r w:rsidR="0034475B" w:rsidRPr="008C3132">
      <w:t>St-</w:t>
    </w:r>
    <w:r w:rsidR="0034475B">
      <w:t>8/17-9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34475B">
      <w:t>8</w:t>
    </w:r>
    <w:r w:rsidR="00DD380D">
      <w:t>/1</w:t>
    </w:r>
    <w:r w:rsidR="0034475B">
      <w:t>7</w:t>
    </w:r>
    <w:r w:rsidR="00646146">
      <w:t>-</w:t>
    </w:r>
    <w:r w:rsidR="0034475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534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5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5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5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5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ZEBRA društvo s ograničenom odgovornošću za usluge</izvorni_sadrzaj>
    <derivirana_varijabla naziv="DomainObject.Predmet.ProtustrankaFormated_1">  ZEBRA društvo s ograničenom odgovornošću za usluge</derivirana_varijabla>
  </DomainObject.Predmet.ProtustrankaFormated>
  <DomainObject.Predmet.ProtustrankaFormatedOIB>
    <izvorni_sadrzaj>  ZEBRA društvo s ograničenom odgovornošću za usluge, OIB 55332758204</izvorni_sadrzaj>
    <derivirana_varijabla naziv="DomainObject.Predmet.ProtustrankaFormatedOIB_1">  ZEBRA društvo s ograničenom odgovornošću za usluge, OIB 55332758204</derivirana_varijabla>
  </DomainObject.Predmet.ProtustrankaFormatedOIB>
  <DomainObject.Predmet.ProtustrankaFormatedWithAdress>
    <izvorni_sadrzaj> ZEBRA društvo s ograničenom odgovornošću za usluge, Jadranska cesta 61, 23210 Sveti Filip I Jakov</izvorni_sadrzaj>
    <derivirana_varijabla naziv="DomainObject.Predmet.ProtustrankaFormatedWithAdress_1"> ZEBRA društvo s ograničenom odgovornošću za usluge, Jadranska cesta 61, 23210 Sveti Filip I Jakov</derivirana_varijabla>
  </DomainObject.Predmet.ProtustrankaFormatedWithAdress>
  <DomainObject.Predmet.ProtustrankaFormatedWithAdressOIB>
    <izvorni_sadrzaj> ZEBRA društvo s ograničenom odgovornošću za usluge, OIB 55332758204, Jadranska cesta 61, 23210 Sveti Filip I Jakov</izvorni_sadrzaj>
    <derivirana_varijabla naziv="DomainObject.Predmet.ProtustrankaFormatedWithAdressOIB_1"> ZEBRA društvo s ograničenom odgovornošću za usluge, OIB 55332758204, Jadranska cesta 61, 23210 Sveti Filip I Jakov</derivirana_varijabla>
  </DomainObject.Predmet.ProtustrankaFormatedWithAdressOIB>
  <DomainObject.Predmet.ProtustrankaWithAdress>
    <izvorni_sadrzaj>ZEBRA društvo s ograničenom odgovornošću za usluge Jadranska cesta 61, 23210 Sveti Filip I Jakov</izvorni_sadrzaj>
    <derivirana_varijabla naziv="DomainObject.Predmet.ProtustrankaWithAdress_1">ZEBRA društvo s ograničenom odgovornošću za usluge Jadranska cesta 61, 23210 Sveti Filip I Jakov</derivirana_varijabla>
  </DomainObject.Predmet.ProtustrankaWithAdress>
  <DomainObject.Predmet.ProtustrankaWithAdressOIB>
    <izvorni_sadrzaj>ZEBRA društvo s ograničenom odgovornošću za usluge, OIB 55332758204, Jadranska cesta 61, 23210 Sveti Filip I Jakov</izvorni_sadrzaj>
    <derivirana_varijabla naziv="DomainObject.Predmet.ProtustrankaWithAdressOIB_1">ZEBRA društvo s ograničenom odgovornošću za usluge, OIB 55332758204, Jadranska cesta 61, 23210 Sveti Filip I Jakov</derivirana_varijabla>
  </DomainObject.Predmet.ProtustrankaWithAdressOIB>
  <DomainObject.Predmet.ProtustrankaNazivFormated>
    <izvorni_sadrzaj>ZEBRA društvo s ograničenom odgovornošću za usluge</izvorni_sadrzaj>
    <derivirana_varijabla naziv="DomainObject.Predmet.ProtustrankaNazivFormated_1">ZEBRA društvo s ograničenom odgovornošću za usluge</derivirana_varijabla>
  </DomainObject.Predmet.ProtustrankaNazivFormated>
  <DomainObject.Predmet.ProtustrankaNazivFormatedOIB>
    <izvorni_sadrzaj>ZEBRA društvo s ograničenom odgovornošću za usluge, OIB 55332758204</izvorni_sadrzaj>
    <derivirana_varijabla naziv="DomainObject.Predmet.ProtustrankaNazivFormatedOIB_1">ZEBRA društvo s ograničenom odgovornošću za usluge, OIB 55332758204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ZEBRA društvo s ograničenom odgovornošću za usluge</item>
    </izvorni_sadrzaj>
    <derivirana_varijabla naziv="DomainObject.Predmet.ProtuStrankaListFormated_1">
      <item>ZEBRA društvo s ograničenom odgovornošću za usluge</item>
    </derivirana_varijabla>
  </DomainObject.Predmet.ProtuStrankaListFormated>
  <DomainObject.Predmet.ProtuStrankaListFormatedOIB>
    <izvorni_sadrzaj>
      <item>ZEBRA društvo s ograničenom odgovornošću za usluge, OIB 55332758204</item>
    </izvorni_sadrzaj>
    <derivirana_varijabla naziv="DomainObject.Predmet.ProtuStrankaListFormatedOIB_1">
      <item>ZEBRA društvo s ograničenom odgovornošću za usluge, OIB 55332758204</item>
    </derivirana_varijabla>
  </DomainObject.Predmet.ProtuStrankaListFormatedOIB>
  <DomainObject.Predmet.ProtuStrankaListFormatedWithAdress>
    <izvorni_sadrzaj>
      <item>ZEBRA društvo s ograničenom odgovornošću za usluge, Jadranska cesta 61, 23210 Sveti Filip I Jakov</item>
    </izvorni_sadrzaj>
    <derivirana_varijabla naziv="DomainObject.Predmet.ProtuStrankaListFormatedWithAdress_1">
      <item>ZEBRA društvo s ograničenom odgovornošću za usluge, Jadranska cesta 61, 23210 Sveti Filip I Jakov</item>
    </derivirana_varijabla>
  </DomainObject.Predmet.ProtuStrankaListFormatedWithAdress>
  <DomainObject.Predmet.ProtuStrankaListFormatedWithAdressOIB>
    <izvorni_sadrzaj>
      <item>ZEBRA društvo s ograničenom odgovornošću za usluge, OIB 55332758204, Jadranska cesta 61, 23210 Sveti Filip I Jakov</item>
    </izvorni_sadrzaj>
    <derivirana_varijabla naziv="DomainObject.Predmet.ProtuStrankaListFormatedWithAdressOIB_1">
      <item>ZEBRA društvo s ograničenom odgovornošću za usluge, OIB 55332758204, Jadranska cesta 61, 23210 Sveti Filip I Jakov</item>
    </derivirana_varijabla>
  </DomainObject.Predmet.ProtuStrankaListFormatedWithAdressOIB>
  <DomainObject.Predmet.ProtuStrankaListNazivFormated>
    <izvorni_sadrzaj>
      <item>ZEBRA društvo s ograničenom odgovornošću za usluge</item>
    </izvorni_sadrzaj>
    <derivirana_varijabla naziv="DomainObject.Predmet.ProtuStrankaListNazivFormated_1">
      <item>ZEBRA društvo s ograničenom odgovornošću za usluge</item>
    </derivirana_varijabla>
  </DomainObject.Predmet.ProtuStrankaListNazivFormated>
  <DomainObject.Predmet.ProtuStrankaListNazivFormatedOIB>
    <izvorni_sadrzaj>
      <item>ZEBRA društvo s ograničenom odgovornošću za usluge, OIB 55332758204</item>
    </izvorni_sadrzaj>
    <derivirana_varijabla naziv="DomainObject.Predmet.ProtuStrankaListNazivFormatedOIB_1">
      <item>ZEBRA društvo s ograničenom odgovornošću za usluge, OIB 55332758204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ZEBRA društvo s ograničenom odgovornošću za usluge</izvorni_sadrzaj>
    <derivirana_varijabla naziv="DomainObject.Predmet.ProtustrankaIDrugi_1">ZEBRA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ZEBRA društvo s ograničenom odgovornošću za usluge, OIB 55332758204, Jadranska cesta 61, 23210 Sveti Filip I Jakov</izvorni_sadrzaj>
    <derivirana_varijabla naziv="DomainObject.Predmet.ProtustrankaIDrugiAdressOIB_1">ZEBRA društvo s ograničenom odgovornošću za usluge, OIB 55332758204, Jadranska cesta 61,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ZEBRA društvo s ograničenom odgovornošću za usluge</item>
    </izvorni_sadrzaj>
    <derivirana_varijabla naziv="DomainObject.Predmet.SudioniciListNaziv_1">
      <item>FINA</item>
      <item>ZEBRA društvo s ograničenom odgovornošću za usluge</item>
    </derivirana_varijabla>
  </DomainObject.Predmet.SudioniciListNaziv>
  <DomainObject.Predmet.SudioniciListAdressOIB>
    <izvorni_sadrzaj>
      <item>FINA, OIB 85821130368</item>
      <item>ZEBRA društvo s ograničenom odgovornošću za usluge, OIB 55332758204, Jadranska cesta 61,23210 Sveti Filip I Jakov</item>
    </izvorni_sadrzaj>
    <derivirana_varijabla naziv="DomainObject.Predmet.SudioniciListAdressOIB_1">
      <item>FINA, OIB 85821130368</item>
      <item>ZEBRA društvo s ograničenom odgovornošću za usluge, OIB 55332758204, Jadranska cesta 61,23210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55332758204</item>
    </izvorni_sadrzaj>
    <derivirana_varijabla naziv="DomainObject.Predmet.SudioniciListNazivOIB_1">
      <item>, OIB 85821130368</item>
      <item>, OIB 55332758204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E5320E-B528-41EF-9580-D9A0EA0B0E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1015</properties:Words>
  <properties:Characters>5487</properties:Characters>
  <properties:Lines>130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2017-03-28T12:09:00Z</dcterms:created>
  <dc:creator>Administrator</dc:creator>
  <cp:lastModifiedBy>Krešimir Torbarina</cp:lastModifiedBy>
  <cp:lastPrinted>2017-03-28T12:09:00Z</cp:lastPrinted>
  <dcterms:modified xmlns:xsi="http://www.w3.org/2001/XMLSchema-instance" xsi:type="dcterms:W3CDTF">2017-03-28T12:11:00Z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