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49258ce" w14:textId="49258ce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370784">
        <w:t>95</w:t>
      </w:r>
      <w:r>
        <w:t>/20</w:t>
      </w:r>
      <w:r w:rsidR="00B57CC6">
        <w:t>20</w:t>
      </w:r>
      <w:r>
        <w:t>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370784">
        <w:rPr>
          <w:rFonts w:eastAsia="Times New Roman" w:cs="Times New Roman"/>
          <w:szCs w:val="24"/>
          <w:lang w:eastAsia="hr-HR"/>
        </w:rPr>
        <w:t>PORTOFINO d.o.o., Pula, Grožnjanska 28, OIB 57965376470, MBS 040320030</w:t>
      </w:r>
      <w:r w:rsidR="0024096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1D63EE">
        <w:rPr>
          <w:rFonts w:eastAsia="Times New Roman" w:cs="Times New Roman"/>
          <w:szCs w:val="24"/>
          <w:lang w:eastAsia="hr-HR"/>
        </w:rPr>
        <w:t>28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240963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70784">
        <w:rPr>
          <w:rFonts w:eastAsia="Times New Roman" w:cs="Times New Roman"/>
          <w:szCs w:val="24"/>
          <w:lang w:eastAsia="hr-HR"/>
        </w:rPr>
        <w:t>PORTOFINO d.o.o., Pula, Grožnjanska 28, OIB 57965376470, MBS 040320030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370784">
        <w:rPr>
          <w:rFonts w:eastAsia="Times New Roman" w:cs="Times New Roman"/>
          <w:szCs w:val="24"/>
          <w:lang w:eastAsia="hr-HR"/>
        </w:rPr>
        <w:t>24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70784">
        <w:rPr>
          <w:szCs w:val="24"/>
        </w:rPr>
        <w:t>24</w:t>
      </w:r>
      <w:r w:rsidR="00A303FE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szCs w:val="24"/>
        </w:rPr>
        <w:t xml:space="preserve">. iznosio </w:t>
      </w:r>
      <w:r w:rsidR="00370784">
        <w:rPr>
          <w:szCs w:val="24"/>
        </w:rPr>
        <w:t>7.038,05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70784">
        <w:rPr>
          <w:rFonts w:eastAsia="Times New Roman" w:cs="Times New Roman"/>
          <w:szCs w:val="24"/>
          <w:lang w:eastAsia="hr-HR"/>
        </w:rPr>
        <w:t>95</w:t>
      </w:r>
      <w:r>
        <w:rPr>
          <w:rFonts w:eastAsia="Times New Roman" w:cs="Times New Roman"/>
          <w:szCs w:val="24"/>
          <w:lang w:eastAsia="hr-HR"/>
        </w:rPr>
        <w:t>-20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370784">
        <w:rPr>
          <w:rFonts w:eastAsia="Times New Roman" w:cs="Times New Roman"/>
          <w:szCs w:val="24"/>
          <w:lang w:eastAsia="hr-HR"/>
        </w:rPr>
        <w:t>95</w:t>
      </w:r>
      <w:r>
        <w:rPr>
          <w:rFonts w:eastAsia="Times New Roman" w:cs="Times New Roman"/>
          <w:szCs w:val="24"/>
          <w:lang w:eastAsia="hr-HR"/>
        </w:rPr>
        <w:t>-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D63EE">
        <w:rPr>
          <w:szCs w:val="24"/>
        </w:rPr>
        <w:t>28</w:t>
      </w:r>
      <w:r>
        <w:rPr>
          <w:szCs w:val="24"/>
        </w:rPr>
        <w:t xml:space="preserve">. </w:t>
      </w:r>
      <w:r w:rsidR="00CE457A">
        <w:rPr>
          <w:szCs w:val="24"/>
        </w:rPr>
        <w:t>veljače</w:t>
      </w:r>
      <w:r>
        <w:rPr>
          <w:szCs w:val="24"/>
        </w:rPr>
        <w:t xml:space="preserve"> 20</w:t>
      </w:r>
      <w:r w:rsidR="00240963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240963" w:rsidP="00A97EE0" w:rsidRDefault="00240963">
      <w:pPr>
        <w:ind w:left="5664" w:firstLine="708"/>
        <w:jc w:val="center"/>
        <w:rPr>
          <w:szCs w:val="24"/>
        </w:rPr>
      </w:pP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1562" w:rsidRDefault="00BD1562">
      <w:r>
        <w:separator/>
      </w:r>
    </w:p>
  </w:endnote>
  <w:endnote w:type="continuationSeparator" w:id="0">
    <w:p w:rsidR="00BD1562" w:rsidRDefault="00BD1562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1562" w:rsidRDefault="00BD1562">
      <w:r>
        <w:separator/>
      </w:r>
    </w:p>
  </w:footnote>
  <w:footnote w:type="continuationSeparator" w:id="0">
    <w:p w:rsidR="00BD1562" w:rsidRDefault="00BD1562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</w:t>
    </w:r>
    <w:r w:rsidR="00370784">
      <w:t>95</w:t>
    </w:r>
    <w:r w:rsidR="00A303FE">
      <w:t>/20</w:t>
    </w:r>
    <w:r w:rsidR="00B57CC6">
      <w:t>20</w:t>
    </w:r>
    <w:r w:rsidR="00A303FE">
      <w:t>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674A6"/>
    <w:rsid w:val="000B38EF"/>
    <w:rsid w:val="000B67B0"/>
    <w:rsid w:val="000E3A55"/>
    <w:rsid w:val="001801F8"/>
    <w:rsid w:val="001B5761"/>
    <w:rsid w:val="001C1B70"/>
    <w:rsid w:val="001D3927"/>
    <w:rsid w:val="001D63EE"/>
    <w:rsid w:val="00240963"/>
    <w:rsid w:val="00263EB7"/>
    <w:rsid w:val="002A52EC"/>
    <w:rsid w:val="002E7C70"/>
    <w:rsid w:val="00301984"/>
    <w:rsid w:val="00305BBD"/>
    <w:rsid w:val="00325ECF"/>
    <w:rsid w:val="00363C8E"/>
    <w:rsid w:val="00370784"/>
    <w:rsid w:val="00387994"/>
    <w:rsid w:val="003A438C"/>
    <w:rsid w:val="003B2F21"/>
    <w:rsid w:val="003C0683"/>
    <w:rsid w:val="003F3F30"/>
    <w:rsid w:val="0044645C"/>
    <w:rsid w:val="00463AE2"/>
    <w:rsid w:val="004C0061"/>
    <w:rsid w:val="004E1F53"/>
    <w:rsid w:val="00530D09"/>
    <w:rsid w:val="00557940"/>
    <w:rsid w:val="00592004"/>
    <w:rsid w:val="005D1458"/>
    <w:rsid w:val="005F60E4"/>
    <w:rsid w:val="00646356"/>
    <w:rsid w:val="0069116F"/>
    <w:rsid w:val="006C6CE1"/>
    <w:rsid w:val="006F5D9D"/>
    <w:rsid w:val="007312E5"/>
    <w:rsid w:val="00742BD5"/>
    <w:rsid w:val="007A7FE3"/>
    <w:rsid w:val="007D54E4"/>
    <w:rsid w:val="007E29E0"/>
    <w:rsid w:val="007F7F4A"/>
    <w:rsid w:val="0083202C"/>
    <w:rsid w:val="0083786B"/>
    <w:rsid w:val="00871D9C"/>
    <w:rsid w:val="00890724"/>
    <w:rsid w:val="008E5660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B57CC6"/>
    <w:rsid w:val="00BD1562"/>
    <w:rsid w:val="00C221BE"/>
    <w:rsid w:val="00C906AE"/>
    <w:rsid w:val="00CB78E7"/>
    <w:rsid w:val="00CE457A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D2204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D22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220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2204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220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220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ožujka 2020.</izvorni_sadrzaj>
    <derivirana_varijabla naziv="DomainObject.DatumDonosenjaOdluke_1">3.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St-95/2020</izvorni_sadrzaj>
    <derivirana_varijabla naziv="DomainObject.Predmet.OznakaBroj_1">St-95/2020</derivirana_varijabla>
  </DomainObject.Predmet.OznakaBroj>
  <DomainObject.Predmet.OznakaBrojOptuznogAkta>
    <izvorni_sadrzaj>04-06-20-1105</izvorni_sadrzaj>
    <derivirana_varijabla naziv="DomainObject.Predmet.OznakaBrojOptuznogAkta_1">04-06-20-1105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PORTOFINO d.o.o. PULA</izvorni_sadrzaj>
    <derivirana_varijabla naziv="DomainObject.Predmet.ProtustrankaFormated_1">  PORTOFINO d.o.o. PULA</derivirana_varijabla>
  </DomainObject.Predmet.ProtustrankaFormated>
  <DomainObject.Predmet.ProtustrankaFormatedOIB>
    <izvorni_sadrzaj>  PORTOFINO d.o.o. PULA, OIB 57965376470</izvorni_sadrzaj>
    <derivirana_varijabla naziv="DomainObject.Predmet.ProtustrankaFormatedOIB_1">  PORTOFINO d.o.o. PULA, OIB 57965376470</derivirana_varijabla>
  </DomainObject.Predmet.ProtustrankaFormatedOIB>
  <DomainObject.Predmet.ProtustrankaFormatedWithAdress>
    <izvorni_sadrzaj> PORTOFINO d.o.o. PULA, Grožnjanska 28, 52100 Pula</izvorni_sadrzaj>
    <derivirana_varijabla naziv="DomainObject.Predmet.ProtustrankaFormatedWithAdress_1"> PORTOFINO d.o.o. PULA, Grožnjanska 28, 52100 Pula</derivirana_varijabla>
  </DomainObject.Predmet.ProtustrankaFormatedWithAdress>
  <DomainObject.Predmet.ProtustrankaFormatedWithAdressOIB>
    <izvorni_sadrzaj> PORTOFINO d.o.o. PULA, OIB 57965376470, Grožnjanska 28, 52100 Pula</izvorni_sadrzaj>
    <derivirana_varijabla naziv="DomainObject.Predmet.ProtustrankaFormatedWithAdressOIB_1"> PORTOFINO d.o.o. PULA, OIB 57965376470, Grožnjanska 28, 52100 Pula</derivirana_varijabla>
  </DomainObject.Predmet.ProtustrankaFormatedWithAdressOIB>
  <DomainObject.Predmet.ProtustrankaWithAdress>
    <izvorni_sadrzaj>PORTOFINO d.o.o. PULA Grožnjanska 28, 52100 Pula</izvorni_sadrzaj>
    <derivirana_varijabla naziv="DomainObject.Predmet.ProtustrankaWithAdress_1">PORTOFINO d.o.o. PULA Grožnjanska 28, 52100 Pula</derivirana_varijabla>
  </DomainObject.Predmet.ProtustrankaWithAdress>
  <DomainObject.Predmet.ProtustrankaWithAdressOIB>
    <izvorni_sadrzaj>PORTOFINO d.o.o. PULA, OIB 57965376470, Grožnjanska 28, 52100 Pula</izvorni_sadrzaj>
    <derivirana_varijabla naziv="DomainObject.Predmet.ProtustrankaWithAdressOIB_1">PORTOFINO d.o.o. PULA, OIB 57965376470, Grožnjanska 28, 52100 Pula</derivirana_varijabla>
  </DomainObject.Predmet.ProtustrankaWithAdressOIB>
  <DomainObject.Predmet.ProtustrankaNazivFormated>
    <izvorni_sadrzaj>PORTOFINO d.o.o. PULA</izvorni_sadrzaj>
    <derivirana_varijabla naziv="DomainObject.Predmet.ProtustrankaNazivFormated_1">PORTOFINO d.o.o. PULA</derivirana_varijabla>
  </DomainObject.Predmet.ProtustrankaNazivFormated>
  <DomainObject.Predmet.ProtustrankaNazivFormatedOIB>
    <izvorni_sadrzaj>PORTOFINO d.o.o. PULA, OIB 57965376470</izvorni_sadrzaj>
    <derivirana_varijabla naziv="DomainObject.Predmet.ProtustrankaNazivFormatedOIB_1">PORTOFINO d.o.o. PULA, OIB 57965376470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7038.05</izvorni_sadrzaj>
    <derivirana_varijabla naziv="DomainObject.Predmet.TrenutnaVrijednost_1">7038.05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PORTOFINO d.o.o. PULA</item>
    </izvorni_sadrzaj>
    <derivirana_varijabla naziv="DomainObject.Predmet.ProtuStrankaListFormated_1">
      <item>PORTOFINO d.o.o. PULA</item>
    </derivirana_varijabla>
  </DomainObject.Predmet.ProtuStrankaListFormated>
  <DomainObject.Predmet.ProtuStrankaListFormatedOIB>
    <izvorni_sadrzaj>
      <item>PORTOFINO d.o.o. PULA, OIB 57965376470</item>
    </izvorni_sadrzaj>
    <derivirana_varijabla naziv="DomainObject.Predmet.ProtuStrankaListFormatedOIB_1">
      <item>PORTOFINO d.o.o. PULA, OIB 57965376470</item>
    </derivirana_varijabla>
  </DomainObject.Predmet.ProtuStrankaListFormatedOIB>
  <DomainObject.Predmet.ProtuStrankaListFormatedWithAdress>
    <izvorni_sadrzaj>
      <item>PORTOFINO d.o.o. PULA, Grožnjanska 28, 52100 Pula</item>
    </izvorni_sadrzaj>
    <derivirana_varijabla naziv="DomainObject.Predmet.ProtuStrankaListFormatedWithAdress_1">
      <item>PORTOFINO d.o.o. PULA, Grožnjanska 28, 52100 Pula</item>
    </derivirana_varijabla>
  </DomainObject.Predmet.ProtuStrankaListFormatedWithAdress>
  <DomainObject.Predmet.ProtuStrankaListFormatedWithAdressOIB>
    <izvorni_sadrzaj>
      <item>PORTOFINO d.o.o. PULA, OIB 57965376470, Grožnjanska 28, 52100 Pula</item>
    </izvorni_sadrzaj>
    <derivirana_varijabla naziv="DomainObject.Predmet.ProtuStrankaListFormatedWithAdressOIB_1">
      <item>PORTOFINO d.o.o. PULA, OIB 57965376470, Grožnjanska 28, 52100 Pula</item>
    </derivirana_varijabla>
  </DomainObject.Predmet.ProtuStrankaListFormatedWithAdressOIB>
  <DomainObject.Predmet.ProtuStrankaListNazivFormated>
    <izvorni_sadrzaj>
      <item>PORTOFINO d.o.o. PULA</item>
    </izvorni_sadrzaj>
    <derivirana_varijabla naziv="DomainObject.Predmet.ProtuStrankaListNazivFormated_1">
      <item>PORTOFINO d.o.o. PULA</item>
    </derivirana_varijabla>
  </DomainObject.Predmet.ProtuStrankaListNazivFormated>
  <DomainObject.Predmet.ProtuStrankaListNazivFormatedOIB>
    <izvorni_sadrzaj>
      <item>PORTOFINO d.o.o. PULA, OIB 57965376470</item>
    </izvorni_sadrzaj>
    <derivirana_varijabla naziv="DomainObject.Predmet.ProtuStrankaListNazivFormatedOIB_1">
      <item>PORTOFINO d.o.o. PULA, OIB 57965376470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2020.</izvorni_sadrzaj>
    <derivirana_varijabla naziv="DomainObject.Datum_1">3.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PORTOFINO d.o.o. PULA</izvorni_sadrzaj>
    <derivirana_varijabla naziv="DomainObject.Predmet.ProtustrankaIDrugi_1">PORTOFINO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PORTOFINO d.o.o. PULA, OIB 57965376470, Grožnjanska 28, 52100 Pula</izvorni_sadrzaj>
    <derivirana_varijabla naziv="DomainObject.Predmet.ProtustrankaIDrugiAdressOIB_1">PORTOFINO d.o.o. PULA, OIB 57965376470, Grožnjanska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PORTOFINO d.o.o. PULA</item>
      <item>FINANCIJSKA AGENCIJA, RC RIJEKA, PODRUŽNICA PULA, PULA</item>
    </izvorni_sadrzaj>
    <derivirana_varijabla naziv="DomainObject.Predmet.SudioniciListNaziv_1">
      <item>PORTOFINO d.o.o. PULA</item>
      <item>FINANCIJSKA AGENCIJA, RC RIJEKA, PODRUŽNICA PULA, PULA</item>
    </derivirana_varijabla>
  </DomainObject.Predmet.SudioniciListNaziv>
  <DomainObject.Predmet.SudioniciListAdressOIB>
    <izvorni_sadrzaj>
      <item>PORTOFINO d.o.o. PULA, OIB 57965376470, Grožnjanska 28,52100 Pula</item>
      <item>FINANCIJSKA AGENCIJA, RC RIJEKA, PODRUŽNICA PULA, PULA, OIB 85821130368, Ulica grada Vukovara 70,10000 Zagreb</item>
    </izvorni_sadrzaj>
    <derivirana_varijabla naziv="DomainObject.Predmet.SudioniciListAdressOIB_1">
      <item>PORTOFINO d.o.o. PULA, OIB 57965376470, Grožnjanska 28,52100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57965376470</item>
      <item>, OIB 85821130368</item>
    </izvorni_sadrzaj>
    <derivirana_varijabla naziv="DomainObject.Predmet.SudioniciListNazivOIB_1">
      <item>, OIB 57965376470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F1B71-C6F3-46DC-A366-B9875DF6D7D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481</properties:Words>
  <properties:Characters>2667</properties:Characters>
  <properties:Lines>65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2020-02-28T07:52:00Z</dcterms:created>
  <dc:creator>Mihaela Kaligari</dc:creator>
  <cp:lastModifiedBy>Erika Mohorović</cp:lastModifiedBy>
  <cp:lastPrinted>2020-02-28T07:51:00Z</cp:lastPrinted>
  <dcterms:modified xmlns:xsi="http://www.w3.org/2001/XMLSchema-instance" xsi:type="dcterms:W3CDTF">2020-03-03T11:03:00Z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(St-95-2020 PORTOFINO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