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fa81" w14:paraId="d99fa81" w:rsidRDefault="001E4C5B" w:rsidP="006B58C8" w:rsidR="006B58C8" w:rsidRPr="001E4C5B">
      <w:pPr>
        <w15:collapsed w:val="false"/>
      </w:pPr>
      <w:bookmarkStart w:name="_GoBack" w:id="0"/>
      <w:bookmarkEnd w:id="0"/>
      <w:r w:rsidRPr="001E4C5B">
        <w:rPr>
          <w:b/>
        </w:rPr>
        <w:t>M</w:t>
      </w:r>
      <w:r w:rsidR="006B58C8" w:rsidRPr="001E4C5B">
        <w:rPr>
          <w:b/>
        </w:rPr>
        <w:t>A</w:t>
      </w:r>
      <w:r w:rsidRPr="001E4C5B">
        <w:rPr>
          <w:b/>
        </w:rPr>
        <w:t>JO</w:t>
      </w:r>
      <w:r w:rsidR="006B58C8" w:rsidRPr="001E4C5B">
        <w:rPr>
          <w:b/>
        </w:rPr>
        <w:t>R</w:t>
      </w:r>
      <w:r w:rsidRPr="001E4C5B">
        <w:rPr>
          <w:b/>
        </w:rPr>
        <w:t xml:space="preserve"> </w:t>
      </w:r>
      <w:r w:rsidR="006B58C8" w:rsidRPr="001E4C5B">
        <w:rPr>
          <w:b/>
        </w:rPr>
        <w:t>I</w:t>
      </w:r>
      <w:r w:rsidRPr="001E4C5B">
        <w:rPr>
          <w:b/>
        </w:rPr>
        <w:t xml:space="preserve"> PAR</w:t>
      </w:r>
      <w:r w:rsidR="006B58C8" w:rsidRPr="001E4C5B">
        <w:rPr>
          <w:b/>
        </w:rPr>
        <w:t>T</w:t>
      </w:r>
      <w:r w:rsidRPr="001E4C5B">
        <w:rPr>
          <w:b/>
        </w:rPr>
        <w:t>N</w:t>
      </w:r>
      <w:r w:rsidR="006B58C8" w:rsidRPr="001E4C5B">
        <w:rPr>
          <w:b/>
        </w:rPr>
        <w:t>ERI</w:t>
      </w:r>
      <w:r w:rsidRPr="001E4C5B">
        <w:rPr>
          <w:b/>
        </w:rPr>
        <w:t xml:space="preserve"> </w:t>
      </w:r>
      <w:r w:rsidR="006B58C8" w:rsidRPr="001E4C5B">
        <w:rPr>
          <w:b/>
        </w:rPr>
        <w:t>d.o.o.</w:t>
      </w:r>
      <w:r w:rsidR="006B58C8" w:rsidRPr="001E4C5B">
        <w:t xml:space="preserve"> </w:t>
      </w:r>
      <w:r w:rsidR="006B58C8" w:rsidRPr="001E4C5B">
        <w:rPr>
          <w:b/>
        </w:rPr>
        <w:t>u stečaju</w:t>
      </w:r>
      <w:r w:rsidR="006B58C8" w:rsidRPr="001E4C5B">
        <w:t xml:space="preserve">, </w:t>
      </w:r>
    </w:p>
    <w:p w:rsidRDefault="001E4C5B" w:rsidP="001E4C5B" w:rsidR="001E4C5B" w:rsidRPr="001E4C5B">
      <w:r w:rsidRPr="001E4C5B">
        <w:t>Roberta Frangeša Mihanovića 5, Zagreb</w:t>
      </w:r>
    </w:p>
    <w:p w:rsidRDefault="001E4C5B" w:rsidP="001E4C5B" w:rsidR="001E4C5B" w:rsidRPr="001E4C5B">
      <w:r w:rsidRPr="001E4C5B">
        <w:t>OIB: 56731380564</w:t>
      </w:r>
    </w:p>
    <w:p w:rsidRDefault="001E4C5B" w:rsidP="001E4C5B" w:rsidR="001E4C5B" w:rsidRPr="000E66BB">
      <w:r w:rsidRPr="001E4C5B">
        <w:t xml:space="preserve"> </w:t>
      </w:r>
      <w:r w:rsidR="000E66BB">
        <w:t xml:space="preserve">    </w:t>
      </w:r>
      <w:r w:rsidR="000E66BB">
        <w:tab/>
      </w:r>
      <w:r w:rsidR="000E66BB">
        <w:tab/>
      </w:r>
      <w:r w:rsidR="000E66BB">
        <w:tab/>
      </w:r>
      <w:r w:rsidR="000E66BB">
        <w:tab/>
      </w:r>
      <w:r w:rsidR="000E66BB">
        <w:tab/>
      </w:r>
      <w:r w:rsidR="000E66BB">
        <w:tab/>
      </w:r>
      <w:r w:rsidR="000E66BB">
        <w:tab/>
      </w:r>
      <w:r w:rsidR="000E66BB">
        <w:tab/>
      </w:r>
      <w:r w:rsidR="000E66BB">
        <w:tab/>
      </w:r>
      <w:r w:rsidR="000E66BB">
        <w:tab/>
      </w:r>
      <w:r w:rsidR="000E66BB">
        <w:tab/>
      </w:r>
      <w:r w:rsidR="000E66BB">
        <w:tab/>
      </w:r>
      <w:r w:rsidR="000E66BB">
        <w:tab/>
        <w:t xml:space="preserve">     </w:t>
      </w:r>
      <w:r w:rsidR="000E66BB">
        <w:tab/>
      </w:r>
      <w:r w:rsidR="000E66BB">
        <w:tab/>
      </w:r>
      <w:r w:rsidR="000E66BB">
        <w:tab/>
      </w:r>
      <w:r w:rsidR="000E66BB">
        <w:tab/>
      </w:r>
      <w:r w:rsidR="000E66BB">
        <w:tab/>
      </w:r>
      <w:r w:rsidR="000E66BB">
        <w:tab/>
      </w:r>
      <w:r w:rsidRPr="001E4C5B">
        <w:t xml:space="preserve"> </w:t>
      </w:r>
      <w:r w:rsidRPr="001E4C5B">
        <w:rPr>
          <w:sz w:val="28"/>
          <w:szCs w:val="28"/>
        </w:rPr>
        <w:t>Na posl. br.</w:t>
      </w:r>
      <w:r w:rsidRPr="001E4C5B">
        <w:rPr>
          <w:b/>
          <w:bCs/>
          <w:sz w:val="28"/>
          <w:szCs w:val="28"/>
        </w:rPr>
        <w:t xml:space="preserve">  3. St-4692/16-25</w:t>
      </w:r>
    </w:p>
    <w:p w:rsidRDefault="001E4C5B" w:rsidP="001E4C5B" w:rsidR="001E4C5B" w:rsidRPr="001E4C5B"/>
    <w:p w:rsidRDefault="001E4C5B" w:rsidP="001E4C5B" w:rsidR="001E4C5B" w:rsidRPr="001E4C5B">
      <w:r>
        <w:t>z</w:t>
      </w:r>
      <w:r w:rsidRPr="001E4C5B">
        <w:t>astupano po stečajnoj upraviteljici</w:t>
      </w:r>
    </w:p>
    <w:p w:rsidRDefault="001E4C5B" w:rsidP="001E4C5B" w:rsidR="001E4C5B" w:rsidRPr="001E4C5B">
      <w:r w:rsidRPr="001E4C5B">
        <w:t>BOJANA SAJKO dipl.ing.arh.</w:t>
      </w:r>
    </w:p>
    <w:p w:rsidRDefault="009F3ADC" w:rsidR="009F3ADC">
      <w:pPr>
        <w:rPr>
          <w:rFonts w:cs="Arial" w:hAnsi="Arial" w:ascii="Arial"/>
        </w:rPr>
      </w:pPr>
    </w:p>
    <w:p w:rsidRDefault="009F3ADC" w:rsidR="009F3ADC">
      <w:pPr>
        <w:rPr>
          <w:rFonts w:cs="Arial" w:hAnsi="Arial" w:ascii="Arial"/>
        </w:rPr>
      </w:pPr>
    </w:p>
    <w:p w:rsidRDefault="002A5C4D" w:rsidR="002A5C4D">
      <w:pPr>
        <w:rPr>
          <w:rFonts w:cs="Arial" w:hAnsi="Arial" w:ascii="Arial"/>
        </w:rPr>
      </w:pPr>
    </w:p>
    <w:p w:rsidRDefault="00037BC4" w:rsidR="00037BC4">
      <w:pPr>
        <w:rPr>
          <w:rFonts w:cs="Arial" w:hAnsi="Arial" w:ascii="Arial"/>
        </w:rPr>
      </w:pPr>
    </w:p>
    <w:p w:rsidRDefault="00DF24C7" w:rsidP="00DF24C7" w:rsidR="00DF24C7" w:rsidRPr="001E4C5B">
      <w:pPr>
        <w:jc w:val="center"/>
        <w:rPr>
          <w:b/>
          <w:sz w:val="28"/>
          <w:szCs w:val="28"/>
        </w:rPr>
      </w:pPr>
      <w:r w:rsidRPr="001E4C5B">
        <w:rPr>
          <w:b/>
          <w:sz w:val="28"/>
          <w:szCs w:val="28"/>
        </w:rPr>
        <w:t>POPIS PREDMETA STEČAJNE MASE</w:t>
      </w:r>
    </w:p>
    <w:p w:rsidRDefault="00D57083" w:rsidP="00D57083" w:rsidR="00D57083" w:rsidRPr="001E4C5B">
      <w:pPr>
        <w:jc w:val="center"/>
      </w:pPr>
      <w:r w:rsidRPr="001E4C5B">
        <w:t xml:space="preserve">(čl. </w:t>
      </w:r>
      <w:r w:rsidR="009304FE">
        <w:t>221</w:t>
      </w:r>
      <w:r w:rsidRPr="001E4C5B">
        <w:t>. SZ-a)</w:t>
      </w:r>
    </w:p>
    <w:p w:rsidRDefault="00D57083" w:rsidP="00DF24C7" w:rsidR="00D57083">
      <w:pPr>
        <w:rPr>
          <w:rFonts w:cs="Arial" w:hAnsi="Arial" w:ascii="Arial"/>
        </w:rPr>
      </w:pPr>
    </w:p>
    <w:p w:rsidRDefault="0004699B" w:rsidP="00F746DE" w:rsidR="00D57083" w:rsidRPr="00F746DE">
      <w:pPr>
        <w:jc w:val="both"/>
      </w:pPr>
      <w:r w:rsidRPr="00F746DE">
        <w:rPr>
          <w:b/>
        </w:rPr>
        <w:t>NEKRETNIN</w:t>
      </w:r>
      <w:r w:rsidR="00FB79ED" w:rsidRPr="00F746DE">
        <w:rPr>
          <w:b/>
        </w:rPr>
        <w:t>A</w:t>
      </w:r>
      <w:r w:rsidR="00335BFD" w:rsidRPr="00F746DE">
        <w:t xml:space="preserve"> upisan</w:t>
      </w:r>
      <w:r w:rsidR="00FB79ED" w:rsidRPr="00F746DE">
        <w:t>a</w:t>
      </w:r>
      <w:r w:rsidR="00335BFD" w:rsidRPr="00F746DE">
        <w:t xml:space="preserve"> u zemljišne knjige</w:t>
      </w:r>
      <w:r w:rsidR="001C0141" w:rsidRPr="00F746DE">
        <w:t xml:space="preserve"> Općinskog suda u </w:t>
      </w:r>
      <w:r w:rsidR="00154493" w:rsidRPr="00F746DE">
        <w:t>Sisku</w:t>
      </w:r>
      <w:r w:rsidR="00310377" w:rsidRPr="00F746DE">
        <w:t xml:space="preserve">, Zemljišnoknjižni odjel </w:t>
      </w:r>
      <w:r w:rsidR="00154493" w:rsidRPr="00F746DE">
        <w:t>Kutina</w:t>
      </w:r>
      <w:r w:rsidR="004E4505" w:rsidRPr="00F746DE">
        <w:t xml:space="preserve"> u:</w:t>
      </w:r>
      <w:r w:rsidR="001C0141" w:rsidRPr="00F746DE">
        <w:t xml:space="preserve"> </w:t>
      </w:r>
    </w:p>
    <w:p w:rsidRDefault="00BD2E94" w:rsidP="00BD2E94" w:rsidR="00BD2E94">
      <w:pPr>
        <w:numPr>
          <w:ilvl w:val="0"/>
          <w:numId w:val="18"/>
        </w:numPr>
        <w:jc w:val="both"/>
        <w:rPr>
          <w:lang w:val="pl-PL"/>
        </w:rPr>
      </w:pPr>
      <w:r w:rsidRPr="00F746DE">
        <w:rPr>
          <w:lang w:val="pl-PL"/>
        </w:rPr>
        <w:t>zk.ul.br.443, k.o. Potok, k.č.br.241/1 u naravi zgrada, dvorište, pašnjak, voćnjak i oranica ukupno površine 8.028 m</w:t>
      </w:r>
      <w:r w:rsidRPr="00F746DE">
        <w:rPr>
          <w:vertAlign w:val="superscript"/>
          <w:lang w:val="pl-PL"/>
        </w:rPr>
        <w:t>2</w:t>
      </w:r>
      <w:r w:rsidRPr="00F746DE">
        <w:rPr>
          <w:lang w:val="pl-PL"/>
        </w:rPr>
        <w:t xml:space="preserve">, knjigovodstvena vrijednost. </w:t>
      </w:r>
      <w:r w:rsidRPr="00F746DE">
        <w:t xml:space="preserve">602.682,92 </w:t>
      </w:r>
      <w:r w:rsidRPr="00F746DE">
        <w:rPr>
          <w:lang w:val="pl-PL"/>
        </w:rPr>
        <w:t>kn. Za tržna vrijednost nekretnine potrebno je izraditi procjembeni elaborat. Prema podacima iz e-nekretnine za područje Popovače procjenjujem cca ......................</w:t>
      </w:r>
      <w:r w:rsidR="00733BDF">
        <w:rPr>
          <w:lang w:val="pl-PL"/>
        </w:rPr>
        <w:t>.... 450.000,00</w:t>
      </w:r>
      <w:r w:rsidRPr="00F746DE">
        <w:rPr>
          <w:lang w:val="pl-PL"/>
        </w:rPr>
        <w:t>kn</w:t>
      </w:r>
    </w:p>
    <w:p w:rsidRDefault="007823F9" w:rsidP="00F746DE" w:rsidR="007823F9">
      <w:pPr>
        <w:jc w:val="both"/>
        <w:rPr>
          <w:b/>
          <w:lang w:val="pl-PL"/>
        </w:rPr>
      </w:pPr>
    </w:p>
    <w:p w:rsidRDefault="00F746DE" w:rsidP="00F746DE" w:rsidR="00F746DE">
      <w:pPr>
        <w:jc w:val="both"/>
        <w:rPr>
          <w:b/>
          <w:lang w:val="pl-PL"/>
        </w:rPr>
      </w:pPr>
      <w:r w:rsidRPr="00F746DE">
        <w:rPr>
          <w:b/>
          <w:lang w:val="pl-PL"/>
        </w:rPr>
        <w:t>POKRETNINE</w:t>
      </w:r>
      <w:r w:rsidR="00013F9D">
        <w:rPr>
          <w:b/>
          <w:lang w:val="pl-PL"/>
        </w:rPr>
        <w:t>:</w:t>
      </w:r>
    </w:p>
    <w:p w:rsidRDefault="00AD0612" w:rsidP="00013F9D" w:rsidR="00013F9D" w:rsidRPr="00196E11">
      <w:pPr>
        <w:numPr>
          <w:ilvl w:val="0"/>
          <w:numId w:val="18"/>
        </w:numPr>
        <w:jc w:val="both"/>
        <w:rPr>
          <w:b/>
          <w:lang w:val="pl-PL"/>
        </w:rPr>
      </w:pPr>
      <w:r>
        <w:rPr>
          <w:lang w:val="pl-PL"/>
        </w:rPr>
        <w:t xml:space="preserve">magnetometar (set za detektiranje metala) </w:t>
      </w:r>
      <w:r w:rsidR="00EE753F">
        <w:rPr>
          <w:lang w:val="pl-PL"/>
        </w:rPr>
        <w:t>iz</w:t>
      </w:r>
      <w:r>
        <w:rPr>
          <w:lang w:val="pl-PL"/>
        </w:rPr>
        <w:t xml:space="preserve"> 2005.g.</w:t>
      </w:r>
      <w:r w:rsidR="00EE753F">
        <w:rPr>
          <w:lang w:val="pl-PL"/>
        </w:rPr>
        <w:t>, nv 131.104,90</w:t>
      </w:r>
      <w:r>
        <w:rPr>
          <w:lang w:val="pl-PL"/>
        </w:rPr>
        <w:t xml:space="preserve"> .....</w:t>
      </w:r>
      <w:r w:rsidR="002A5C4D">
        <w:rPr>
          <w:lang w:val="pl-PL"/>
        </w:rPr>
        <w:t>.</w:t>
      </w:r>
      <w:r>
        <w:rPr>
          <w:lang w:val="pl-PL"/>
        </w:rPr>
        <w:t>..</w:t>
      </w:r>
      <w:r w:rsidR="00733BDF">
        <w:rPr>
          <w:lang w:val="pl-PL"/>
        </w:rPr>
        <w:t xml:space="preserve"> 40.000,00kn</w:t>
      </w:r>
    </w:p>
    <w:p w:rsidRDefault="00196E11" w:rsidP="00013F9D" w:rsidR="00196E11" w:rsidRPr="002A5C4D">
      <w:pPr>
        <w:numPr>
          <w:ilvl w:val="0"/>
          <w:numId w:val="18"/>
        </w:numPr>
        <w:jc w:val="both"/>
        <w:rPr>
          <w:b/>
          <w:u w:val="single"/>
          <w:lang w:val="pl-PL"/>
        </w:rPr>
      </w:pPr>
      <w:r w:rsidRPr="002A5C4D">
        <w:rPr>
          <w:u w:val="single"/>
          <w:lang w:val="pl-PL"/>
        </w:rPr>
        <w:t>GSM video odašiljač</w:t>
      </w:r>
      <w:r w:rsidR="00D42735" w:rsidRPr="002A5C4D">
        <w:rPr>
          <w:u w:val="single"/>
          <w:lang w:val="pl-PL"/>
        </w:rPr>
        <w:t xml:space="preserve"> iz 2005.g.,</w:t>
      </w:r>
      <w:r w:rsidRPr="002A5C4D">
        <w:rPr>
          <w:u w:val="single"/>
          <w:lang w:val="pl-PL"/>
        </w:rPr>
        <w:t xml:space="preserve"> nv 33.807,65 .............................</w:t>
      </w:r>
      <w:r w:rsidR="002A5C4D">
        <w:rPr>
          <w:u w:val="single"/>
          <w:lang w:val="pl-PL"/>
        </w:rPr>
        <w:t>.</w:t>
      </w:r>
      <w:r w:rsidRPr="002A5C4D">
        <w:rPr>
          <w:u w:val="single"/>
          <w:lang w:val="pl-PL"/>
        </w:rPr>
        <w:t>....</w:t>
      </w:r>
      <w:r w:rsidR="00D42735" w:rsidRPr="002A5C4D">
        <w:rPr>
          <w:u w:val="single"/>
          <w:lang w:val="pl-PL"/>
        </w:rPr>
        <w:t>......</w:t>
      </w:r>
      <w:r w:rsidRPr="002A5C4D">
        <w:rPr>
          <w:u w:val="single"/>
          <w:lang w:val="pl-PL"/>
        </w:rPr>
        <w:t>...</w:t>
      </w:r>
      <w:r w:rsidR="00D42735" w:rsidRPr="002A5C4D">
        <w:rPr>
          <w:u w:val="single"/>
          <w:lang w:val="pl-PL"/>
        </w:rPr>
        <w:t xml:space="preserve"> 10.000,00kn</w:t>
      </w:r>
    </w:p>
    <w:p w:rsidRDefault="002A5C4D" w:rsidP="002A5C4D" w:rsidR="00712327">
      <w:pPr>
        <w:ind w:firstLine="708" w:left="4956"/>
        <w:rPr>
          <w:lang w:val="pl-PL"/>
        </w:rPr>
      </w:pPr>
      <w:r>
        <w:rPr>
          <w:lang w:val="pl-PL"/>
        </w:rPr>
        <w:t>Pokretnine ukupno:    50.000,00kn</w:t>
      </w:r>
    </w:p>
    <w:p w:rsidRDefault="000E66BB" w:rsidP="0093765E" w:rsidR="000E66BB">
      <w:pPr>
        <w:rPr>
          <w:rFonts w:cs="Arial" w:hAnsi="Arial" w:ascii="Arial"/>
          <w:lang w:val="pl-PL"/>
        </w:rPr>
      </w:pPr>
    </w:p>
    <w:p w:rsidRDefault="0093765E" w:rsidP="0093765E" w:rsidR="001B2AC9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</w:r>
      <w:r w:rsidR="00C016EC">
        <w:rPr>
          <w:rFonts w:cs="Arial" w:hAnsi="Arial" w:ascii="Arial"/>
          <w:lang w:val="pl-PL"/>
        </w:rPr>
        <w:t xml:space="preserve">     </w:t>
      </w:r>
    </w:p>
    <w:p w:rsidRDefault="009F3ADC" w:rsidR="009F3ADC">
      <w:pPr>
        <w:rPr>
          <w:rFonts w:cs="Arial" w:hAnsi="Arial" w:ascii="Arial"/>
        </w:rPr>
      </w:pPr>
    </w:p>
    <w:p w:rsidRDefault="009F3ADC" w:rsidP="004B4999" w:rsidR="004B4999" w:rsidRPr="00C6097D">
      <w:pPr>
        <w:jc w:val="center"/>
        <w:rPr>
          <w:b/>
          <w:sz w:val="28"/>
          <w:szCs w:val="28"/>
        </w:rPr>
      </w:pPr>
      <w:r w:rsidRPr="00C6097D">
        <w:rPr>
          <w:b/>
          <w:sz w:val="28"/>
          <w:szCs w:val="28"/>
        </w:rPr>
        <w:t>POPIS DUŽNIKOVIH VJEROVNIKA</w:t>
      </w:r>
    </w:p>
    <w:p w:rsidRDefault="009F3ADC" w:rsidP="004B4999" w:rsidR="009F3ADC" w:rsidRPr="00C6097D">
      <w:pPr>
        <w:jc w:val="center"/>
      </w:pPr>
      <w:r w:rsidRPr="00C6097D">
        <w:t xml:space="preserve">(čl. </w:t>
      </w:r>
      <w:r w:rsidR="004A6948" w:rsidRPr="00C6097D">
        <w:t>222</w:t>
      </w:r>
      <w:r w:rsidRPr="00C6097D">
        <w:t>. SZ-a)</w:t>
      </w:r>
    </w:p>
    <w:p w:rsidRDefault="009F3ADC" w:rsidR="009F3ADC" w:rsidRPr="00C6097D"/>
    <w:p w:rsidRDefault="009F3ADC" w:rsidR="009F3ADC" w:rsidRPr="00C6097D"/>
    <w:p w:rsidRDefault="007D518F" w:rsidR="009F3ADC" w:rsidRPr="00C6097D">
      <w:pPr>
        <w:rPr>
          <w:b/>
        </w:rPr>
      </w:pPr>
      <w:r w:rsidRPr="00C6097D">
        <w:rPr>
          <w:b/>
        </w:rPr>
        <w:t>A/</w:t>
      </w:r>
      <w:r w:rsidRPr="00C6097D">
        <w:rPr>
          <w:b/>
        </w:rPr>
        <w:tab/>
        <w:t xml:space="preserve">PRIJAVLJENE </w:t>
      </w:r>
      <w:r w:rsidR="009F3ADC" w:rsidRPr="00C6097D">
        <w:rPr>
          <w:b/>
        </w:rPr>
        <w:t>TRAŽBINE S</w:t>
      </w:r>
      <w:r w:rsidR="006B1DC0" w:rsidRPr="00C6097D">
        <w:rPr>
          <w:b/>
        </w:rPr>
        <w:t>T</w:t>
      </w:r>
      <w:r w:rsidR="009F3ADC" w:rsidRPr="00C6097D">
        <w:rPr>
          <w:b/>
        </w:rPr>
        <w:t>EČAJNIH VJEROVNKA</w:t>
      </w:r>
    </w:p>
    <w:p w:rsidRDefault="004636B5" w:rsidR="004636B5" w:rsidRPr="00C6097D"/>
    <w:p w:rsidRDefault="00935653" w:rsidP="009B6024" w:rsidR="00935653" w:rsidRPr="00C6097D">
      <w:pPr>
        <w:spacing w:lineRule="auto" w:line="276"/>
      </w:pPr>
      <w:r w:rsidRPr="00C6097D">
        <w:rPr>
          <w:b/>
        </w:rPr>
        <w:t>PRIZNATE TRAŽBINE – I. viši isplatni red</w:t>
      </w:r>
      <w:r w:rsidRPr="00C6097D">
        <w:rPr>
          <w:b/>
        </w:rPr>
        <w:tab/>
      </w:r>
      <w:r w:rsidRPr="00C6097D">
        <w:rPr>
          <w:b/>
        </w:rPr>
        <w:tab/>
      </w:r>
      <w:r w:rsidRPr="00C6097D">
        <w:rPr>
          <w:b/>
        </w:rPr>
        <w:tab/>
        <w:t xml:space="preserve">    </w:t>
      </w:r>
      <w:r w:rsidRPr="00C6097D">
        <w:rPr>
          <w:b/>
        </w:rPr>
        <w:tab/>
        <w:t xml:space="preserve">     </w:t>
      </w:r>
      <w:r w:rsidR="0051209F" w:rsidRPr="00C6097D">
        <w:rPr>
          <w:b/>
        </w:rPr>
        <w:t xml:space="preserve">    </w:t>
      </w:r>
      <w:r w:rsidR="00BD3E61" w:rsidRPr="00C6097D">
        <w:rPr>
          <w:b/>
        </w:rPr>
        <w:t xml:space="preserve">     </w:t>
      </w:r>
      <w:r w:rsidRPr="00C6097D">
        <w:t>iznos / kn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1"/>
        <w:gridCol w:w="6948"/>
        <w:gridCol w:w="1702"/>
      </w:tblGrid>
      <w:tr w:rsidTr="00A77E91" w:rsidR="004D2AB5" w:rsidRPr="00C6097D">
        <w:tc>
          <w:tcPr>
            <w:tcW w:type="dxa" w:w="531"/>
            <w:shd w:fill="auto" w:color="auto" w:val="clear"/>
          </w:tcPr>
          <w:p w:rsidRDefault="003A7022" w:rsidP="00935653" w:rsidR="004D2AB5" w:rsidRPr="00C6097D">
            <w:r w:rsidRPr="00C6097D">
              <w:t>1.</w:t>
            </w:r>
          </w:p>
        </w:tc>
        <w:tc>
          <w:tcPr>
            <w:tcW w:type="dxa" w:w="6948"/>
            <w:shd w:fill="auto" w:color="auto" w:val="clear"/>
          </w:tcPr>
          <w:p w:rsidRDefault="003A7022" w:rsidP="002046B1" w:rsidR="004D2AB5" w:rsidRPr="00C6097D">
            <w:r w:rsidRPr="00C6097D">
              <w:t>RH Ministarstvo financija, Porezna uprava, područni ured Zagreb</w:t>
            </w:r>
          </w:p>
        </w:tc>
        <w:tc>
          <w:tcPr>
            <w:tcW w:type="dxa" w:w="1702"/>
            <w:shd w:fill="auto" w:color="auto" w:val="clear"/>
          </w:tcPr>
          <w:p w:rsidRDefault="00A761D4" w:rsidP="00162D77" w:rsidR="004D2AB5" w:rsidRPr="00C6097D">
            <w:pPr>
              <w:jc w:val="right"/>
            </w:pPr>
            <w:r w:rsidRPr="00C6097D">
              <w:t>3</w:t>
            </w:r>
            <w:r w:rsidR="00162D77" w:rsidRPr="00C6097D">
              <w:t>6.2</w:t>
            </w:r>
            <w:r w:rsidRPr="00C6097D">
              <w:t>5</w:t>
            </w:r>
            <w:r w:rsidR="00162D77" w:rsidRPr="00C6097D">
              <w:t>9</w:t>
            </w:r>
            <w:r w:rsidRPr="00C6097D">
              <w:t>,</w:t>
            </w:r>
            <w:r w:rsidR="00162D77" w:rsidRPr="00C6097D">
              <w:t>92</w:t>
            </w:r>
          </w:p>
        </w:tc>
      </w:tr>
      <w:tr w:rsidTr="00A77E91" w:rsidR="002046B1" w:rsidRPr="00C6097D">
        <w:tc>
          <w:tcPr>
            <w:tcW w:type="dxa" w:w="531"/>
            <w:shd w:fill="auto" w:color="auto" w:val="clear"/>
          </w:tcPr>
          <w:p w:rsidRDefault="002046B1" w:rsidP="00935653" w:rsidR="002046B1" w:rsidRPr="00C6097D">
            <w:r w:rsidRPr="00C6097D">
              <w:t>2.</w:t>
            </w:r>
          </w:p>
        </w:tc>
        <w:tc>
          <w:tcPr>
            <w:tcW w:type="dxa" w:w="6948"/>
            <w:shd w:fill="auto" w:color="auto" w:val="clear"/>
          </w:tcPr>
          <w:p w:rsidRDefault="002046B1" w:rsidP="002046B1" w:rsidR="002046B1" w:rsidRPr="00C6097D">
            <w:r w:rsidRPr="00C6097D">
              <w:t>SLAVEN MAJOR</w:t>
            </w:r>
          </w:p>
        </w:tc>
        <w:tc>
          <w:tcPr>
            <w:tcW w:type="dxa" w:w="1702"/>
            <w:shd w:fill="auto" w:color="auto" w:val="clear"/>
          </w:tcPr>
          <w:p w:rsidRDefault="002046B1" w:rsidP="00A77E91" w:rsidR="002046B1" w:rsidRPr="00C6097D">
            <w:pPr>
              <w:jc w:val="right"/>
            </w:pPr>
            <w:r w:rsidRPr="00C6097D">
              <w:t>137.264,95</w:t>
            </w:r>
          </w:p>
        </w:tc>
      </w:tr>
      <w:tr w:rsidTr="00A77E91" w:rsidR="002046B1" w:rsidRPr="00C6097D">
        <w:tc>
          <w:tcPr>
            <w:tcW w:type="dxa" w:w="531"/>
            <w:shd w:fill="auto" w:color="auto" w:val="clear"/>
          </w:tcPr>
          <w:p w:rsidRDefault="002046B1" w:rsidP="00935653" w:rsidR="002046B1" w:rsidRPr="00C6097D">
            <w:r w:rsidRPr="00C6097D">
              <w:t>3.</w:t>
            </w:r>
          </w:p>
        </w:tc>
        <w:tc>
          <w:tcPr>
            <w:tcW w:type="dxa" w:w="6948"/>
            <w:shd w:fill="auto" w:color="auto" w:val="clear"/>
          </w:tcPr>
          <w:p w:rsidRDefault="002046B1" w:rsidP="002046B1" w:rsidR="002046B1" w:rsidRPr="00C6097D">
            <w:r w:rsidRPr="00C6097D">
              <w:t>PREDRAG VUNAK</w:t>
            </w:r>
          </w:p>
        </w:tc>
        <w:tc>
          <w:tcPr>
            <w:tcW w:type="dxa" w:w="1702"/>
            <w:shd w:fill="auto" w:color="auto" w:val="clear"/>
          </w:tcPr>
          <w:p w:rsidRDefault="00162D77" w:rsidP="00A77E91" w:rsidR="002046B1" w:rsidRPr="00C6097D">
            <w:pPr>
              <w:jc w:val="right"/>
            </w:pPr>
            <w:r w:rsidRPr="00C6097D">
              <w:t>134.415,78</w:t>
            </w:r>
          </w:p>
        </w:tc>
      </w:tr>
      <w:tr w:rsidTr="00A77E91" w:rsidR="00162D77" w:rsidRPr="00C6097D">
        <w:tc>
          <w:tcPr>
            <w:tcW w:type="dxa" w:w="531"/>
            <w:shd w:fill="auto" w:color="auto" w:val="clear"/>
          </w:tcPr>
          <w:p w:rsidRDefault="00162D77" w:rsidP="00935653" w:rsidR="00162D77" w:rsidRPr="00C6097D">
            <w:r w:rsidRPr="00C6097D">
              <w:t>4.</w:t>
            </w:r>
          </w:p>
        </w:tc>
        <w:tc>
          <w:tcPr>
            <w:tcW w:type="dxa" w:w="6948"/>
            <w:shd w:fill="auto" w:color="auto" w:val="clear"/>
          </w:tcPr>
          <w:p w:rsidRDefault="000675EA" w:rsidP="002046B1" w:rsidR="00162D77" w:rsidRPr="00C6097D">
            <w:r w:rsidRPr="00C6097D">
              <w:t>VERONIKA POSLON</w:t>
            </w:r>
          </w:p>
        </w:tc>
        <w:tc>
          <w:tcPr>
            <w:tcW w:type="dxa" w:w="1702"/>
            <w:shd w:fill="auto" w:color="auto" w:val="clear"/>
          </w:tcPr>
          <w:p w:rsidRDefault="000675EA" w:rsidP="00A77E91" w:rsidR="00162D77" w:rsidRPr="00C6097D">
            <w:pPr>
              <w:jc w:val="right"/>
            </w:pPr>
            <w:r w:rsidRPr="00C6097D">
              <w:t>50.930,40</w:t>
            </w:r>
          </w:p>
        </w:tc>
      </w:tr>
    </w:tbl>
    <w:p w:rsidRDefault="00BD3E61" w:rsidP="0016241B" w:rsidR="00BD3E61" w:rsidRPr="00C6097D">
      <w:pPr>
        <w:spacing w:before="240"/>
        <w:jc w:val="right"/>
        <w:rPr>
          <w:b/>
        </w:rPr>
      </w:pPr>
      <w:r w:rsidRPr="00C6097D">
        <w:rPr>
          <w:b/>
        </w:rPr>
        <w:t>UKUPNO</w:t>
      </w:r>
      <w:r w:rsidR="00113351" w:rsidRPr="00C6097D">
        <w:rPr>
          <w:b/>
        </w:rPr>
        <w:t xml:space="preserve"> PRIZNATO</w:t>
      </w:r>
      <w:r w:rsidR="00933B02" w:rsidRPr="00C6097D">
        <w:rPr>
          <w:b/>
        </w:rPr>
        <w:t xml:space="preserve"> </w:t>
      </w:r>
      <w:r w:rsidRPr="00C6097D">
        <w:rPr>
          <w:b/>
        </w:rPr>
        <w:t>I. VIŠI ISPLAT</w:t>
      </w:r>
      <w:r w:rsidR="0016241B" w:rsidRPr="00C6097D">
        <w:rPr>
          <w:b/>
        </w:rPr>
        <w:t xml:space="preserve">NI RED: </w:t>
      </w:r>
      <w:r w:rsidR="00A761D4" w:rsidRPr="00C6097D">
        <w:rPr>
          <w:b/>
        </w:rPr>
        <w:t>3</w:t>
      </w:r>
      <w:r w:rsidR="000675EA" w:rsidRPr="00C6097D">
        <w:rPr>
          <w:b/>
        </w:rPr>
        <w:t>58.871,</w:t>
      </w:r>
      <w:r w:rsidR="00A761D4" w:rsidRPr="00C6097D">
        <w:rPr>
          <w:b/>
        </w:rPr>
        <w:t>0</w:t>
      </w:r>
      <w:r w:rsidR="000675EA" w:rsidRPr="00C6097D">
        <w:rPr>
          <w:b/>
        </w:rPr>
        <w:t>5</w:t>
      </w:r>
    </w:p>
    <w:p w:rsidRDefault="000E0078" w:rsidP="00113351" w:rsidR="000E0078" w:rsidRPr="00C6097D">
      <w:pPr>
        <w:ind w:right="283"/>
        <w:rPr>
          <w:b/>
        </w:rPr>
      </w:pPr>
    </w:p>
    <w:p w:rsidRDefault="000E0078" w:rsidP="000E0078" w:rsidR="000E0078" w:rsidRPr="00C6097D">
      <w:r w:rsidRPr="00C6097D">
        <w:rPr>
          <w:b/>
        </w:rPr>
        <w:t>OSPORENE TR</w:t>
      </w:r>
      <w:r w:rsidR="00AF297A" w:rsidRPr="00C6097D">
        <w:rPr>
          <w:b/>
        </w:rPr>
        <w:t>AŽBINE – I. viši isplatni red</w:t>
      </w:r>
      <w:r w:rsidR="00AF297A" w:rsidRPr="00C6097D">
        <w:rPr>
          <w:b/>
        </w:rPr>
        <w:tab/>
      </w:r>
      <w:r w:rsidR="00AF297A" w:rsidRPr="00C6097D">
        <w:rPr>
          <w:b/>
        </w:rPr>
        <w:tab/>
      </w:r>
      <w:r w:rsidRPr="00C6097D">
        <w:rPr>
          <w:b/>
        </w:rPr>
        <w:t xml:space="preserve">    </w:t>
      </w:r>
      <w:r w:rsidRPr="00C6097D">
        <w:rPr>
          <w:b/>
        </w:rPr>
        <w:tab/>
        <w:t xml:space="preserve">              </w:t>
      </w:r>
      <w:r w:rsidR="007203EF" w:rsidRPr="00C6097D">
        <w:rPr>
          <w:b/>
        </w:rPr>
        <w:t xml:space="preserve">       </w:t>
      </w:r>
      <w:r w:rsidRPr="00C6097D">
        <w:rPr>
          <w:b/>
        </w:rPr>
        <w:t xml:space="preserve"> </w:t>
      </w:r>
      <w:r w:rsidR="00AF297A" w:rsidRPr="00C6097D">
        <w:rPr>
          <w:b/>
        </w:rPr>
        <w:t xml:space="preserve"> 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1"/>
        <w:gridCol w:w="6948"/>
        <w:gridCol w:w="1702"/>
      </w:tblGrid>
      <w:tr w:rsidTr="008619F9" w:rsidR="000675EA" w:rsidRPr="00C6097D">
        <w:tc>
          <w:tcPr>
            <w:tcW w:type="dxa" w:w="531"/>
            <w:shd w:fill="auto" w:color="auto" w:val="clear"/>
          </w:tcPr>
          <w:p w:rsidRDefault="000675EA" w:rsidP="008619F9" w:rsidR="000675EA" w:rsidRPr="00C6097D">
            <w:r w:rsidRPr="00C6097D">
              <w:t>1.</w:t>
            </w:r>
          </w:p>
        </w:tc>
        <w:tc>
          <w:tcPr>
            <w:tcW w:type="dxa" w:w="6948"/>
            <w:shd w:fill="auto" w:color="auto" w:val="clear"/>
          </w:tcPr>
          <w:p w:rsidRDefault="000675EA" w:rsidP="008619F9" w:rsidR="000675EA" w:rsidRPr="00C6097D">
            <w:r w:rsidRPr="00C6097D">
              <w:t>RH Ministarstvo financija, Porezna uprava, područni ured Zagreb</w:t>
            </w:r>
          </w:p>
        </w:tc>
        <w:tc>
          <w:tcPr>
            <w:tcW w:type="dxa" w:w="1702"/>
            <w:shd w:fill="auto" w:color="auto" w:val="clear"/>
          </w:tcPr>
          <w:p w:rsidRDefault="00AF297A" w:rsidP="00AF297A" w:rsidR="000675EA" w:rsidRPr="00C6097D">
            <w:pPr>
              <w:jc w:val="right"/>
            </w:pPr>
            <w:r w:rsidRPr="00C6097D">
              <w:t>77</w:t>
            </w:r>
            <w:r w:rsidR="000675EA" w:rsidRPr="00C6097D">
              <w:t>.</w:t>
            </w:r>
            <w:r w:rsidRPr="00C6097D">
              <w:t>786</w:t>
            </w:r>
            <w:r w:rsidR="000675EA" w:rsidRPr="00C6097D">
              <w:t>,</w:t>
            </w:r>
            <w:r w:rsidRPr="00C6097D">
              <w:t>74</w:t>
            </w:r>
          </w:p>
        </w:tc>
      </w:tr>
    </w:tbl>
    <w:p w:rsidRDefault="001314C9" w:rsidP="001314C9" w:rsidR="001314C9" w:rsidRPr="00C6097D">
      <w:pPr>
        <w:spacing w:before="240"/>
        <w:ind w:firstLine="708"/>
        <w:jc w:val="right"/>
        <w:rPr>
          <w:b/>
        </w:rPr>
      </w:pPr>
      <w:r w:rsidRPr="00C6097D">
        <w:rPr>
          <w:b/>
        </w:rPr>
        <w:t xml:space="preserve">UKUPNO OSPORENO I. VIŠI ISPLATNI RED:   </w:t>
      </w:r>
      <w:r w:rsidR="00C6097D">
        <w:rPr>
          <w:b/>
        </w:rPr>
        <w:t>77.</w:t>
      </w:r>
      <w:r w:rsidRPr="00C6097D">
        <w:rPr>
          <w:b/>
        </w:rPr>
        <w:t>7</w:t>
      </w:r>
      <w:r w:rsidR="00C6097D">
        <w:rPr>
          <w:b/>
        </w:rPr>
        <w:t>86</w:t>
      </w:r>
      <w:r w:rsidRPr="00C6097D">
        <w:rPr>
          <w:b/>
        </w:rPr>
        <w:t>,</w:t>
      </w:r>
      <w:r w:rsidR="00C6097D">
        <w:rPr>
          <w:b/>
        </w:rPr>
        <w:t>74</w:t>
      </w:r>
    </w:p>
    <w:p w:rsidRDefault="000675EA" w:rsidP="001314C9" w:rsidR="000675EA">
      <w:pPr>
        <w:jc w:val="right"/>
        <w:rPr>
          <w:rFonts w:cs="Arial" w:hAnsi="Arial" w:ascii="Arial"/>
        </w:rPr>
      </w:pPr>
    </w:p>
    <w:p w:rsidRDefault="000675EA" w:rsidR="000675EA">
      <w:pPr>
        <w:rPr>
          <w:rFonts w:cs="Arial" w:hAnsi="Arial" w:ascii="Arial"/>
        </w:rPr>
      </w:pPr>
    </w:p>
    <w:p w:rsidRDefault="00C6097D" w:rsidR="00C6097D">
      <w:pPr>
        <w:rPr>
          <w:rFonts w:cs="Arial" w:hAnsi="Arial" w:ascii="Arial"/>
        </w:rPr>
      </w:pPr>
    </w:p>
    <w:p w:rsidRDefault="007823F9" w:rsidP="007823F9" w:rsidR="002A5C4D">
      <w:pPr>
        <w:spacing w:lineRule="auto" w:line="276"/>
        <w:ind w:firstLine="708" w:left="6372"/>
        <w:rPr>
          <w:bCs/>
        </w:rPr>
      </w:pPr>
      <w:r w:rsidRPr="007823F9">
        <w:rPr>
          <w:bCs/>
        </w:rPr>
        <w:lastRenderedPageBreak/>
        <w:t>3. St-4692/16-25</w:t>
      </w:r>
      <w:r>
        <w:rPr>
          <w:bCs/>
        </w:rPr>
        <w:t xml:space="preserve">    2</w:t>
      </w:r>
    </w:p>
    <w:p w:rsidRDefault="007823F9" w:rsidP="007823F9" w:rsidR="007823F9" w:rsidRPr="007823F9">
      <w:pPr>
        <w:spacing w:lineRule="auto" w:line="276"/>
        <w:ind w:firstLine="708" w:left="6372"/>
      </w:pPr>
    </w:p>
    <w:p w:rsidRDefault="00412D3E" w:rsidP="007D727C" w:rsidR="007D727C" w:rsidRPr="00681684">
      <w:pPr>
        <w:spacing w:lineRule="auto" w:line="276"/>
        <w:rPr>
          <w:b/>
        </w:rPr>
      </w:pPr>
      <w:r w:rsidRPr="006D49B5">
        <w:rPr>
          <w:b/>
        </w:rPr>
        <w:t>PRIZNATE TRAŽBINE – II. viši isplatni red</w:t>
      </w:r>
      <w:r w:rsidRPr="006D49B5">
        <w:rPr>
          <w:b/>
        </w:rPr>
        <w:tab/>
      </w:r>
      <w:r w:rsidRPr="006D49B5">
        <w:rPr>
          <w:b/>
        </w:rPr>
        <w:tab/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50"/>
        <w:gridCol w:w="6929"/>
        <w:gridCol w:w="1701"/>
      </w:tblGrid>
      <w:tr w:rsidTr="00864335" w:rsidR="007D727C" w:rsidRPr="006D49B5">
        <w:tc>
          <w:tcPr>
            <w:tcW w:type="dxa" w:w="550"/>
            <w:shd w:fill="auto" w:color="auto" w:val="clear"/>
          </w:tcPr>
          <w:p w:rsidRDefault="00864335" w:rsidP="008619F9" w:rsidR="007D727C" w:rsidRPr="006D49B5">
            <w:r w:rsidRPr="006D49B5">
              <w:t>1</w:t>
            </w:r>
            <w:r w:rsidR="007D727C" w:rsidRPr="006D49B5">
              <w:t>.</w:t>
            </w:r>
          </w:p>
        </w:tc>
        <w:tc>
          <w:tcPr>
            <w:tcW w:type="dxa" w:w="6929"/>
            <w:shd w:fill="auto" w:color="auto" w:val="clear"/>
          </w:tcPr>
          <w:p w:rsidRDefault="007D727C" w:rsidP="008619F9" w:rsidR="007D727C" w:rsidRPr="006D49B5">
            <w:r w:rsidRPr="006D49B5">
              <w:t>ALLIANS ZAGREB d.o.o.</w:t>
            </w:r>
          </w:p>
        </w:tc>
        <w:tc>
          <w:tcPr>
            <w:tcW w:type="dxa" w:w="1701"/>
          </w:tcPr>
          <w:p w:rsidRDefault="00932EF2" w:rsidP="00932EF2" w:rsidR="007D727C" w:rsidRPr="006D49B5">
            <w:pPr>
              <w:jc w:val="right"/>
            </w:pPr>
            <w:r>
              <w:t>9.537,87</w:t>
            </w:r>
          </w:p>
        </w:tc>
      </w:tr>
      <w:tr w:rsidTr="00864335" w:rsidR="007D727C" w:rsidRPr="006D49B5">
        <w:tc>
          <w:tcPr>
            <w:tcW w:type="dxa" w:w="550"/>
            <w:shd w:fill="auto" w:color="auto" w:val="clear"/>
          </w:tcPr>
          <w:p w:rsidRDefault="00864335" w:rsidP="008619F9" w:rsidR="007D727C" w:rsidRPr="006D49B5">
            <w:r w:rsidRPr="006D49B5">
              <w:t>2</w:t>
            </w:r>
            <w:r w:rsidR="007D727C" w:rsidRPr="006D49B5">
              <w:t>.</w:t>
            </w:r>
          </w:p>
        </w:tc>
        <w:tc>
          <w:tcPr>
            <w:tcW w:type="dxa" w:w="6929"/>
            <w:shd w:fill="auto" w:color="auto" w:val="clear"/>
          </w:tcPr>
          <w:p w:rsidRDefault="007D727C" w:rsidP="008619F9" w:rsidR="007D727C" w:rsidRPr="006D49B5">
            <w:r w:rsidRPr="006D49B5">
              <w:t>ZAGREVAČKI HOLDING d.o.o., Podružnica Zagrebparking</w:t>
            </w:r>
          </w:p>
        </w:tc>
        <w:tc>
          <w:tcPr>
            <w:tcW w:type="dxa" w:w="1701"/>
          </w:tcPr>
          <w:p w:rsidRDefault="00932EF2" w:rsidP="00932EF2" w:rsidR="007D727C" w:rsidRPr="006D49B5">
            <w:pPr>
              <w:jc w:val="right"/>
            </w:pPr>
            <w:r>
              <w:t>177,92</w:t>
            </w:r>
          </w:p>
        </w:tc>
      </w:tr>
      <w:tr w:rsidTr="00864335" w:rsidR="007D727C" w:rsidRPr="006D49B5">
        <w:tc>
          <w:tcPr>
            <w:tcW w:type="dxa" w:w="550"/>
            <w:shd w:fill="auto" w:color="auto" w:val="clear"/>
          </w:tcPr>
          <w:p w:rsidRDefault="00864335" w:rsidP="008619F9" w:rsidR="007D727C" w:rsidRPr="006D49B5">
            <w:r w:rsidRPr="006D49B5">
              <w:t>3</w:t>
            </w:r>
            <w:r w:rsidR="007D727C" w:rsidRPr="006D49B5">
              <w:t>.</w:t>
            </w:r>
          </w:p>
        </w:tc>
        <w:tc>
          <w:tcPr>
            <w:tcW w:type="dxa" w:w="6929"/>
            <w:shd w:fill="auto" w:color="auto" w:val="clear"/>
          </w:tcPr>
          <w:p w:rsidRDefault="007D727C" w:rsidP="008619F9" w:rsidR="007D727C" w:rsidRPr="006D49B5">
            <w:r w:rsidRPr="006D49B5">
              <w:t>TRIGLAV OSIGURANJE d.d.</w:t>
            </w:r>
          </w:p>
        </w:tc>
        <w:tc>
          <w:tcPr>
            <w:tcW w:type="dxa" w:w="1701"/>
          </w:tcPr>
          <w:p w:rsidRDefault="00932EF2" w:rsidP="00932EF2" w:rsidR="007D727C" w:rsidRPr="006D49B5">
            <w:pPr>
              <w:jc w:val="right"/>
            </w:pPr>
            <w:r>
              <w:t>2.808,74</w:t>
            </w:r>
          </w:p>
        </w:tc>
      </w:tr>
      <w:tr w:rsidTr="00864335" w:rsidR="007D727C" w:rsidRPr="006D49B5">
        <w:tc>
          <w:tcPr>
            <w:tcW w:type="dxa" w:w="550"/>
            <w:shd w:fill="auto" w:color="auto" w:val="clear"/>
          </w:tcPr>
          <w:p w:rsidRDefault="007D727C" w:rsidP="008619F9" w:rsidR="007D727C" w:rsidRPr="006D49B5">
            <w:r w:rsidRPr="006D49B5">
              <w:t>4.</w:t>
            </w:r>
          </w:p>
        </w:tc>
        <w:tc>
          <w:tcPr>
            <w:tcW w:type="dxa" w:w="6929"/>
            <w:shd w:fill="auto" w:color="auto" w:val="clear"/>
          </w:tcPr>
          <w:p w:rsidRDefault="007D727C" w:rsidP="008619F9" w:rsidR="007D727C" w:rsidRPr="006D49B5">
            <w:r w:rsidRPr="006D49B5">
              <w:t>RH Ministarstvo financija, Porezna uprava, Područni ured Zagreb</w:t>
            </w:r>
          </w:p>
        </w:tc>
        <w:tc>
          <w:tcPr>
            <w:tcW w:type="dxa" w:w="1701"/>
          </w:tcPr>
          <w:p w:rsidRDefault="00932EF2" w:rsidP="00932EF2" w:rsidR="007D727C" w:rsidRPr="006D49B5">
            <w:pPr>
              <w:jc w:val="right"/>
            </w:pPr>
            <w:r>
              <w:t>1.685.808,38</w:t>
            </w:r>
          </w:p>
        </w:tc>
      </w:tr>
      <w:tr w:rsidTr="00864335" w:rsidR="007D727C" w:rsidRPr="006D49B5">
        <w:tc>
          <w:tcPr>
            <w:tcW w:type="dxa" w:w="550"/>
            <w:shd w:fill="auto" w:color="auto" w:val="clear"/>
          </w:tcPr>
          <w:p w:rsidRDefault="007D727C" w:rsidP="008619F9" w:rsidR="007D727C" w:rsidRPr="006D49B5">
            <w:r w:rsidRPr="006D49B5">
              <w:t>5.</w:t>
            </w:r>
          </w:p>
        </w:tc>
        <w:tc>
          <w:tcPr>
            <w:tcW w:type="dxa" w:w="6929"/>
            <w:shd w:fill="auto" w:color="auto" w:val="clear"/>
          </w:tcPr>
          <w:p w:rsidRDefault="007D727C" w:rsidP="008619F9" w:rsidR="007D727C" w:rsidRPr="006D49B5">
            <w:r w:rsidRPr="006D49B5">
              <w:t>B2 KAPITAL d.o.o.</w:t>
            </w:r>
          </w:p>
        </w:tc>
        <w:tc>
          <w:tcPr>
            <w:tcW w:type="dxa" w:w="1701"/>
          </w:tcPr>
          <w:p w:rsidRDefault="00932EF2" w:rsidP="00932EF2" w:rsidR="007D727C" w:rsidRPr="006D49B5">
            <w:pPr>
              <w:jc w:val="right"/>
            </w:pPr>
            <w:r>
              <w:t>2.384.086,92</w:t>
            </w:r>
          </w:p>
        </w:tc>
      </w:tr>
      <w:tr w:rsidTr="00864335" w:rsidR="007D727C" w:rsidRPr="006D49B5">
        <w:tc>
          <w:tcPr>
            <w:tcW w:type="dxa" w:w="550"/>
            <w:shd w:fill="auto" w:color="auto" w:val="clear"/>
          </w:tcPr>
          <w:p w:rsidRDefault="007D727C" w:rsidP="008619F9" w:rsidR="007D727C" w:rsidRPr="006D49B5">
            <w:r w:rsidRPr="006D49B5">
              <w:t>6.</w:t>
            </w:r>
          </w:p>
        </w:tc>
        <w:tc>
          <w:tcPr>
            <w:tcW w:type="dxa" w:w="6929"/>
            <w:shd w:fill="auto" w:color="auto" w:val="clear"/>
          </w:tcPr>
          <w:p w:rsidRDefault="007D727C" w:rsidP="008619F9" w:rsidR="007D727C" w:rsidRPr="006D49B5">
            <w:r w:rsidRPr="006D49B5">
              <w:t>HRVATSKA RADIOTELEVIZIJA, javna ustanova</w:t>
            </w:r>
          </w:p>
        </w:tc>
        <w:tc>
          <w:tcPr>
            <w:tcW w:type="dxa" w:w="1701"/>
          </w:tcPr>
          <w:p w:rsidRDefault="00681684" w:rsidP="00932EF2" w:rsidR="007D727C" w:rsidRPr="006D49B5">
            <w:pPr>
              <w:jc w:val="right"/>
            </w:pPr>
            <w:r>
              <w:t>3.223,19</w:t>
            </w:r>
          </w:p>
        </w:tc>
      </w:tr>
      <w:tr w:rsidTr="00864335" w:rsidR="007D727C" w:rsidRPr="006D49B5">
        <w:tc>
          <w:tcPr>
            <w:tcW w:type="dxa" w:w="550"/>
            <w:shd w:fill="auto" w:color="auto" w:val="clear"/>
          </w:tcPr>
          <w:p w:rsidRDefault="00C467DF" w:rsidP="008619F9" w:rsidR="007D727C" w:rsidRPr="006D49B5">
            <w:r>
              <w:t>7</w:t>
            </w:r>
            <w:r w:rsidR="007D727C" w:rsidRPr="006D49B5">
              <w:t>.</w:t>
            </w:r>
          </w:p>
        </w:tc>
        <w:tc>
          <w:tcPr>
            <w:tcW w:type="dxa" w:w="6929"/>
            <w:shd w:fill="auto" w:color="auto" w:val="clear"/>
          </w:tcPr>
          <w:p w:rsidRDefault="007D727C" w:rsidP="008619F9" w:rsidR="007D727C" w:rsidRPr="006D49B5">
            <w:r w:rsidRPr="006D49B5">
              <w:t>RH Ministarstvo financija, Porezna uprava, Područni ured Sisak</w:t>
            </w:r>
          </w:p>
        </w:tc>
        <w:tc>
          <w:tcPr>
            <w:tcW w:type="dxa" w:w="1701"/>
          </w:tcPr>
          <w:p w:rsidRDefault="00681684" w:rsidP="00932EF2" w:rsidR="007D727C" w:rsidRPr="006D49B5">
            <w:pPr>
              <w:jc w:val="right"/>
            </w:pPr>
            <w:r>
              <w:t>24.412,15</w:t>
            </w:r>
          </w:p>
        </w:tc>
      </w:tr>
      <w:tr w:rsidTr="00864335" w:rsidR="007D727C" w:rsidRPr="006D49B5">
        <w:tc>
          <w:tcPr>
            <w:tcW w:type="dxa" w:w="550"/>
            <w:shd w:fill="auto" w:color="auto" w:val="clear"/>
          </w:tcPr>
          <w:p w:rsidRDefault="00C467DF" w:rsidP="008619F9" w:rsidR="007D727C" w:rsidRPr="006D49B5">
            <w:r>
              <w:t>8</w:t>
            </w:r>
            <w:r w:rsidR="007D727C" w:rsidRPr="006D49B5">
              <w:t>.</w:t>
            </w:r>
          </w:p>
        </w:tc>
        <w:tc>
          <w:tcPr>
            <w:tcW w:type="dxa" w:w="6929"/>
            <w:shd w:fill="auto" w:color="auto" w:val="clear"/>
          </w:tcPr>
          <w:p w:rsidRDefault="007D727C" w:rsidP="008619F9" w:rsidR="007D727C" w:rsidRPr="006D49B5">
            <w:r w:rsidRPr="006D49B5">
              <w:t>VODOVOD I ODVODNJA d.o.o.</w:t>
            </w:r>
          </w:p>
        </w:tc>
        <w:tc>
          <w:tcPr>
            <w:tcW w:type="dxa" w:w="1701"/>
          </w:tcPr>
          <w:p w:rsidRDefault="00681684" w:rsidP="00932EF2" w:rsidR="007D727C" w:rsidRPr="006D49B5">
            <w:pPr>
              <w:jc w:val="right"/>
            </w:pPr>
            <w:r>
              <w:t>25.154,22</w:t>
            </w:r>
          </w:p>
        </w:tc>
      </w:tr>
      <w:tr w:rsidTr="00864335" w:rsidR="007D727C" w:rsidRPr="006D49B5">
        <w:tc>
          <w:tcPr>
            <w:tcW w:type="dxa" w:w="550"/>
            <w:shd w:fill="auto" w:color="auto" w:val="clear"/>
          </w:tcPr>
          <w:p w:rsidRDefault="00C467DF" w:rsidP="008619F9" w:rsidR="007D727C" w:rsidRPr="006D49B5">
            <w:r>
              <w:t>9</w:t>
            </w:r>
            <w:r w:rsidR="007D727C" w:rsidRPr="006D49B5">
              <w:t>.</w:t>
            </w:r>
          </w:p>
        </w:tc>
        <w:tc>
          <w:tcPr>
            <w:tcW w:type="dxa" w:w="6929"/>
            <w:shd w:fill="auto" w:color="auto" w:val="clear"/>
          </w:tcPr>
          <w:p w:rsidRDefault="007D727C" w:rsidP="008619F9" w:rsidR="007D727C" w:rsidRPr="006D49B5">
            <w:r w:rsidRPr="006D49B5">
              <w:t>B2 KAPITAL d.o.o.</w:t>
            </w:r>
          </w:p>
        </w:tc>
        <w:tc>
          <w:tcPr>
            <w:tcW w:type="dxa" w:w="1701"/>
          </w:tcPr>
          <w:p w:rsidRDefault="00681684" w:rsidP="00932EF2" w:rsidR="007D727C" w:rsidRPr="006D49B5">
            <w:pPr>
              <w:jc w:val="right"/>
            </w:pPr>
            <w:r>
              <w:t>274.480,98</w:t>
            </w:r>
          </w:p>
        </w:tc>
      </w:tr>
    </w:tbl>
    <w:p w:rsidRDefault="00681684" w:rsidP="00681684" w:rsidR="00681684" w:rsidRPr="00C6097D">
      <w:pPr>
        <w:spacing w:before="240"/>
        <w:jc w:val="right"/>
        <w:rPr>
          <w:b/>
        </w:rPr>
      </w:pPr>
      <w:r w:rsidRPr="00C6097D">
        <w:rPr>
          <w:b/>
        </w:rPr>
        <w:t>UKUPNO PRIZNATO I</w:t>
      </w:r>
      <w:r w:rsidR="0087208D">
        <w:rPr>
          <w:b/>
        </w:rPr>
        <w:t>I</w:t>
      </w:r>
      <w:r w:rsidRPr="00C6097D">
        <w:rPr>
          <w:b/>
        </w:rPr>
        <w:t xml:space="preserve">. VIŠI ISPLATNI RED: </w:t>
      </w:r>
      <w:r w:rsidR="00C467DF">
        <w:rPr>
          <w:b/>
        </w:rPr>
        <w:t>4.409</w:t>
      </w:r>
      <w:r w:rsidRPr="00C6097D">
        <w:rPr>
          <w:b/>
        </w:rPr>
        <w:t>.</w:t>
      </w:r>
      <w:r w:rsidR="00C467DF">
        <w:rPr>
          <w:b/>
        </w:rPr>
        <w:t>290</w:t>
      </w:r>
      <w:r w:rsidRPr="00C6097D">
        <w:rPr>
          <w:b/>
        </w:rPr>
        <w:t>,</w:t>
      </w:r>
      <w:r w:rsidR="00C467DF">
        <w:rPr>
          <w:b/>
        </w:rPr>
        <w:t>37</w:t>
      </w:r>
    </w:p>
    <w:p w:rsidRDefault="0087208D" w:rsidP="0087208D" w:rsidR="0087208D">
      <w:pPr>
        <w:rPr>
          <w:b/>
        </w:rPr>
      </w:pPr>
    </w:p>
    <w:p w:rsidRDefault="0087208D" w:rsidP="0087208D" w:rsidR="0087208D" w:rsidRPr="00C6097D">
      <w:r w:rsidRPr="00C6097D">
        <w:rPr>
          <w:b/>
        </w:rPr>
        <w:t>OSPORENE TRAŽBINE – I</w:t>
      </w:r>
      <w:r>
        <w:rPr>
          <w:b/>
        </w:rPr>
        <w:t>I</w:t>
      </w:r>
      <w:r w:rsidRPr="00C6097D">
        <w:rPr>
          <w:b/>
        </w:rPr>
        <w:t>. viši isplatni red</w:t>
      </w:r>
      <w:r w:rsidRPr="00C6097D">
        <w:rPr>
          <w:b/>
        </w:rPr>
        <w:tab/>
      </w:r>
      <w:r w:rsidRPr="00C6097D">
        <w:rPr>
          <w:b/>
        </w:rPr>
        <w:tab/>
        <w:t xml:space="preserve">    </w:t>
      </w:r>
      <w:r w:rsidRPr="00C6097D">
        <w:rPr>
          <w:b/>
        </w:rPr>
        <w:tab/>
        <w:t xml:space="preserve">                       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1"/>
        <w:gridCol w:w="6948"/>
        <w:gridCol w:w="1702"/>
      </w:tblGrid>
      <w:tr w:rsidTr="008619F9" w:rsidR="0087208D" w:rsidRPr="00C6097D">
        <w:tc>
          <w:tcPr>
            <w:tcW w:type="dxa" w:w="531"/>
            <w:shd w:fill="auto" w:color="auto" w:val="clear"/>
          </w:tcPr>
          <w:p w:rsidRDefault="00332FA0" w:rsidP="008619F9" w:rsidR="0087208D" w:rsidRPr="00C6097D">
            <w:r>
              <w:t>4</w:t>
            </w:r>
            <w:r w:rsidR="0087208D" w:rsidRPr="00C6097D">
              <w:t>.</w:t>
            </w:r>
          </w:p>
        </w:tc>
        <w:tc>
          <w:tcPr>
            <w:tcW w:type="dxa" w:w="6948"/>
            <w:shd w:fill="auto" w:color="auto" w:val="clear"/>
          </w:tcPr>
          <w:p w:rsidRDefault="0087208D" w:rsidP="008619F9" w:rsidR="0087208D" w:rsidRPr="00C6097D">
            <w:r w:rsidRPr="00C6097D">
              <w:t>RH Ministarstvo financija, Porezna uprava, područni ured Zagreb</w:t>
            </w:r>
          </w:p>
        </w:tc>
        <w:tc>
          <w:tcPr>
            <w:tcW w:type="dxa" w:w="1702"/>
            <w:shd w:fill="auto" w:color="auto" w:val="clear"/>
          </w:tcPr>
          <w:p w:rsidRDefault="0087208D" w:rsidP="0087208D" w:rsidR="0087208D" w:rsidRPr="00C6097D">
            <w:pPr>
              <w:jc w:val="right"/>
            </w:pPr>
            <w:r>
              <w:t>152</w:t>
            </w:r>
            <w:r w:rsidRPr="00C6097D">
              <w:t>.8</w:t>
            </w:r>
            <w:r>
              <w:t>50</w:t>
            </w:r>
            <w:r w:rsidRPr="00C6097D">
              <w:t>,</w:t>
            </w:r>
            <w:r>
              <w:t>68</w:t>
            </w:r>
          </w:p>
        </w:tc>
      </w:tr>
    </w:tbl>
    <w:p w:rsidRDefault="005D51B8" w:rsidP="005D51B8" w:rsidR="0087208D" w:rsidRPr="00C6097D">
      <w:pPr>
        <w:spacing w:before="240"/>
        <w:ind w:firstLine="708"/>
        <w:jc w:val="center"/>
        <w:rPr>
          <w:b/>
        </w:rPr>
      </w:pPr>
      <w:r>
        <w:rPr>
          <w:b/>
        </w:rPr>
        <w:t xml:space="preserve">                       </w:t>
      </w:r>
      <w:r w:rsidR="00C467DF">
        <w:rPr>
          <w:b/>
        </w:rPr>
        <w:t xml:space="preserve">         </w:t>
      </w:r>
      <w:r w:rsidR="0087208D" w:rsidRPr="00C6097D">
        <w:rPr>
          <w:b/>
        </w:rPr>
        <w:t>UKUPNO OSPORENO I</w:t>
      </w:r>
      <w:r>
        <w:rPr>
          <w:b/>
        </w:rPr>
        <w:t>I</w:t>
      </w:r>
      <w:r w:rsidR="0087208D" w:rsidRPr="00C6097D">
        <w:rPr>
          <w:b/>
        </w:rPr>
        <w:t xml:space="preserve">. VIŠI ISPLATNI RED:   </w:t>
      </w:r>
      <w:r>
        <w:rPr>
          <w:b/>
        </w:rPr>
        <w:t>152</w:t>
      </w:r>
      <w:r w:rsidR="0087208D">
        <w:rPr>
          <w:b/>
        </w:rPr>
        <w:t>.8</w:t>
      </w:r>
      <w:r>
        <w:rPr>
          <w:b/>
        </w:rPr>
        <w:t>50</w:t>
      </w:r>
      <w:r w:rsidR="0087208D" w:rsidRPr="00C6097D">
        <w:rPr>
          <w:b/>
        </w:rPr>
        <w:t>,</w:t>
      </w:r>
      <w:r>
        <w:rPr>
          <w:b/>
        </w:rPr>
        <w:t>68</w:t>
      </w:r>
    </w:p>
    <w:p w:rsidRDefault="00D173B3" w:rsidP="00A34BA0" w:rsidR="00D173B3" w:rsidRPr="00A34BA0">
      <w:pPr>
        <w:spacing w:before="240"/>
        <w:rPr>
          <w:rFonts w:cs="Arial" w:hAnsi="Arial" w:ascii="Arial"/>
          <w:b/>
        </w:rPr>
      </w:pPr>
    </w:p>
    <w:p w:rsidRDefault="00355499" w:rsidP="00355499" w:rsidR="00355499" w:rsidRPr="00A34BA0">
      <w:pPr>
        <w:pStyle w:val="Naslov1"/>
        <w:rPr>
          <w:rFonts w:cs="Times New Roman" w:hAnsi="Times New Roman" w:ascii="Times New Roman"/>
        </w:rPr>
      </w:pPr>
      <w:r w:rsidRPr="00A34BA0">
        <w:rPr>
          <w:rFonts w:cs="Times New Roman" w:hAnsi="Times New Roman" w:ascii="Times New Roman"/>
        </w:rPr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288"/>
      </w:tblGrid>
      <w:tr w:rsidTr="00FA68FC" w:rsidR="00355499" w:rsidRPr="00A34BA0">
        <w:tc>
          <w:tcPr>
            <w:tcW w:type="dxa" w:w="9464"/>
            <w:tcBorders>
              <w:bottom w:space="0" w:sz="4" w:color="auto" w:val="single"/>
            </w:tcBorders>
          </w:tcPr>
          <w:p w:rsidRDefault="00355499" w:rsidP="00005C04" w:rsidR="00355499" w:rsidRPr="00A34BA0">
            <w:pPr>
              <w:rPr>
                <w:b/>
                <w:bCs/>
              </w:rPr>
            </w:pPr>
            <w:r w:rsidRPr="00A34BA0">
              <w:rPr>
                <w:b/>
                <w:bCs/>
              </w:rPr>
              <w:t xml:space="preserve">PRIZNATE TRAŽBINE </w:t>
            </w:r>
            <w:r w:rsidR="00005C04" w:rsidRPr="00A34BA0">
              <w:rPr>
                <w:b/>
                <w:bCs/>
              </w:rPr>
              <w:t>ukupno</w:t>
            </w:r>
            <w:r w:rsidRPr="00A34BA0">
              <w:rPr>
                <w:b/>
                <w:bCs/>
              </w:rPr>
              <w:t xml:space="preserve">:                                           </w:t>
            </w:r>
            <w:r w:rsidR="006B1DC0" w:rsidRPr="00A34BA0">
              <w:rPr>
                <w:b/>
                <w:bCs/>
              </w:rPr>
              <w:t xml:space="preserve"> </w:t>
            </w:r>
            <w:r w:rsidR="00720504" w:rsidRPr="00A34BA0">
              <w:rPr>
                <w:b/>
                <w:bCs/>
              </w:rPr>
              <w:t xml:space="preserve">      </w:t>
            </w:r>
            <w:r w:rsidR="005A1845" w:rsidRPr="00A34BA0">
              <w:rPr>
                <w:b/>
                <w:bCs/>
              </w:rPr>
              <w:t xml:space="preserve">  </w:t>
            </w:r>
            <w:r w:rsidR="00720504" w:rsidRPr="00A34BA0">
              <w:rPr>
                <w:b/>
                <w:bCs/>
              </w:rPr>
              <w:t xml:space="preserve"> </w:t>
            </w:r>
            <w:r w:rsidR="000A69AE" w:rsidRPr="00A34BA0">
              <w:rPr>
                <w:b/>
                <w:bCs/>
              </w:rPr>
              <w:t xml:space="preserve">   </w:t>
            </w:r>
            <w:r w:rsidR="00F6767A">
              <w:rPr>
                <w:b/>
                <w:bCs/>
              </w:rPr>
              <w:t xml:space="preserve">          4</w:t>
            </w:r>
            <w:r w:rsidR="009905FD" w:rsidRPr="00A34BA0">
              <w:rPr>
                <w:b/>
              </w:rPr>
              <w:t>.</w:t>
            </w:r>
            <w:r w:rsidR="003F4123" w:rsidRPr="00A34BA0">
              <w:rPr>
                <w:b/>
              </w:rPr>
              <w:t>7</w:t>
            </w:r>
            <w:r w:rsidR="00A34BA0">
              <w:rPr>
                <w:b/>
              </w:rPr>
              <w:t>6</w:t>
            </w:r>
            <w:r w:rsidR="003F4123" w:rsidRPr="00A34BA0">
              <w:rPr>
                <w:b/>
              </w:rPr>
              <w:t>8</w:t>
            </w:r>
            <w:r w:rsidR="009905FD" w:rsidRPr="00A34BA0">
              <w:rPr>
                <w:b/>
              </w:rPr>
              <w:t>.</w:t>
            </w:r>
            <w:r w:rsidR="00A34BA0">
              <w:rPr>
                <w:b/>
              </w:rPr>
              <w:t>1</w:t>
            </w:r>
            <w:r w:rsidR="003F4123" w:rsidRPr="00A34BA0">
              <w:rPr>
                <w:b/>
              </w:rPr>
              <w:t>6</w:t>
            </w:r>
            <w:r w:rsidR="00A34BA0">
              <w:rPr>
                <w:b/>
              </w:rPr>
              <w:t>1</w:t>
            </w:r>
            <w:r w:rsidR="003F4123" w:rsidRPr="00A34BA0">
              <w:rPr>
                <w:b/>
              </w:rPr>
              <w:t>,4</w:t>
            </w:r>
            <w:r w:rsidR="000A69AE" w:rsidRPr="00A34BA0">
              <w:rPr>
                <w:b/>
              </w:rPr>
              <w:t>2</w:t>
            </w:r>
            <w:r w:rsidR="009905FD" w:rsidRPr="00A34BA0">
              <w:rPr>
                <w:b/>
              </w:rPr>
              <w:t xml:space="preserve"> kn</w:t>
            </w:r>
          </w:p>
        </w:tc>
      </w:tr>
      <w:tr w:rsidTr="00FA68FC" w:rsidR="00700692" w:rsidRPr="00A34BA0">
        <w:tc>
          <w:tcPr>
            <w:tcW w:type="dxa" w:w="9464"/>
            <w:tcBorders>
              <w:bottom w:space="0" w:sz="4" w:color="auto" w:val="single"/>
            </w:tcBorders>
          </w:tcPr>
          <w:p w:rsidRDefault="001B1D02" w:rsidP="00005C04" w:rsidR="00700692" w:rsidRPr="00A34BA0">
            <w:pPr>
              <w:rPr>
                <w:b/>
                <w:bCs/>
              </w:rPr>
            </w:pPr>
            <w:r w:rsidRPr="00A34BA0">
              <w:rPr>
                <w:b/>
                <w:bCs/>
              </w:rPr>
              <w:t xml:space="preserve">OSPORENE TRAŽBINE </w:t>
            </w:r>
            <w:r w:rsidR="00005C04" w:rsidRPr="00A34BA0">
              <w:rPr>
                <w:b/>
                <w:bCs/>
              </w:rPr>
              <w:t>ukupno</w:t>
            </w:r>
            <w:r w:rsidRPr="00A34BA0">
              <w:rPr>
                <w:b/>
                <w:bCs/>
              </w:rPr>
              <w:t xml:space="preserve">:                                                     </w:t>
            </w:r>
            <w:r w:rsidR="006541FD" w:rsidRPr="00A34BA0">
              <w:rPr>
                <w:b/>
                <w:bCs/>
              </w:rPr>
              <w:t xml:space="preserve">  </w:t>
            </w:r>
            <w:r w:rsidR="00FA68FC" w:rsidRPr="00A34BA0">
              <w:rPr>
                <w:b/>
                <w:bCs/>
              </w:rPr>
              <w:t xml:space="preserve">            </w:t>
            </w:r>
            <w:r w:rsidR="00005C04">
              <w:rPr>
                <w:b/>
                <w:bCs/>
              </w:rPr>
              <w:t>230.637</w:t>
            </w:r>
            <w:r w:rsidR="00FA68FC" w:rsidRPr="00A34BA0">
              <w:rPr>
                <w:b/>
              </w:rPr>
              <w:t>,</w:t>
            </w:r>
            <w:r w:rsidR="00005C04">
              <w:rPr>
                <w:b/>
              </w:rPr>
              <w:t>42</w:t>
            </w:r>
            <w:r w:rsidRPr="00A34BA0">
              <w:t xml:space="preserve"> </w:t>
            </w:r>
            <w:r w:rsidRPr="00A34BA0">
              <w:rPr>
                <w:b/>
                <w:bCs/>
              </w:rPr>
              <w:t>kn</w:t>
            </w:r>
          </w:p>
        </w:tc>
      </w:tr>
    </w:tbl>
    <w:p w:rsidRDefault="00355499" w:rsidP="00355499" w:rsidR="00355499">
      <w:pPr>
        <w:rPr>
          <w:rFonts w:cs="Arial" w:hAnsi="Arial" w:ascii="Arial"/>
        </w:rPr>
      </w:pPr>
    </w:p>
    <w:p w:rsidRDefault="00624A74" w:rsidP="00243274" w:rsidR="00624A74" w:rsidRPr="00AB2D77">
      <w:pPr>
        <w:tabs>
          <w:tab w:pos="4320" w:val="left"/>
        </w:tabs>
        <w:rPr>
          <w:b/>
        </w:rPr>
      </w:pPr>
    </w:p>
    <w:p w:rsidRDefault="003F4123" w:rsidP="00246C50" w:rsidR="009F3ADC" w:rsidRPr="00AB2D77">
      <w:pPr>
        <w:tabs>
          <w:tab w:pos="4320" w:val="left"/>
        </w:tabs>
        <w:spacing w:lineRule="auto" w:line="276"/>
        <w:ind w:hanging="705" w:left="708"/>
        <w:rPr>
          <w:b/>
        </w:rPr>
      </w:pPr>
      <w:r w:rsidRPr="00AB2D77">
        <w:rPr>
          <w:b/>
        </w:rPr>
        <w:t>B/</w:t>
      </w:r>
      <w:r w:rsidRPr="00AB2D77">
        <w:rPr>
          <w:b/>
        </w:rPr>
        <w:tab/>
      </w:r>
      <w:r w:rsidR="009F3ADC" w:rsidRPr="00AB2D77">
        <w:rPr>
          <w:b/>
        </w:rPr>
        <w:t xml:space="preserve">TRAŽBINE </w:t>
      </w:r>
      <w:r w:rsidRPr="00AB2D77">
        <w:rPr>
          <w:b/>
        </w:rPr>
        <w:t>RAZLČNIH</w:t>
      </w:r>
      <w:r w:rsidR="009F3ADC" w:rsidRPr="00AB2D77">
        <w:rPr>
          <w:b/>
        </w:rPr>
        <w:t xml:space="preserve"> VJEROVNIKA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9"/>
        <w:gridCol w:w="7006"/>
        <w:gridCol w:w="1751"/>
      </w:tblGrid>
      <w:tr w:rsidTr="00997A97" w:rsidR="00246C50" w:rsidRPr="00AB2D77">
        <w:tc>
          <w:tcPr>
            <w:tcW w:type="dxa" w:w="529"/>
            <w:shd w:fill="auto" w:color="auto" w:val="clear"/>
          </w:tcPr>
          <w:p w:rsidRDefault="00F6767A" w:rsidP="00997A97" w:rsidR="00246C50" w:rsidRPr="00AB2D77">
            <w:r w:rsidRPr="00AB2D77">
              <w:t>1</w:t>
            </w:r>
            <w:r w:rsidR="00246C50" w:rsidRPr="00AB2D77">
              <w:t>.</w:t>
            </w:r>
          </w:p>
        </w:tc>
        <w:tc>
          <w:tcPr>
            <w:tcW w:type="dxa" w:w="7006"/>
            <w:shd w:fill="auto" w:color="auto" w:val="clear"/>
          </w:tcPr>
          <w:p w:rsidRDefault="00246C50" w:rsidP="00F6767A" w:rsidR="00246C50" w:rsidRPr="00AB2D77">
            <w:r w:rsidRPr="00AB2D77">
              <w:t>RH Ministars</w:t>
            </w:r>
            <w:r w:rsidR="00F6767A" w:rsidRPr="00AB2D77">
              <w:t>tvo financija, Porezna uprava, P</w:t>
            </w:r>
            <w:r w:rsidRPr="00AB2D77">
              <w:t>odručni ured Zagreb</w:t>
            </w:r>
          </w:p>
        </w:tc>
        <w:tc>
          <w:tcPr>
            <w:tcW w:type="dxa" w:w="1751"/>
            <w:shd w:fill="auto" w:color="auto" w:val="clear"/>
          </w:tcPr>
          <w:p w:rsidRDefault="00246C50" w:rsidP="00C214DE" w:rsidR="00246C50" w:rsidRPr="00AB2D77">
            <w:pPr>
              <w:jc w:val="right"/>
            </w:pPr>
            <w:r w:rsidRPr="00AB2D77">
              <w:t>1.</w:t>
            </w:r>
            <w:r w:rsidR="00C214DE">
              <w:t>838</w:t>
            </w:r>
            <w:r w:rsidRPr="00AB2D77">
              <w:t>.2</w:t>
            </w:r>
            <w:r w:rsidR="00C214DE">
              <w:t>59</w:t>
            </w:r>
            <w:r w:rsidRPr="00AB2D77">
              <w:t>,</w:t>
            </w:r>
            <w:r w:rsidR="00C214DE">
              <w:t>06</w:t>
            </w:r>
          </w:p>
        </w:tc>
      </w:tr>
      <w:tr w:rsidTr="00997A97" w:rsidR="00C214DE" w:rsidRPr="00AB2D77">
        <w:tc>
          <w:tcPr>
            <w:tcW w:type="dxa" w:w="529"/>
            <w:shd w:fill="auto" w:color="auto" w:val="clear"/>
          </w:tcPr>
          <w:p w:rsidRDefault="00C214DE" w:rsidP="00997A97" w:rsidR="00C214DE" w:rsidRPr="00AB2D77">
            <w:r>
              <w:t>2</w:t>
            </w:r>
            <w:r w:rsidRPr="00AB2D77">
              <w:t>.</w:t>
            </w:r>
          </w:p>
        </w:tc>
        <w:tc>
          <w:tcPr>
            <w:tcW w:type="dxa" w:w="7006"/>
            <w:shd w:fill="auto" w:color="auto" w:val="clear"/>
          </w:tcPr>
          <w:p w:rsidRDefault="00C214DE" w:rsidP="0008330B" w:rsidR="00C214DE" w:rsidRPr="006D49B5">
            <w:r w:rsidRPr="006D49B5">
              <w:t>B2 KAPITAL d.o.o.</w:t>
            </w:r>
          </w:p>
        </w:tc>
        <w:tc>
          <w:tcPr>
            <w:tcW w:type="dxa" w:w="1751"/>
            <w:shd w:fill="auto" w:color="auto" w:val="clear"/>
          </w:tcPr>
          <w:p w:rsidRDefault="00C214DE" w:rsidP="0008330B" w:rsidR="00C214DE" w:rsidRPr="006D49B5">
            <w:pPr>
              <w:jc w:val="right"/>
            </w:pPr>
            <w:r>
              <w:t>2.384.086,92</w:t>
            </w:r>
          </w:p>
        </w:tc>
      </w:tr>
    </w:tbl>
    <w:p w:rsidRDefault="00246C50" w:rsidP="00246C50" w:rsidR="00246C50" w:rsidRPr="00AB2D77">
      <w:pPr>
        <w:spacing w:before="240"/>
        <w:ind w:firstLine="708" w:left="2124"/>
        <w:rPr>
          <w:b/>
        </w:rPr>
      </w:pPr>
      <w:r w:rsidRPr="00AB2D77">
        <w:rPr>
          <w:b/>
        </w:rPr>
        <w:t xml:space="preserve">           UKUPNO RAZLUČNI VJEROVNICI:   </w:t>
      </w:r>
      <w:r w:rsidR="009B103E" w:rsidRPr="00AB2D77">
        <w:rPr>
          <w:b/>
        </w:rPr>
        <w:t>4</w:t>
      </w:r>
      <w:r w:rsidRPr="00AB2D77">
        <w:rPr>
          <w:b/>
        </w:rPr>
        <w:t>.</w:t>
      </w:r>
      <w:r w:rsidR="00C214DE">
        <w:rPr>
          <w:b/>
        </w:rPr>
        <w:t>222</w:t>
      </w:r>
      <w:r w:rsidRPr="00AB2D77">
        <w:rPr>
          <w:b/>
        </w:rPr>
        <w:t>.</w:t>
      </w:r>
      <w:r w:rsidR="00C214DE">
        <w:rPr>
          <w:b/>
        </w:rPr>
        <w:t>34</w:t>
      </w:r>
      <w:r w:rsidR="009B103E" w:rsidRPr="00AB2D77">
        <w:rPr>
          <w:b/>
        </w:rPr>
        <w:t>5</w:t>
      </w:r>
      <w:r w:rsidRPr="00AB2D77">
        <w:rPr>
          <w:b/>
        </w:rPr>
        <w:t>,</w:t>
      </w:r>
      <w:r w:rsidR="003C2532">
        <w:rPr>
          <w:b/>
        </w:rPr>
        <w:t>98</w:t>
      </w:r>
    </w:p>
    <w:p w:rsidRDefault="009F3ADC" w:rsidR="009F3ADC">
      <w:pPr>
        <w:tabs>
          <w:tab w:pos="4320" w:val="left"/>
        </w:tabs>
        <w:ind w:hanging="705" w:left="708"/>
        <w:rPr>
          <w:rFonts w:cs="Arial" w:hAnsi="Arial" w:ascii="Arial"/>
        </w:rPr>
      </w:pPr>
      <w:r>
        <w:rPr>
          <w:rFonts w:cs="Arial" w:hAnsi="Arial" w:ascii="Arial"/>
          <w:b/>
        </w:rPr>
        <w:tab/>
      </w:r>
    </w:p>
    <w:p w:rsidRDefault="004D4893" w:rsidP="00881BFA" w:rsidR="004D4893">
      <w:pPr>
        <w:tabs>
          <w:tab w:pos="720" w:val="left"/>
        </w:tabs>
        <w:ind w:left="3"/>
        <w:rPr>
          <w:rFonts w:cs="Arial" w:hAnsi="Arial" w:ascii="Arial"/>
          <w:bCs/>
        </w:rPr>
      </w:pPr>
    </w:p>
    <w:p w:rsidRDefault="00EA2B45" w:rsidP="00881BFA" w:rsidR="00EA2B45">
      <w:pPr>
        <w:tabs>
          <w:tab w:pos="720" w:val="left"/>
        </w:tabs>
        <w:ind w:left="3"/>
        <w:rPr>
          <w:rFonts w:cs="Arial" w:hAnsi="Arial" w:ascii="Arial"/>
          <w:bCs/>
        </w:rPr>
      </w:pPr>
    </w:p>
    <w:p w:rsidRDefault="00881BFA" w:rsidP="00065D40" w:rsidR="0086606E" w:rsidRPr="00065D40">
      <w:pPr>
        <w:tabs>
          <w:tab w:pos="720" w:val="left"/>
        </w:tabs>
        <w:ind w:left="3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</w:r>
      <w:r>
        <w:rPr>
          <w:rFonts w:cs="Arial" w:hAnsi="Arial" w:ascii="Arial"/>
          <w:bCs/>
        </w:rPr>
        <w:tab/>
      </w:r>
      <w:r>
        <w:rPr>
          <w:rFonts w:cs="Arial" w:hAnsi="Arial" w:ascii="Arial"/>
          <w:bCs/>
        </w:rPr>
        <w:tab/>
      </w:r>
      <w:r>
        <w:rPr>
          <w:rFonts w:cs="Arial" w:hAnsi="Arial" w:ascii="Arial"/>
          <w:bCs/>
        </w:rPr>
        <w:tab/>
      </w:r>
      <w:r>
        <w:rPr>
          <w:rFonts w:cs="Arial" w:hAnsi="Arial" w:ascii="Arial"/>
          <w:bCs/>
        </w:rPr>
        <w:tab/>
      </w:r>
      <w:r>
        <w:rPr>
          <w:rFonts w:cs="Arial" w:hAnsi="Arial" w:ascii="Arial"/>
          <w:bCs/>
        </w:rPr>
        <w:tab/>
      </w:r>
      <w:r>
        <w:rPr>
          <w:rFonts w:cs="Arial" w:hAnsi="Arial" w:ascii="Arial"/>
          <w:bCs/>
        </w:rPr>
        <w:tab/>
      </w:r>
      <w:r>
        <w:rPr>
          <w:rFonts w:cs="Arial" w:hAnsi="Arial" w:ascii="Arial"/>
          <w:bCs/>
        </w:rPr>
        <w:tab/>
      </w:r>
      <w:r>
        <w:rPr>
          <w:rFonts w:cs="Arial" w:hAnsi="Arial" w:ascii="Arial"/>
          <w:bCs/>
        </w:rPr>
        <w:tab/>
      </w:r>
    </w:p>
    <w:p w:rsidRDefault="009F3ADC" w:rsidR="009F3ADC" w:rsidRPr="000C4A84">
      <w:pPr>
        <w:pStyle w:val="Naslov2"/>
        <w:rPr>
          <w:rFonts w:cs="Times New Roman" w:hAnsi="Times New Roman" w:ascii="Times New Roman"/>
        </w:rPr>
      </w:pPr>
      <w:r w:rsidRPr="000C4A84">
        <w:rPr>
          <w:rFonts w:cs="Times New Roman" w:hAnsi="Times New Roman" w:ascii="Times New Roman"/>
        </w:rPr>
        <w:t>P</w:t>
      </w:r>
      <w:r w:rsidR="007556CF" w:rsidRPr="000C4A84">
        <w:rPr>
          <w:rFonts w:cs="Times New Roman" w:hAnsi="Times New Roman" w:ascii="Times New Roman"/>
        </w:rPr>
        <w:t>REGLED</w:t>
      </w:r>
      <w:r w:rsidRPr="000C4A84">
        <w:rPr>
          <w:rFonts w:cs="Times New Roman" w:hAnsi="Times New Roman" w:ascii="Times New Roman"/>
        </w:rPr>
        <w:t xml:space="preserve"> IMOVINE I OBVEZA  </w:t>
      </w:r>
    </w:p>
    <w:p w:rsidRDefault="004A6948" w:rsidR="009F3ADC" w:rsidRPr="000C4A84">
      <w:pPr>
        <w:jc w:val="center"/>
      </w:pPr>
      <w:r w:rsidRPr="000C4A84">
        <w:t>čl. 2</w:t>
      </w:r>
      <w:r w:rsidR="009F3ADC" w:rsidRPr="000C4A84">
        <w:t>2</w:t>
      </w:r>
      <w:r w:rsidRPr="000C4A84">
        <w:t>3</w:t>
      </w:r>
      <w:r w:rsidR="009F3ADC" w:rsidRPr="000C4A84">
        <w:t>, st.2 SZ-a</w:t>
      </w:r>
    </w:p>
    <w:p w:rsidRDefault="009F3ADC" w:rsidR="009F3ADC" w:rsidRPr="000C4A84">
      <w:pPr>
        <w:rPr>
          <w:b/>
        </w:rPr>
      </w:pPr>
    </w:p>
    <w:p w:rsidRDefault="006F6D09" w:rsidR="006F6D09" w:rsidRPr="000C4A84">
      <w:pPr>
        <w:tabs>
          <w:tab w:pos="720" w:val="left"/>
        </w:tabs>
        <w:ind w:left="3"/>
        <w:rPr>
          <w:b/>
        </w:rPr>
      </w:pPr>
    </w:p>
    <w:p w:rsidRDefault="009F3ADC" w:rsidP="00D73BA1" w:rsidR="009F3ADC" w:rsidRPr="000C4A84">
      <w:pPr>
        <w:tabs>
          <w:tab w:pos="720" w:val="left"/>
        </w:tabs>
        <w:spacing w:lineRule="auto" w:line="276"/>
        <w:ind w:left="3"/>
        <w:rPr>
          <w:b/>
        </w:rPr>
      </w:pPr>
      <w:r w:rsidRPr="000C4A84">
        <w:rPr>
          <w:b/>
        </w:rPr>
        <w:t>A/</w:t>
      </w:r>
      <w:r w:rsidRPr="000C4A84">
        <w:rPr>
          <w:b/>
        </w:rPr>
        <w:tab/>
        <w:t>IMOVINA</w:t>
      </w:r>
      <w:r w:rsidRPr="000C4A84">
        <w:rPr>
          <w:b/>
        </w:rPr>
        <w:tab/>
      </w:r>
      <w:r w:rsidRPr="000C4A84">
        <w:rPr>
          <w:b/>
        </w:rPr>
        <w:tab/>
      </w:r>
      <w:r w:rsidRPr="000C4A84">
        <w:rPr>
          <w:b/>
        </w:rPr>
        <w:tab/>
      </w:r>
      <w:r w:rsidRPr="000C4A84">
        <w:rPr>
          <w:b/>
        </w:rPr>
        <w:tab/>
      </w:r>
      <w:r w:rsidRPr="000C4A84">
        <w:rPr>
          <w:b/>
        </w:rPr>
        <w:tab/>
      </w:r>
      <w:r w:rsidRPr="000C4A84">
        <w:rPr>
          <w:b/>
        </w:rPr>
        <w:tab/>
      </w:r>
      <w:r w:rsidRPr="000C4A84">
        <w:rPr>
          <w:b/>
        </w:rPr>
        <w:tab/>
      </w:r>
      <w:r w:rsidR="001C14D4" w:rsidRPr="000C4A84">
        <w:rPr>
          <w:b/>
        </w:rPr>
        <w:t xml:space="preserve">     </w:t>
      </w:r>
      <w:r w:rsidR="00816A43" w:rsidRPr="000C4A84">
        <w:rPr>
          <w:b/>
        </w:rPr>
        <w:t xml:space="preserve">       </w:t>
      </w:r>
      <w:r w:rsidR="004B5611" w:rsidRPr="000C4A84">
        <w:rPr>
          <w:b/>
        </w:rPr>
        <w:t xml:space="preserve">        </w:t>
      </w:r>
      <w:r w:rsidR="00816A43" w:rsidRPr="000C4A84">
        <w:rPr>
          <w:b/>
        </w:rPr>
        <w:t xml:space="preserve"> </w:t>
      </w:r>
      <w:r w:rsidR="00816A43" w:rsidRPr="000C4A84">
        <w:t>iznos / kn</w:t>
      </w:r>
    </w:p>
    <w:p w:rsidRDefault="000C4A84" w:rsidP="000B25E6" w:rsidR="009F3ADC" w:rsidRPr="000C4A84">
      <w:pPr>
        <w:numPr>
          <w:ilvl w:val="0"/>
          <w:numId w:val="2"/>
        </w:numPr>
      </w:pPr>
      <w:r>
        <w:t>M</w:t>
      </w:r>
      <w:r w:rsidR="00816A43" w:rsidRPr="000C4A84">
        <w:t>aterijalna imovina (</w:t>
      </w:r>
      <w:r w:rsidRPr="000C4A84">
        <w:t>procjenjena</w:t>
      </w:r>
      <w:r w:rsidR="00816A43" w:rsidRPr="000C4A84">
        <w:t xml:space="preserve"> vrijednost)         </w:t>
      </w:r>
      <w:r w:rsidR="00700692" w:rsidRPr="000C4A84">
        <w:tab/>
      </w:r>
      <w:r w:rsidRPr="000C4A84">
        <w:tab/>
      </w:r>
      <w:r>
        <w:tab/>
      </w:r>
      <w:r w:rsidRPr="000C4A84">
        <w:t>500.000</w:t>
      </w:r>
      <w:r w:rsidR="004B5611" w:rsidRPr="000C4A84">
        <w:rPr>
          <w:lang w:val="pl-PL"/>
        </w:rPr>
        <w:t>,00</w:t>
      </w:r>
    </w:p>
    <w:p w:rsidRDefault="00346BB5" w:rsidR="00B53521" w:rsidRPr="000C4A84">
      <w:pPr>
        <w:numPr>
          <w:ilvl w:val="0"/>
          <w:numId w:val="2"/>
        </w:numPr>
      </w:pPr>
      <w:r w:rsidRPr="000C4A84">
        <w:t>P</w:t>
      </w:r>
      <w:r w:rsidR="003673DA" w:rsidRPr="000C4A84">
        <w:t>otraživanja</w:t>
      </w:r>
      <w:r w:rsidRPr="000C4A84">
        <w:t xml:space="preserve"> od kupaca</w:t>
      </w:r>
      <w:r w:rsidR="00B53521" w:rsidRPr="000C4A84">
        <w:t xml:space="preserve"> po izdanim računima    </w:t>
      </w:r>
      <w:r w:rsidRPr="000C4A84">
        <w:t xml:space="preserve">    </w:t>
      </w:r>
      <w:r w:rsidR="00B53521" w:rsidRPr="000C4A84">
        <w:t xml:space="preserve">     </w:t>
      </w:r>
      <w:r w:rsidR="001C14D4" w:rsidRPr="000C4A84">
        <w:t xml:space="preserve"> </w:t>
      </w:r>
      <w:r w:rsidR="0086606E" w:rsidRPr="000C4A84">
        <w:t xml:space="preserve"> </w:t>
      </w:r>
      <w:r w:rsidR="002228B6" w:rsidRPr="000C4A84">
        <w:tab/>
        <w:t xml:space="preserve">     </w:t>
      </w:r>
      <w:r w:rsidR="000117DC" w:rsidRPr="000C4A84">
        <w:t xml:space="preserve">    </w:t>
      </w:r>
      <w:r w:rsidR="001B1D02" w:rsidRPr="000C4A84">
        <w:t xml:space="preserve">     </w:t>
      </w:r>
      <w:r w:rsidR="00FE50AB" w:rsidRPr="00E300F3">
        <w:rPr>
          <w:lang w:val="pl-PL"/>
        </w:rPr>
        <w:t>37.480</w:t>
      </w:r>
      <w:r w:rsidR="00FE50AB">
        <w:rPr>
          <w:lang w:val="pl-PL"/>
        </w:rPr>
        <w:t>,00</w:t>
      </w:r>
    </w:p>
    <w:p w:rsidRDefault="009D3124" w:rsidP="00336D36" w:rsidR="00336D36">
      <w:pPr>
        <w:numPr>
          <w:ilvl w:val="0"/>
          <w:numId w:val="2"/>
        </w:numPr>
      </w:pPr>
      <w:r w:rsidRPr="000C4A84">
        <w:t xml:space="preserve">Najamnina za </w:t>
      </w:r>
      <w:r w:rsidR="00826120">
        <w:t>4,</w:t>
      </w:r>
      <w:r w:rsidRPr="000C4A84">
        <w:t>5 mjeseci</w:t>
      </w:r>
      <w:r w:rsidR="00481CA2">
        <w:t xml:space="preserve"> (s PDV-om)</w:t>
      </w:r>
      <w:r w:rsidR="009F3ADC" w:rsidRPr="000C4A84">
        <w:tab/>
      </w:r>
      <w:r w:rsidR="009F3ADC" w:rsidRPr="000C4A84">
        <w:tab/>
        <w:t xml:space="preserve">  </w:t>
      </w:r>
      <w:r w:rsidR="00BA39B6" w:rsidRPr="000C4A84">
        <w:tab/>
        <w:t xml:space="preserve">     </w:t>
      </w:r>
      <w:r w:rsidR="000117DC" w:rsidRPr="000C4A84">
        <w:t xml:space="preserve">   </w:t>
      </w:r>
      <w:r w:rsidR="001B1D02" w:rsidRPr="000C4A84">
        <w:t xml:space="preserve">     </w:t>
      </w:r>
      <w:r w:rsidR="00D73BA1">
        <w:t xml:space="preserve"> </w:t>
      </w:r>
      <w:r w:rsidR="00336D36">
        <w:t>28</w:t>
      </w:r>
      <w:r w:rsidRPr="000C4A84">
        <w:t>.</w:t>
      </w:r>
      <w:r w:rsidR="00336D36">
        <w:t>687,5</w:t>
      </w:r>
      <w:r w:rsidR="00163452" w:rsidRPr="000C4A84">
        <w:t>0</w:t>
      </w:r>
    </w:p>
    <w:p w:rsidRDefault="00336D36" w:rsidP="00FE50AB" w:rsidR="00376DF3" w:rsidRPr="000C4A84">
      <w:pPr>
        <w:numPr>
          <w:ilvl w:val="0"/>
          <w:numId w:val="2"/>
        </w:numPr>
        <w:spacing w:lineRule="auto" w:line="360"/>
      </w:pPr>
      <w:r>
        <w:t>Nov</w:t>
      </w:r>
      <w:r w:rsidR="00897746">
        <w:t>ac</w:t>
      </w:r>
      <w:r>
        <w:t xml:space="preserve"> na računu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51168">
        <w:t xml:space="preserve">   5.480,00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180"/>
      </w:tblGrid>
      <w:tr w:rsidTr="00CF57D3" w:rsidR="009F3ADC" w:rsidRPr="000C4A84">
        <w:tc>
          <w:tcPr>
            <w:tcW w:type="dxa" w:w="9180"/>
          </w:tcPr>
          <w:p w:rsidRDefault="009F3ADC" w:rsidP="00E51168" w:rsidR="009F3ADC" w:rsidRPr="000C4A84">
            <w:pPr>
              <w:rPr>
                <w:b/>
                <w:bCs/>
              </w:rPr>
            </w:pPr>
            <w:r w:rsidRPr="000C4A84">
              <w:rPr>
                <w:b/>
                <w:bCs/>
              </w:rPr>
              <w:t xml:space="preserve">UKUPNO IMOVINA:                                      </w:t>
            </w:r>
            <w:r w:rsidR="003543E1" w:rsidRPr="000C4A84">
              <w:rPr>
                <w:b/>
                <w:bCs/>
              </w:rPr>
              <w:t xml:space="preserve">                      </w:t>
            </w:r>
            <w:r w:rsidR="00FF5D7D" w:rsidRPr="000C4A84">
              <w:rPr>
                <w:b/>
                <w:bCs/>
              </w:rPr>
              <w:t xml:space="preserve">             </w:t>
            </w:r>
            <w:r w:rsidR="00E51168">
              <w:rPr>
                <w:b/>
                <w:bCs/>
              </w:rPr>
              <w:t xml:space="preserve">       </w:t>
            </w:r>
            <w:r w:rsidR="00E51168">
              <w:rPr>
                <w:b/>
                <w:lang w:val="pl-PL"/>
              </w:rPr>
              <w:t>571</w:t>
            </w:r>
            <w:r w:rsidR="004B5611" w:rsidRPr="000C4A84">
              <w:rPr>
                <w:b/>
                <w:lang w:val="pl-PL"/>
              </w:rPr>
              <w:t>.6</w:t>
            </w:r>
            <w:r w:rsidR="00E51168">
              <w:rPr>
                <w:b/>
                <w:lang w:val="pl-PL"/>
              </w:rPr>
              <w:t>47</w:t>
            </w:r>
            <w:r w:rsidR="004B5611" w:rsidRPr="000C4A84">
              <w:rPr>
                <w:b/>
                <w:lang w:val="pl-PL"/>
              </w:rPr>
              <w:t>,</w:t>
            </w:r>
            <w:r w:rsidR="00E51168">
              <w:rPr>
                <w:b/>
                <w:lang w:val="pl-PL"/>
              </w:rPr>
              <w:t>5</w:t>
            </w:r>
            <w:r w:rsidR="004B5611" w:rsidRPr="000C4A84">
              <w:rPr>
                <w:b/>
                <w:lang w:val="pl-PL"/>
              </w:rPr>
              <w:t>0 kn</w:t>
            </w:r>
          </w:p>
        </w:tc>
      </w:tr>
    </w:tbl>
    <w:p w:rsidRDefault="009F3ADC" w:rsidR="009F3ADC" w:rsidRPr="000C4A84">
      <w:pPr>
        <w:tabs>
          <w:tab w:pos="720" w:val="left"/>
        </w:tabs>
      </w:pPr>
    </w:p>
    <w:p w:rsidRDefault="001421BA" w:rsidR="009D3124" w:rsidRPr="000C4A84">
      <w:pPr>
        <w:tabs>
          <w:tab w:pos="720" w:val="left"/>
        </w:tabs>
      </w:pPr>
      <w:r w:rsidRPr="000C4A84">
        <w:t>Imovina – n</w:t>
      </w:r>
      <w:r w:rsidR="003E00F0" w:rsidRPr="000C4A84">
        <w:t>ekretnin</w:t>
      </w:r>
      <w:r w:rsidRPr="000C4A84">
        <w:t>a</w:t>
      </w:r>
      <w:r w:rsidR="00E51168">
        <w:t xml:space="preserve"> na adresi Potok 132, Potok kod Popovače</w:t>
      </w:r>
      <w:r w:rsidRPr="000C4A84">
        <w:t xml:space="preserve"> opterećena je ra</w:t>
      </w:r>
      <w:r w:rsidR="00A402FF" w:rsidRPr="000C4A84">
        <w:t>z</w:t>
      </w:r>
      <w:r w:rsidRPr="000C4A84">
        <w:t>l</w:t>
      </w:r>
      <w:r w:rsidR="00A402FF" w:rsidRPr="000C4A84">
        <w:t>u</w:t>
      </w:r>
      <w:r w:rsidRPr="000C4A84">
        <w:t>čnim pravom</w:t>
      </w:r>
      <w:r w:rsidR="00E51168">
        <w:t xml:space="preserve"> ......................................................................................</w:t>
      </w:r>
      <w:r w:rsidR="00A402FF" w:rsidRPr="000C4A84">
        <w:t xml:space="preserve">................ </w:t>
      </w:r>
      <w:r w:rsidR="00A402FF" w:rsidRPr="000C4A84">
        <w:rPr>
          <w:b/>
        </w:rPr>
        <w:t>4.</w:t>
      </w:r>
      <w:r w:rsidR="00D73BA1">
        <w:rPr>
          <w:b/>
        </w:rPr>
        <w:t>222.34</w:t>
      </w:r>
      <w:r w:rsidR="00A402FF" w:rsidRPr="000C4A84">
        <w:rPr>
          <w:b/>
        </w:rPr>
        <w:t>5,</w:t>
      </w:r>
      <w:r w:rsidR="00D73BA1">
        <w:rPr>
          <w:b/>
        </w:rPr>
        <w:t>98</w:t>
      </w:r>
      <w:r w:rsidR="00A402FF" w:rsidRPr="000C4A84">
        <w:rPr>
          <w:b/>
        </w:rPr>
        <w:t xml:space="preserve"> kn</w:t>
      </w:r>
    </w:p>
    <w:p w:rsidRDefault="00297896" w:rsidR="00297896" w:rsidRPr="000C4A84">
      <w:pPr>
        <w:tabs>
          <w:tab w:pos="720" w:val="left"/>
        </w:tabs>
      </w:pPr>
    </w:p>
    <w:p w:rsidRDefault="00136F59" w:rsidP="00136F59" w:rsidR="00136F59">
      <w:pPr>
        <w:spacing w:lineRule="auto" w:line="276"/>
        <w:ind w:firstLine="708" w:left="6372"/>
        <w:rPr>
          <w:bCs/>
        </w:rPr>
      </w:pPr>
      <w:r w:rsidRPr="007823F9">
        <w:rPr>
          <w:bCs/>
        </w:rPr>
        <w:lastRenderedPageBreak/>
        <w:t>3. St-4692/16-25</w:t>
      </w:r>
      <w:r>
        <w:rPr>
          <w:bCs/>
        </w:rPr>
        <w:t xml:space="preserve">    3</w:t>
      </w:r>
    </w:p>
    <w:p w:rsidRDefault="00D173B3" w:rsidR="00D173B3" w:rsidRPr="000C4A84">
      <w:pPr>
        <w:tabs>
          <w:tab w:pos="720" w:val="left"/>
        </w:tabs>
      </w:pPr>
    </w:p>
    <w:p w:rsidRDefault="009F3ADC" w:rsidP="00136F59" w:rsidR="009F3ADC" w:rsidRPr="000C4A84">
      <w:pPr>
        <w:tabs>
          <w:tab w:pos="720" w:val="left"/>
        </w:tabs>
        <w:spacing w:lineRule="auto" w:line="360"/>
      </w:pPr>
      <w:r w:rsidRPr="000C4A84">
        <w:rPr>
          <w:b/>
        </w:rPr>
        <w:t>B/</w:t>
      </w:r>
      <w:r w:rsidRPr="000C4A84">
        <w:rPr>
          <w:b/>
        </w:rPr>
        <w:tab/>
        <w:t>OBVEZE STEČAJNOG DUŽNIKA</w:t>
      </w:r>
      <w:r w:rsidRPr="000C4A84">
        <w:rPr>
          <w:b/>
        </w:rPr>
        <w:tab/>
      </w:r>
      <w:r w:rsidRPr="000C4A84">
        <w:rPr>
          <w:b/>
        </w:rPr>
        <w:tab/>
      </w:r>
      <w:r w:rsidRPr="000C4A84">
        <w:rPr>
          <w:b/>
        </w:rPr>
        <w:tab/>
      </w:r>
      <w:r w:rsidR="000B25E6" w:rsidRPr="000C4A84">
        <w:rPr>
          <w:b/>
        </w:rPr>
        <w:t xml:space="preserve">            </w:t>
      </w:r>
      <w:r w:rsidR="006B1138" w:rsidRPr="000C4A84">
        <w:rPr>
          <w:b/>
        </w:rPr>
        <w:t xml:space="preserve">          </w:t>
      </w:r>
      <w:r w:rsidRPr="000C4A84">
        <w:t>iznos / kn</w:t>
      </w:r>
    </w:p>
    <w:p w:rsidRDefault="00B53521" w:rsidP="00B53521" w:rsidR="00F8437C" w:rsidRPr="003F64A1">
      <w:pPr>
        <w:tabs>
          <w:tab w:pos="720" w:val="left"/>
        </w:tabs>
      </w:pPr>
      <w:r w:rsidRPr="000C4A84">
        <w:t>1.</w:t>
      </w:r>
      <w:r w:rsidRPr="000C4A84">
        <w:tab/>
        <w:t>Priznate tražbine I. viši isplatni red</w:t>
      </w:r>
      <w:r w:rsidRPr="000C4A84">
        <w:tab/>
      </w:r>
      <w:r w:rsidRPr="000C4A84">
        <w:tab/>
        <w:t xml:space="preserve">        </w:t>
      </w:r>
      <w:r w:rsidR="0086606E" w:rsidRPr="000C4A84">
        <w:t xml:space="preserve">     </w:t>
      </w:r>
      <w:r w:rsidR="002831CB" w:rsidRPr="000C4A84">
        <w:tab/>
      </w:r>
      <w:r w:rsidR="007C5081" w:rsidRPr="000C4A84">
        <w:t xml:space="preserve">    </w:t>
      </w:r>
      <w:r w:rsidR="001321D6" w:rsidRPr="000C4A84">
        <w:t xml:space="preserve"> </w:t>
      </w:r>
      <w:r w:rsidR="003F64A1">
        <w:t xml:space="preserve">       </w:t>
      </w:r>
      <w:r w:rsidR="00D60B81" w:rsidRPr="003F64A1">
        <w:t>358.871,05</w:t>
      </w:r>
    </w:p>
    <w:p w:rsidRDefault="00F8437C" w:rsidR="003F64A1" w:rsidRPr="003F64A1">
      <w:pPr>
        <w:tabs>
          <w:tab w:pos="720" w:val="left"/>
        </w:tabs>
      </w:pPr>
      <w:r w:rsidRPr="003F64A1">
        <w:t>2.</w:t>
      </w:r>
      <w:r w:rsidR="000B25E6" w:rsidRPr="003F64A1">
        <w:t xml:space="preserve"> </w:t>
      </w:r>
      <w:r w:rsidR="00B53521" w:rsidRPr="003F64A1">
        <w:tab/>
      </w:r>
      <w:r w:rsidRPr="003F64A1">
        <w:t>Priznate tražbine II. viši isplatni red</w:t>
      </w:r>
      <w:r w:rsidRPr="003F64A1">
        <w:tab/>
      </w:r>
      <w:r w:rsidRPr="003F64A1">
        <w:tab/>
        <w:t xml:space="preserve">             </w:t>
      </w:r>
      <w:r w:rsidR="007C5081" w:rsidRPr="003F64A1">
        <w:t xml:space="preserve">       </w:t>
      </w:r>
      <w:r w:rsidR="006146D0" w:rsidRPr="003F64A1">
        <w:t xml:space="preserve">   </w:t>
      </w:r>
      <w:r w:rsidR="003F64A1" w:rsidRPr="003F64A1">
        <w:t xml:space="preserve">   </w:t>
      </w:r>
      <w:r w:rsidR="003F64A1">
        <w:t xml:space="preserve">       </w:t>
      </w:r>
      <w:r w:rsidR="003F64A1" w:rsidRPr="003F64A1">
        <w:t>4.409.290,37</w:t>
      </w:r>
    </w:p>
    <w:p w:rsidRDefault="00F8437C" w:rsidR="000B25E6" w:rsidRPr="000C4A84">
      <w:pPr>
        <w:tabs>
          <w:tab w:pos="720" w:val="left"/>
        </w:tabs>
      </w:pPr>
      <w:r w:rsidRPr="000C4A84">
        <w:t>3</w:t>
      </w:r>
      <w:r w:rsidR="00B53521" w:rsidRPr="000C4A84">
        <w:t>.</w:t>
      </w:r>
      <w:r w:rsidR="00B53521" w:rsidRPr="000C4A84">
        <w:tab/>
        <w:t>Osporene tražbine</w:t>
      </w:r>
      <w:r w:rsidR="00B53521" w:rsidRPr="000C4A84">
        <w:tab/>
      </w:r>
      <w:r w:rsidR="00B53521" w:rsidRPr="000C4A84">
        <w:tab/>
      </w:r>
      <w:r w:rsidR="00B53521" w:rsidRPr="000C4A84">
        <w:tab/>
      </w:r>
      <w:r w:rsidR="00B53521" w:rsidRPr="000C4A84">
        <w:tab/>
        <w:t xml:space="preserve">        </w:t>
      </w:r>
      <w:r w:rsidR="0086606E" w:rsidRPr="000C4A84">
        <w:tab/>
      </w:r>
      <w:r w:rsidR="0086606E" w:rsidRPr="000C4A84">
        <w:tab/>
      </w:r>
      <w:r w:rsidR="003F64A1">
        <w:tab/>
      </w:r>
      <w:r w:rsidR="003F64A1" w:rsidRPr="003F64A1">
        <w:rPr>
          <w:bCs/>
        </w:rPr>
        <w:t>230.637</w:t>
      </w:r>
      <w:r w:rsidR="003F64A1" w:rsidRPr="003F64A1">
        <w:t>,42</w:t>
      </w:r>
    </w:p>
    <w:p w:rsidRDefault="00B906B0" w:rsidP="00136F59" w:rsidR="009F3ADC" w:rsidRPr="000C4A84">
      <w:pPr>
        <w:tabs>
          <w:tab w:pos="720" w:val="left"/>
        </w:tabs>
        <w:spacing w:lineRule="auto" w:line="360"/>
      </w:pPr>
      <w:r w:rsidRPr="000C4A84">
        <w:t>4</w:t>
      </w:r>
      <w:r w:rsidR="006B1666" w:rsidRPr="000C4A84">
        <w:t>.</w:t>
      </w:r>
      <w:r w:rsidR="006B1666" w:rsidRPr="000C4A84">
        <w:tab/>
      </w:r>
      <w:r w:rsidR="009F3ADC" w:rsidRPr="000C4A84">
        <w:t>Procjena tr</w:t>
      </w:r>
      <w:r w:rsidR="006B1666" w:rsidRPr="000C4A84">
        <w:t>oškova</w:t>
      </w:r>
      <w:r w:rsidR="009F3ADC" w:rsidRPr="000C4A84">
        <w:t xml:space="preserve"> </w:t>
      </w:r>
      <w:r w:rsidR="006B1666" w:rsidRPr="000C4A84">
        <w:t>vođenja stečajnog postupka</w:t>
      </w:r>
      <w:r w:rsidR="00795ED1">
        <w:t xml:space="preserve"> za 6mjeseci  </w:t>
      </w:r>
      <w:r w:rsidR="00F71605" w:rsidRPr="000C4A84">
        <w:t xml:space="preserve">    </w:t>
      </w:r>
      <w:r w:rsidR="001321D6" w:rsidRPr="000C4A84">
        <w:t xml:space="preserve"> </w:t>
      </w:r>
      <w:r w:rsidR="00136F59">
        <w:t xml:space="preserve">       </w:t>
      </w:r>
      <w:r w:rsidR="00795ED1">
        <w:t>46.430,80</w:t>
      </w:r>
      <w:r w:rsidR="009F3ADC" w:rsidRPr="000C4A84">
        <w:tab/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288"/>
      </w:tblGrid>
      <w:tr w:rsidTr="00842EFB" w:rsidR="009F3ADC" w:rsidRPr="000C4A84">
        <w:tc>
          <w:tcPr>
            <w:tcW w:type="dxa" w:w="9322"/>
          </w:tcPr>
          <w:p w:rsidRDefault="009F3ADC" w:rsidP="00704D99" w:rsidR="009F3ADC" w:rsidRPr="000C4A84">
            <w:pPr>
              <w:rPr>
                <w:b/>
                <w:bCs/>
              </w:rPr>
            </w:pPr>
            <w:r w:rsidRPr="000C4A84">
              <w:rPr>
                <w:b/>
                <w:bCs/>
              </w:rPr>
              <w:t xml:space="preserve">UKUPNO OBVEZE:                                                           </w:t>
            </w:r>
            <w:r w:rsidR="0086606E" w:rsidRPr="000C4A84">
              <w:rPr>
                <w:b/>
                <w:bCs/>
              </w:rPr>
              <w:t xml:space="preserve"> </w:t>
            </w:r>
            <w:r w:rsidR="007E4472" w:rsidRPr="000C4A84">
              <w:rPr>
                <w:b/>
                <w:bCs/>
              </w:rPr>
              <w:t xml:space="preserve">            </w:t>
            </w:r>
            <w:r w:rsidR="00842EFB" w:rsidRPr="000C4A84">
              <w:rPr>
                <w:b/>
                <w:bCs/>
              </w:rPr>
              <w:t xml:space="preserve">   5.</w:t>
            </w:r>
            <w:r w:rsidR="00704D99">
              <w:rPr>
                <w:b/>
                <w:bCs/>
              </w:rPr>
              <w:t>045</w:t>
            </w:r>
            <w:r w:rsidR="003673DA" w:rsidRPr="000C4A84">
              <w:rPr>
                <w:b/>
                <w:bCs/>
              </w:rPr>
              <w:t>.</w:t>
            </w:r>
            <w:r w:rsidR="00704D99">
              <w:rPr>
                <w:b/>
                <w:bCs/>
              </w:rPr>
              <w:t>229</w:t>
            </w:r>
            <w:r w:rsidR="003673DA" w:rsidRPr="000C4A84">
              <w:rPr>
                <w:b/>
                <w:bCs/>
              </w:rPr>
              <w:t>,</w:t>
            </w:r>
            <w:r w:rsidR="00704D99">
              <w:rPr>
                <w:b/>
                <w:bCs/>
              </w:rPr>
              <w:t>64</w:t>
            </w:r>
            <w:r w:rsidR="003673DA" w:rsidRPr="000C4A84">
              <w:rPr>
                <w:b/>
                <w:bCs/>
              </w:rPr>
              <w:t xml:space="preserve"> </w:t>
            </w:r>
            <w:r w:rsidRPr="000C4A84">
              <w:rPr>
                <w:b/>
                <w:bCs/>
              </w:rPr>
              <w:t>kn</w:t>
            </w:r>
          </w:p>
        </w:tc>
      </w:tr>
    </w:tbl>
    <w:p w:rsidRDefault="00FA3B93" w:rsidR="00FA3B93" w:rsidRPr="000C4A84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163452" w:rsidR="00163452" w:rsidRPr="000C4A84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FA1288" w:rsidR="00FA1288" w:rsidRPr="000C4A84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D149DE" w:rsidR="00816A43" w:rsidRPr="000C4A84">
      <w:pPr>
        <w:pStyle w:val="Uvuenotijeloteksta"/>
        <w:ind w:firstLine="0"/>
        <w:rPr>
          <w:rFonts w:cs="Times New Roman" w:hAnsi="Times New Roman" w:ascii="Times New Roman"/>
        </w:rPr>
      </w:pPr>
      <w:r w:rsidRPr="000C4A84">
        <w:rPr>
          <w:rFonts w:cs="Times New Roman" w:hAnsi="Times New Roman" w:ascii="Times New Roman"/>
        </w:rPr>
        <w:t xml:space="preserve">Zagreb, </w:t>
      </w:r>
      <w:r w:rsidR="00136F59">
        <w:rPr>
          <w:rFonts w:cs="Times New Roman" w:hAnsi="Times New Roman" w:ascii="Times New Roman"/>
        </w:rPr>
        <w:t>12</w:t>
      </w:r>
      <w:r w:rsidRPr="000C4A84">
        <w:rPr>
          <w:rFonts w:cs="Times New Roman" w:hAnsi="Times New Roman" w:ascii="Times New Roman"/>
        </w:rPr>
        <w:t>.</w:t>
      </w:r>
      <w:r w:rsidR="00136F59">
        <w:rPr>
          <w:rFonts w:cs="Times New Roman" w:hAnsi="Times New Roman" w:ascii="Times New Roman"/>
        </w:rPr>
        <w:t>1</w:t>
      </w:r>
      <w:r w:rsidRPr="000C4A84">
        <w:rPr>
          <w:rFonts w:cs="Times New Roman" w:hAnsi="Times New Roman" w:ascii="Times New Roman"/>
        </w:rPr>
        <w:t>0.2017.</w:t>
      </w:r>
    </w:p>
    <w:p w:rsidRDefault="009F3ADC" w:rsidR="009F3ADC" w:rsidRPr="000C4A84">
      <w:pPr>
        <w:pStyle w:val="Uvuenotijeloteksta"/>
        <w:ind w:firstLine="0"/>
        <w:rPr>
          <w:rFonts w:cs="Times New Roman" w:hAnsi="Times New Roman" w:ascii="Times New Roman"/>
        </w:rPr>
      </w:pPr>
      <w:r w:rsidRPr="000C4A84">
        <w:rPr>
          <w:rFonts w:cs="Times New Roman" w:hAnsi="Times New Roman" w:ascii="Times New Roman"/>
        </w:rPr>
        <w:tab/>
      </w:r>
      <w:r w:rsidRPr="000C4A84">
        <w:rPr>
          <w:rFonts w:cs="Times New Roman" w:hAnsi="Times New Roman" w:ascii="Times New Roman"/>
        </w:rPr>
        <w:tab/>
      </w:r>
      <w:r w:rsidRPr="000C4A84">
        <w:rPr>
          <w:rFonts w:cs="Times New Roman" w:hAnsi="Times New Roman" w:ascii="Times New Roman"/>
        </w:rPr>
        <w:tab/>
      </w:r>
      <w:r w:rsidRPr="000C4A84">
        <w:rPr>
          <w:rFonts w:cs="Times New Roman" w:hAnsi="Times New Roman" w:ascii="Times New Roman"/>
        </w:rPr>
        <w:tab/>
      </w:r>
      <w:r w:rsidRPr="000C4A84">
        <w:rPr>
          <w:rFonts w:cs="Times New Roman" w:hAnsi="Times New Roman" w:ascii="Times New Roman"/>
        </w:rPr>
        <w:tab/>
      </w:r>
      <w:r w:rsidRPr="000C4A84">
        <w:rPr>
          <w:rFonts w:cs="Times New Roman" w:hAnsi="Times New Roman" w:ascii="Times New Roman"/>
        </w:rPr>
        <w:tab/>
      </w:r>
      <w:r w:rsidRPr="000C4A84">
        <w:rPr>
          <w:rFonts w:cs="Times New Roman" w:hAnsi="Times New Roman" w:ascii="Times New Roman"/>
        </w:rPr>
        <w:tab/>
      </w:r>
      <w:r w:rsidRPr="000C4A84">
        <w:rPr>
          <w:rFonts w:cs="Times New Roman" w:hAnsi="Times New Roman" w:ascii="Times New Roman"/>
        </w:rPr>
        <w:tab/>
        <w:t>Stečajna upravitelj-ica:</w:t>
      </w:r>
    </w:p>
    <w:p w:rsidRDefault="009F3ADC" w:rsidP="00D173B3" w:rsidR="00186869" w:rsidRPr="000C4A84">
      <w:pPr>
        <w:pStyle w:val="Uvuenotijeloteksta"/>
        <w:ind w:firstLine="0"/>
        <w:rPr>
          <w:rFonts w:cs="Times New Roman" w:hAnsi="Times New Roman" w:ascii="Times New Roman"/>
        </w:rPr>
      </w:pPr>
      <w:r w:rsidRPr="000C4A84">
        <w:rPr>
          <w:rFonts w:cs="Times New Roman" w:hAnsi="Times New Roman" w:ascii="Times New Roman"/>
        </w:rPr>
        <w:tab/>
      </w:r>
      <w:r w:rsidRPr="000C4A84">
        <w:rPr>
          <w:rFonts w:cs="Times New Roman" w:hAnsi="Times New Roman" w:ascii="Times New Roman"/>
        </w:rPr>
        <w:tab/>
      </w:r>
      <w:r w:rsidRPr="000C4A84">
        <w:rPr>
          <w:rFonts w:cs="Times New Roman" w:hAnsi="Times New Roman" w:ascii="Times New Roman"/>
        </w:rPr>
        <w:tab/>
      </w:r>
      <w:r w:rsidRPr="000C4A84">
        <w:rPr>
          <w:rFonts w:cs="Times New Roman" w:hAnsi="Times New Roman" w:ascii="Times New Roman"/>
        </w:rPr>
        <w:tab/>
      </w:r>
      <w:r w:rsidRPr="000C4A84">
        <w:rPr>
          <w:rFonts w:cs="Times New Roman" w:hAnsi="Times New Roman" w:ascii="Times New Roman"/>
        </w:rPr>
        <w:tab/>
      </w:r>
      <w:r w:rsidRPr="000C4A84">
        <w:rPr>
          <w:rFonts w:cs="Times New Roman" w:hAnsi="Times New Roman" w:ascii="Times New Roman"/>
        </w:rPr>
        <w:tab/>
      </w:r>
      <w:r w:rsidRPr="000C4A84">
        <w:rPr>
          <w:rFonts w:cs="Times New Roman" w:hAnsi="Times New Roman" w:ascii="Times New Roman"/>
        </w:rPr>
        <w:tab/>
      </w:r>
      <w:r w:rsidRPr="000C4A84">
        <w:rPr>
          <w:rFonts w:cs="Times New Roman" w:hAnsi="Times New Roman" w:ascii="Times New Roman"/>
        </w:rPr>
        <w:tab/>
        <w:t>Bojana Sajko d.i.a.</w:t>
      </w:r>
    </w:p>
    <w:sectPr w:rsidSect="00113351" w:rsidR="00186869" w:rsidRPr="000C4A84">
      <w:pgSz w:h="16838" w:w="11906"/>
      <w:pgMar w:gutter="0" w:footer="709" w:header="709" w:left="1418" w:bottom="1418" w:right="1416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6C8B"/>
    <w:multiLevelType w:val="hybridMultilevel"/>
    <w:tmpl w:val="A1142E3E"/>
    <w:lvl w:tplc="033446B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FB1F3A"/>
    <w:multiLevelType w:val="hybridMultilevel"/>
    <w:tmpl w:val="580C5F0A"/>
    <w:lvl w:tplc="89724A56" w:ilvl="0">
      <w:start w:val="2"/>
      <w:numFmt w:val="upperRoman"/>
      <w:lvlText w:val="%1."/>
      <w:lvlJc w:val="left"/>
      <w:pPr>
        <w:tabs>
          <w:tab w:pos="723" w:val="num"/>
        </w:tabs>
        <w:ind w:hanging="720" w:left="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3" w:val="num"/>
        </w:tabs>
        <w:ind w:hanging="360" w:left="1083"/>
      </w:pPr>
    </w:lvl>
    <w:lvl w:tentative="true" w:tplc="041A001B" w:ilvl="2">
      <w:start w:val="1"/>
      <w:numFmt w:val="lowerRoman"/>
      <w:lvlText w:val="%3."/>
      <w:lvlJc w:val="right"/>
      <w:pPr>
        <w:tabs>
          <w:tab w:pos="1803" w:val="num"/>
        </w:tabs>
        <w:ind w:hanging="180" w:left="1803"/>
      </w:pPr>
    </w:lvl>
    <w:lvl w:tentative="true" w:tplc="041A000F" w:ilvl="3">
      <w:start w:val="1"/>
      <w:numFmt w:val="decimal"/>
      <w:lvlText w:val="%4."/>
      <w:lvlJc w:val="left"/>
      <w:pPr>
        <w:tabs>
          <w:tab w:pos="2523" w:val="num"/>
        </w:tabs>
        <w:ind w:hanging="360" w:left="2523"/>
      </w:pPr>
    </w:lvl>
    <w:lvl w:tentative="true" w:tplc="041A0019" w:ilvl="4">
      <w:start w:val="1"/>
      <w:numFmt w:val="lowerLetter"/>
      <w:lvlText w:val="%5."/>
      <w:lvlJc w:val="left"/>
      <w:pPr>
        <w:tabs>
          <w:tab w:pos="3243" w:val="num"/>
        </w:tabs>
        <w:ind w:hanging="360" w:left="3243"/>
      </w:pPr>
    </w:lvl>
    <w:lvl w:tentative="true" w:tplc="041A001B" w:ilvl="5">
      <w:start w:val="1"/>
      <w:numFmt w:val="lowerRoman"/>
      <w:lvlText w:val="%6."/>
      <w:lvlJc w:val="right"/>
      <w:pPr>
        <w:tabs>
          <w:tab w:pos="3963" w:val="num"/>
        </w:tabs>
        <w:ind w:hanging="180" w:left="3963"/>
      </w:pPr>
    </w:lvl>
    <w:lvl w:tentative="true" w:tplc="041A000F" w:ilvl="6">
      <w:start w:val="1"/>
      <w:numFmt w:val="decimal"/>
      <w:lvlText w:val="%7."/>
      <w:lvlJc w:val="left"/>
      <w:pPr>
        <w:tabs>
          <w:tab w:pos="4683" w:val="num"/>
        </w:tabs>
        <w:ind w:hanging="360" w:left="4683"/>
      </w:pPr>
    </w:lvl>
    <w:lvl w:tentative="true" w:tplc="041A0019" w:ilvl="7">
      <w:start w:val="1"/>
      <w:numFmt w:val="lowerLetter"/>
      <w:lvlText w:val="%8."/>
      <w:lvlJc w:val="left"/>
      <w:pPr>
        <w:tabs>
          <w:tab w:pos="5403" w:val="num"/>
        </w:tabs>
        <w:ind w:hanging="360" w:left="5403"/>
      </w:pPr>
    </w:lvl>
    <w:lvl w:tentative="true" w:tplc="041A001B" w:ilvl="8">
      <w:start w:val="1"/>
      <w:numFmt w:val="lowerRoman"/>
      <w:lvlText w:val="%9."/>
      <w:lvlJc w:val="right"/>
      <w:pPr>
        <w:tabs>
          <w:tab w:pos="6123" w:val="num"/>
        </w:tabs>
        <w:ind w:hanging="180" w:left="6123"/>
      </w:pPr>
    </w:lvl>
  </w:abstractNum>
  <w:abstractNum w:abstractNumId="2">
    <w:nsid w:val="0DEC4154"/>
    <w:multiLevelType w:val="hybridMultilevel"/>
    <w:tmpl w:val="04127490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7E54F0"/>
    <w:multiLevelType w:val="hybridMultilevel"/>
    <w:tmpl w:val="9F2E50E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83813DA"/>
    <w:multiLevelType w:val="hybridMultilevel"/>
    <w:tmpl w:val="A058F5A4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C80549"/>
    <w:multiLevelType w:val="hybridMultilevel"/>
    <w:tmpl w:val="074C49AA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BC902B6"/>
    <w:multiLevelType w:val="hybridMultilevel"/>
    <w:tmpl w:val="5CD8316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0C954E3"/>
    <w:multiLevelType w:val="hybridMultilevel"/>
    <w:tmpl w:val="97F65A74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21E5C75"/>
    <w:multiLevelType w:val="hybridMultilevel"/>
    <w:tmpl w:val="07CEDAFE"/>
    <w:lvl w:tplc="1690F97E" w:ilvl="0">
      <w:start w:val="1"/>
      <w:numFmt w:val="decimal"/>
      <w:lvlText w:val="%1."/>
      <w:lvlJc w:val="left"/>
      <w:pPr>
        <w:tabs>
          <w:tab w:pos="363" w:val="num"/>
        </w:tabs>
        <w:ind w:hanging="360" w:left="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3" w:val="num"/>
        </w:tabs>
        <w:ind w:hanging="360" w:left="1083"/>
      </w:pPr>
    </w:lvl>
    <w:lvl w:tentative="true" w:tplc="041A001B" w:ilvl="2">
      <w:start w:val="1"/>
      <w:numFmt w:val="lowerRoman"/>
      <w:lvlText w:val="%3."/>
      <w:lvlJc w:val="right"/>
      <w:pPr>
        <w:tabs>
          <w:tab w:pos="1803" w:val="num"/>
        </w:tabs>
        <w:ind w:hanging="180" w:left="1803"/>
      </w:pPr>
    </w:lvl>
    <w:lvl w:tentative="true" w:tplc="041A000F" w:ilvl="3">
      <w:start w:val="1"/>
      <w:numFmt w:val="decimal"/>
      <w:lvlText w:val="%4."/>
      <w:lvlJc w:val="left"/>
      <w:pPr>
        <w:tabs>
          <w:tab w:pos="2523" w:val="num"/>
        </w:tabs>
        <w:ind w:hanging="360" w:left="2523"/>
      </w:pPr>
    </w:lvl>
    <w:lvl w:tentative="true" w:tplc="041A0019" w:ilvl="4">
      <w:start w:val="1"/>
      <w:numFmt w:val="lowerLetter"/>
      <w:lvlText w:val="%5."/>
      <w:lvlJc w:val="left"/>
      <w:pPr>
        <w:tabs>
          <w:tab w:pos="3243" w:val="num"/>
        </w:tabs>
        <w:ind w:hanging="360" w:left="3243"/>
      </w:pPr>
    </w:lvl>
    <w:lvl w:tentative="true" w:tplc="041A001B" w:ilvl="5">
      <w:start w:val="1"/>
      <w:numFmt w:val="lowerRoman"/>
      <w:lvlText w:val="%6."/>
      <w:lvlJc w:val="right"/>
      <w:pPr>
        <w:tabs>
          <w:tab w:pos="3963" w:val="num"/>
        </w:tabs>
        <w:ind w:hanging="180" w:left="3963"/>
      </w:pPr>
    </w:lvl>
    <w:lvl w:tentative="true" w:tplc="041A000F" w:ilvl="6">
      <w:start w:val="1"/>
      <w:numFmt w:val="decimal"/>
      <w:lvlText w:val="%7."/>
      <w:lvlJc w:val="left"/>
      <w:pPr>
        <w:tabs>
          <w:tab w:pos="4683" w:val="num"/>
        </w:tabs>
        <w:ind w:hanging="360" w:left="4683"/>
      </w:pPr>
    </w:lvl>
    <w:lvl w:tentative="true" w:tplc="041A0019" w:ilvl="7">
      <w:start w:val="1"/>
      <w:numFmt w:val="lowerLetter"/>
      <w:lvlText w:val="%8."/>
      <w:lvlJc w:val="left"/>
      <w:pPr>
        <w:tabs>
          <w:tab w:pos="5403" w:val="num"/>
        </w:tabs>
        <w:ind w:hanging="360" w:left="5403"/>
      </w:pPr>
    </w:lvl>
    <w:lvl w:tentative="true" w:tplc="041A001B" w:ilvl="8">
      <w:start w:val="1"/>
      <w:numFmt w:val="lowerRoman"/>
      <w:lvlText w:val="%9."/>
      <w:lvlJc w:val="right"/>
      <w:pPr>
        <w:tabs>
          <w:tab w:pos="6123" w:val="num"/>
        </w:tabs>
        <w:ind w:hanging="180" w:left="6123"/>
      </w:pPr>
    </w:lvl>
  </w:abstractNum>
  <w:abstractNum w:abstractNumId="9">
    <w:nsid w:val="3E4925ED"/>
    <w:multiLevelType w:val="hybridMultilevel"/>
    <w:tmpl w:val="1C2C27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07B70A3"/>
    <w:multiLevelType w:val="hybridMultilevel"/>
    <w:tmpl w:val="7B76EA10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3A250E2"/>
    <w:multiLevelType w:val="hybridMultilevel"/>
    <w:tmpl w:val="47364B8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83D7F6C"/>
    <w:multiLevelType w:val="hybridMultilevel"/>
    <w:tmpl w:val="313E82E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5085F87"/>
    <w:multiLevelType w:val="hybridMultilevel"/>
    <w:tmpl w:val="682CE2DC"/>
    <w:lvl w:tplc="041A0003" w:ilvl="0">
      <w:start w:val="1"/>
      <w:numFmt w:val="bullet"/>
      <w:lvlText w:val="o"/>
      <w:lvlJc w:val="left"/>
      <w:pPr>
        <w:tabs>
          <w:tab w:pos="723" w:val="num"/>
        </w:tabs>
        <w:ind w:hanging="360" w:left="723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3" w:val="num"/>
        </w:tabs>
        <w:ind w:hanging="360" w:left="1443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3" w:val="num"/>
        </w:tabs>
        <w:ind w:hanging="360" w:left="21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3" w:val="num"/>
        </w:tabs>
        <w:ind w:hanging="360" w:left="28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3" w:val="num"/>
        </w:tabs>
        <w:ind w:hanging="360" w:left="3603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3" w:val="num"/>
        </w:tabs>
        <w:ind w:hanging="360" w:left="43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3" w:val="num"/>
        </w:tabs>
        <w:ind w:hanging="360" w:left="50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3" w:val="num"/>
        </w:tabs>
        <w:ind w:hanging="360" w:left="5763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3" w:val="num"/>
        </w:tabs>
        <w:ind w:hanging="360" w:left="6483"/>
      </w:pPr>
      <w:rPr>
        <w:rFonts w:hAnsi="Wingdings" w:ascii="Wingdings" w:hint="default"/>
      </w:rPr>
    </w:lvl>
  </w:abstractNum>
  <w:abstractNum w:abstractNumId="14">
    <w:nsid w:val="63D07BCA"/>
    <w:multiLevelType w:val="hybridMultilevel"/>
    <w:tmpl w:val="939686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5A801CD"/>
    <w:multiLevelType w:val="hybridMultilevel"/>
    <w:tmpl w:val="682CE2DC"/>
    <w:lvl w:tplc="041A0001" w:ilvl="0">
      <w:start w:val="1"/>
      <w:numFmt w:val="bullet"/>
      <w:lvlText w:val=""/>
      <w:lvlJc w:val="left"/>
      <w:pPr>
        <w:tabs>
          <w:tab w:pos="723" w:val="num"/>
        </w:tabs>
        <w:ind w:hanging="360" w:left="7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3" w:val="num"/>
        </w:tabs>
        <w:ind w:hanging="360" w:left="1443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3" w:val="num"/>
        </w:tabs>
        <w:ind w:hanging="360" w:left="21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3" w:val="num"/>
        </w:tabs>
        <w:ind w:hanging="360" w:left="28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3" w:val="num"/>
        </w:tabs>
        <w:ind w:hanging="360" w:left="3603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3" w:val="num"/>
        </w:tabs>
        <w:ind w:hanging="360" w:left="43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3" w:val="num"/>
        </w:tabs>
        <w:ind w:hanging="360" w:left="50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3" w:val="num"/>
        </w:tabs>
        <w:ind w:hanging="360" w:left="5763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3" w:val="num"/>
        </w:tabs>
        <w:ind w:hanging="360" w:left="6483"/>
      </w:pPr>
      <w:rPr>
        <w:rFonts w:hAnsi="Wingdings" w:ascii="Wingdings" w:hint="default"/>
      </w:rPr>
    </w:lvl>
  </w:abstractNum>
  <w:abstractNum w:abstractNumId="16">
    <w:nsid w:val="774B4269"/>
    <w:multiLevelType w:val="hybridMultilevel"/>
    <w:tmpl w:val="D2C0C092"/>
    <w:lvl w:tplc="7A38183A" w:ilvl="0">
      <w:start w:val="4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C0B090A"/>
    <w:multiLevelType w:val="hybridMultilevel"/>
    <w:tmpl w:val="54281C10"/>
    <w:lvl w:tplc="F3E66350" w:ilvl="0">
      <w:start w:val="1"/>
      <w:numFmt w:val="decimal"/>
      <w:lvlText w:val="%1."/>
      <w:lvlJc w:val="left"/>
      <w:pPr>
        <w:tabs>
          <w:tab w:pos="723" w:val="num"/>
        </w:tabs>
        <w:ind w:hanging="720" w:left="7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3" w:val="num"/>
        </w:tabs>
        <w:ind w:hanging="360" w:left="1083"/>
      </w:pPr>
    </w:lvl>
    <w:lvl w:tentative="true" w:tplc="041A001B" w:ilvl="2">
      <w:start w:val="1"/>
      <w:numFmt w:val="lowerRoman"/>
      <w:lvlText w:val="%3."/>
      <w:lvlJc w:val="right"/>
      <w:pPr>
        <w:tabs>
          <w:tab w:pos="1803" w:val="num"/>
        </w:tabs>
        <w:ind w:hanging="180" w:left="1803"/>
      </w:pPr>
    </w:lvl>
    <w:lvl w:tentative="true" w:tplc="041A000F" w:ilvl="3">
      <w:start w:val="1"/>
      <w:numFmt w:val="decimal"/>
      <w:lvlText w:val="%4."/>
      <w:lvlJc w:val="left"/>
      <w:pPr>
        <w:tabs>
          <w:tab w:pos="2523" w:val="num"/>
        </w:tabs>
        <w:ind w:hanging="360" w:left="2523"/>
      </w:pPr>
    </w:lvl>
    <w:lvl w:tentative="true" w:tplc="041A0019" w:ilvl="4">
      <w:start w:val="1"/>
      <w:numFmt w:val="lowerLetter"/>
      <w:lvlText w:val="%5."/>
      <w:lvlJc w:val="left"/>
      <w:pPr>
        <w:tabs>
          <w:tab w:pos="3243" w:val="num"/>
        </w:tabs>
        <w:ind w:hanging="360" w:left="3243"/>
      </w:pPr>
    </w:lvl>
    <w:lvl w:tentative="true" w:tplc="041A001B" w:ilvl="5">
      <w:start w:val="1"/>
      <w:numFmt w:val="lowerRoman"/>
      <w:lvlText w:val="%6."/>
      <w:lvlJc w:val="right"/>
      <w:pPr>
        <w:tabs>
          <w:tab w:pos="3963" w:val="num"/>
        </w:tabs>
        <w:ind w:hanging="180" w:left="3963"/>
      </w:pPr>
    </w:lvl>
    <w:lvl w:tentative="true" w:tplc="041A000F" w:ilvl="6">
      <w:start w:val="1"/>
      <w:numFmt w:val="decimal"/>
      <w:lvlText w:val="%7."/>
      <w:lvlJc w:val="left"/>
      <w:pPr>
        <w:tabs>
          <w:tab w:pos="4683" w:val="num"/>
        </w:tabs>
        <w:ind w:hanging="360" w:left="4683"/>
      </w:pPr>
    </w:lvl>
    <w:lvl w:tentative="true" w:tplc="041A0019" w:ilvl="7">
      <w:start w:val="1"/>
      <w:numFmt w:val="lowerLetter"/>
      <w:lvlText w:val="%8."/>
      <w:lvlJc w:val="left"/>
      <w:pPr>
        <w:tabs>
          <w:tab w:pos="5403" w:val="num"/>
        </w:tabs>
        <w:ind w:hanging="360" w:left="5403"/>
      </w:pPr>
    </w:lvl>
    <w:lvl w:tentative="true" w:tplc="041A001B" w:ilvl="8">
      <w:start w:val="1"/>
      <w:numFmt w:val="lowerRoman"/>
      <w:lvlText w:val="%9."/>
      <w:lvlJc w:val="right"/>
      <w:pPr>
        <w:tabs>
          <w:tab w:pos="6123" w:val="num"/>
        </w:tabs>
        <w:ind w:hanging="180" w:left="6123"/>
      </w:p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8"/>
  </w:num>
  <w:num w:numId="5">
    <w:abstractNumId w:val="15"/>
  </w:num>
  <w:num w:numId="6">
    <w:abstractNumId w:val="13"/>
  </w:num>
  <w:num w:numId="7">
    <w:abstractNumId w:val="16"/>
  </w:num>
  <w:num w:numId="8">
    <w:abstractNumId w:val="4"/>
  </w:num>
  <w:num w:numId="9">
    <w:abstractNumId w:val="7"/>
  </w:num>
  <w:num w:numId="10">
    <w:abstractNumId w:val="14"/>
  </w:num>
  <w:num w:numId="11">
    <w:abstractNumId w:val="3"/>
  </w:num>
  <w:num w:numId="12">
    <w:abstractNumId w:val="2"/>
  </w:num>
  <w:num w:numId="13">
    <w:abstractNumId w:val="6"/>
  </w:num>
  <w:num w:numId="14">
    <w:abstractNumId w:val="5"/>
  </w:num>
  <w:num w:numId="15">
    <w:abstractNumId w:val="12"/>
  </w:num>
  <w:num w:numId="16">
    <w:abstractNumId w:val="11"/>
  </w:num>
  <w:num w:numId="17">
    <w:abstractNumId w:val="0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74D7"/>
    <w:rsid w:val="000008D0"/>
    <w:rsid w:val="00005C04"/>
    <w:rsid w:val="000117DC"/>
    <w:rsid w:val="00013F9D"/>
    <w:rsid w:val="00014760"/>
    <w:rsid w:val="00037BC4"/>
    <w:rsid w:val="0004699B"/>
    <w:rsid w:val="00051F38"/>
    <w:rsid w:val="00057DF8"/>
    <w:rsid w:val="00063AD6"/>
    <w:rsid w:val="00065D40"/>
    <w:rsid w:val="000675EA"/>
    <w:rsid w:val="00075A50"/>
    <w:rsid w:val="0008330B"/>
    <w:rsid w:val="000923F9"/>
    <w:rsid w:val="000A0EB9"/>
    <w:rsid w:val="000A2B0D"/>
    <w:rsid w:val="000A69AE"/>
    <w:rsid w:val="000B108D"/>
    <w:rsid w:val="000B25E6"/>
    <w:rsid w:val="000C4A84"/>
    <w:rsid w:val="000D09B8"/>
    <w:rsid w:val="000E0078"/>
    <w:rsid w:val="000E66BB"/>
    <w:rsid w:val="00113351"/>
    <w:rsid w:val="0012209E"/>
    <w:rsid w:val="001231FB"/>
    <w:rsid w:val="001314C9"/>
    <w:rsid w:val="001321D6"/>
    <w:rsid w:val="00136F59"/>
    <w:rsid w:val="001421BA"/>
    <w:rsid w:val="00154493"/>
    <w:rsid w:val="0016241B"/>
    <w:rsid w:val="00162D77"/>
    <w:rsid w:val="00163452"/>
    <w:rsid w:val="00186869"/>
    <w:rsid w:val="00196E11"/>
    <w:rsid w:val="001B1D02"/>
    <w:rsid w:val="001B2AC9"/>
    <w:rsid w:val="001B73B6"/>
    <w:rsid w:val="001C0141"/>
    <w:rsid w:val="001C14D4"/>
    <w:rsid w:val="001C7A01"/>
    <w:rsid w:val="001D2B6F"/>
    <w:rsid w:val="001D433B"/>
    <w:rsid w:val="001D460C"/>
    <w:rsid w:val="001E4C5B"/>
    <w:rsid w:val="001E65D0"/>
    <w:rsid w:val="001E7676"/>
    <w:rsid w:val="00202431"/>
    <w:rsid w:val="002046B1"/>
    <w:rsid w:val="0021671A"/>
    <w:rsid w:val="0022284C"/>
    <w:rsid w:val="002228B6"/>
    <w:rsid w:val="00243274"/>
    <w:rsid w:val="00246C50"/>
    <w:rsid w:val="002511E8"/>
    <w:rsid w:val="0027556F"/>
    <w:rsid w:val="00282867"/>
    <w:rsid w:val="002831CB"/>
    <w:rsid w:val="0028690B"/>
    <w:rsid w:val="00297896"/>
    <w:rsid w:val="002A5C4D"/>
    <w:rsid w:val="002C5D45"/>
    <w:rsid w:val="00310377"/>
    <w:rsid w:val="00327C7D"/>
    <w:rsid w:val="00332FA0"/>
    <w:rsid w:val="00335BFD"/>
    <w:rsid w:val="00336D36"/>
    <w:rsid w:val="00346BB5"/>
    <w:rsid w:val="003543E1"/>
    <w:rsid w:val="00355499"/>
    <w:rsid w:val="003673DA"/>
    <w:rsid w:val="00376DF3"/>
    <w:rsid w:val="00382E36"/>
    <w:rsid w:val="003A7022"/>
    <w:rsid w:val="003C2532"/>
    <w:rsid w:val="003C6894"/>
    <w:rsid w:val="003E00F0"/>
    <w:rsid w:val="003F01F0"/>
    <w:rsid w:val="003F4123"/>
    <w:rsid w:val="003F64A1"/>
    <w:rsid w:val="004050CB"/>
    <w:rsid w:val="00412D3E"/>
    <w:rsid w:val="00443996"/>
    <w:rsid w:val="004470A3"/>
    <w:rsid w:val="004516E4"/>
    <w:rsid w:val="004576A2"/>
    <w:rsid w:val="004636B5"/>
    <w:rsid w:val="0047684C"/>
    <w:rsid w:val="00481CA2"/>
    <w:rsid w:val="004A6733"/>
    <w:rsid w:val="004A6948"/>
    <w:rsid w:val="004B4999"/>
    <w:rsid w:val="004B5611"/>
    <w:rsid w:val="004C4A6B"/>
    <w:rsid w:val="004C6D7B"/>
    <w:rsid w:val="004D2AB5"/>
    <w:rsid w:val="004D4893"/>
    <w:rsid w:val="004D5BE0"/>
    <w:rsid w:val="004D74D6"/>
    <w:rsid w:val="004E4505"/>
    <w:rsid w:val="004E4E56"/>
    <w:rsid w:val="004E5F1C"/>
    <w:rsid w:val="004F65C3"/>
    <w:rsid w:val="0051209F"/>
    <w:rsid w:val="0052027E"/>
    <w:rsid w:val="00520B35"/>
    <w:rsid w:val="00537AFF"/>
    <w:rsid w:val="00537C22"/>
    <w:rsid w:val="00552392"/>
    <w:rsid w:val="00552725"/>
    <w:rsid w:val="005876C7"/>
    <w:rsid w:val="00593881"/>
    <w:rsid w:val="00594270"/>
    <w:rsid w:val="005A1845"/>
    <w:rsid w:val="005B4DEE"/>
    <w:rsid w:val="005B6894"/>
    <w:rsid w:val="005D28F3"/>
    <w:rsid w:val="005D501C"/>
    <w:rsid w:val="005D51B8"/>
    <w:rsid w:val="00600E96"/>
    <w:rsid w:val="006146D0"/>
    <w:rsid w:val="00624A74"/>
    <w:rsid w:val="006253EA"/>
    <w:rsid w:val="00630817"/>
    <w:rsid w:val="00637D4F"/>
    <w:rsid w:val="00653691"/>
    <w:rsid w:val="00653C58"/>
    <w:rsid w:val="006541FD"/>
    <w:rsid w:val="006570FB"/>
    <w:rsid w:val="00676E52"/>
    <w:rsid w:val="00680918"/>
    <w:rsid w:val="00681684"/>
    <w:rsid w:val="006A7AD1"/>
    <w:rsid w:val="006B1138"/>
    <w:rsid w:val="006B1666"/>
    <w:rsid w:val="006B1DC0"/>
    <w:rsid w:val="006B2A27"/>
    <w:rsid w:val="006B2AE8"/>
    <w:rsid w:val="006B58C8"/>
    <w:rsid w:val="006D49B5"/>
    <w:rsid w:val="006E0C8F"/>
    <w:rsid w:val="006E3B43"/>
    <w:rsid w:val="006F6D09"/>
    <w:rsid w:val="00700692"/>
    <w:rsid w:val="00704D99"/>
    <w:rsid w:val="00712327"/>
    <w:rsid w:val="007160CA"/>
    <w:rsid w:val="007203EF"/>
    <w:rsid w:val="00720504"/>
    <w:rsid w:val="007209AF"/>
    <w:rsid w:val="00733BDF"/>
    <w:rsid w:val="00741FAA"/>
    <w:rsid w:val="007556CF"/>
    <w:rsid w:val="007823F9"/>
    <w:rsid w:val="00795ED1"/>
    <w:rsid w:val="00797EE5"/>
    <w:rsid w:val="007A4E36"/>
    <w:rsid w:val="007B5E1C"/>
    <w:rsid w:val="007C5081"/>
    <w:rsid w:val="007D518F"/>
    <w:rsid w:val="007D727C"/>
    <w:rsid w:val="007E4472"/>
    <w:rsid w:val="007E6E42"/>
    <w:rsid w:val="007F794C"/>
    <w:rsid w:val="00816A43"/>
    <w:rsid w:val="00820DB4"/>
    <w:rsid w:val="00826120"/>
    <w:rsid w:val="00842EFB"/>
    <w:rsid w:val="008619F9"/>
    <w:rsid w:val="00863BFD"/>
    <w:rsid w:val="00864335"/>
    <w:rsid w:val="0086606E"/>
    <w:rsid w:val="0087208D"/>
    <w:rsid w:val="00874100"/>
    <w:rsid w:val="00881BFA"/>
    <w:rsid w:val="00885B93"/>
    <w:rsid w:val="00897746"/>
    <w:rsid w:val="008A1C11"/>
    <w:rsid w:val="008A53BD"/>
    <w:rsid w:val="008A5F5A"/>
    <w:rsid w:val="008C5A03"/>
    <w:rsid w:val="008E1027"/>
    <w:rsid w:val="008E335E"/>
    <w:rsid w:val="008E77CE"/>
    <w:rsid w:val="008E7DE1"/>
    <w:rsid w:val="00913C81"/>
    <w:rsid w:val="0091624E"/>
    <w:rsid w:val="009304FE"/>
    <w:rsid w:val="00932EF2"/>
    <w:rsid w:val="00933B02"/>
    <w:rsid w:val="00935653"/>
    <w:rsid w:val="0093765E"/>
    <w:rsid w:val="009821A8"/>
    <w:rsid w:val="009849FE"/>
    <w:rsid w:val="0098747C"/>
    <w:rsid w:val="00987AA6"/>
    <w:rsid w:val="009905FD"/>
    <w:rsid w:val="00997A97"/>
    <w:rsid w:val="009B103E"/>
    <w:rsid w:val="009B6024"/>
    <w:rsid w:val="009D0ED6"/>
    <w:rsid w:val="009D3124"/>
    <w:rsid w:val="009D678B"/>
    <w:rsid w:val="009E6EC6"/>
    <w:rsid w:val="009F3ADC"/>
    <w:rsid w:val="00A12A22"/>
    <w:rsid w:val="00A34BA0"/>
    <w:rsid w:val="00A402FF"/>
    <w:rsid w:val="00A43D27"/>
    <w:rsid w:val="00A53E0C"/>
    <w:rsid w:val="00A6035D"/>
    <w:rsid w:val="00A761D4"/>
    <w:rsid w:val="00A77E91"/>
    <w:rsid w:val="00AA3AFC"/>
    <w:rsid w:val="00AA3C71"/>
    <w:rsid w:val="00AB038E"/>
    <w:rsid w:val="00AB1C2B"/>
    <w:rsid w:val="00AB2D77"/>
    <w:rsid w:val="00AC059D"/>
    <w:rsid w:val="00AC2617"/>
    <w:rsid w:val="00AD0612"/>
    <w:rsid w:val="00AD08FD"/>
    <w:rsid w:val="00AF297A"/>
    <w:rsid w:val="00AF3F42"/>
    <w:rsid w:val="00B45FBB"/>
    <w:rsid w:val="00B474D7"/>
    <w:rsid w:val="00B52A82"/>
    <w:rsid w:val="00B53521"/>
    <w:rsid w:val="00B537FC"/>
    <w:rsid w:val="00B64599"/>
    <w:rsid w:val="00B671D3"/>
    <w:rsid w:val="00B7385A"/>
    <w:rsid w:val="00B77B3B"/>
    <w:rsid w:val="00B906B0"/>
    <w:rsid w:val="00BA39B6"/>
    <w:rsid w:val="00BA6BBF"/>
    <w:rsid w:val="00BB03B6"/>
    <w:rsid w:val="00BB0B8B"/>
    <w:rsid w:val="00BC1035"/>
    <w:rsid w:val="00BC5DFF"/>
    <w:rsid w:val="00BD2E94"/>
    <w:rsid w:val="00BD3E61"/>
    <w:rsid w:val="00BE232A"/>
    <w:rsid w:val="00BE76F2"/>
    <w:rsid w:val="00BF7330"/>
    <w:rsid w:val="00C016EC"/>
    <w:rsid w:val="00C214DE"/>
    <w:rsid w:val="00C467DF"/>
    <w:rsid w:val="00C52C67"/>
    <w:rsid w:val="00C57CF0"/>
    <w:rsid w:val="00C6097D"/>
    <w:rsid w:val="00C77145"/>
    <w:rsid w:val="00C833EB"/>
    <w:rsid w:val="00C91E3F"/>
    <w:rsid w:val="00C93805"/>
    <w:rsid w:val="00CB5C01"/>
    <w:rsid w:val="00CE2323"/>
    <w:rsid w:val="00CE3E09"/>
    <w:rsid w:val="00CF57D3"/>
    <w:rsid w:val="00D04C39"/>
    <w:rsid w:val="00D146A3"/>
    <w:rsid w:val="00D149DE"/>
    <w:rsid w:val="00D173B3"/>
    <w:rsid w:val="00D20040"/>
    <w:rsid w:val="00D32078"/>
    <w:rsid w:val="00D42735"/>
    <w:rsid w:val="00D57083"/>
    <w:rsid w:val="00D60B81"/>
    <w:rsid w:val="00D61E7C"/>
    <w:rsid w:val="00D73BA1"/>
    <w:rsid w:val="00D74B25"/>
    <w:rsid w:val="00D859E5"/>
    <w:rsid w:val="00DA2726"/>
    <w:rsid w:val="00DC57BA"/>
    <w:rsid w:val="00DC68FF"/>
    <w:rsid w:val="00DD6192"/>
    <w:rsid w:val="00DE1891"/>
    <w:rsid w:val="00DE20A4"/>
    <w:rsid w:val="00DF24C7"/>
    <w:rsid w:val="00DF3653"/>
    <w:rsid w:val="00E166D6"/>
    <w:rsid w:val="00E22D30"/>
    <w:rsid w:val="00E27FD6"/>
    <w:rsid w:val="00E45F61"/>
    <w:rsid w:val="00E50902"/>
    <w:rsid w:val="00E51168"/>
    <w:rsid w:val="00E67110"/>
    <w:rsid w:val="00E76E2F"/>
    <w:rsid w:val="00EA2B45"/>
    <w:rsid w:val="00EA63D7"/>
    <w:rsid w:val="00EB6EC6"/>
    <w:rsid w:val="00EC0AC3"/>
    <w:rsid w:val="00ED732C"/>
    <w:rsid w:val="00EE0950"/>
    <w:rsid w:val="00EE533B"/>
    <w:rsid w:val="00EE753F"/>
    <w:rsid w:val="00EF2C60"/>
    <w:rsid w:val="00F10383"/>
    <w:rsid w:val="00F47372"/>
    <w:rsid w:val="00F51C28"/>
    <w:rsid w:val="00F60147"/>
    <w:rsid w:val="00F6767A"/>
    <w:rsid w:val="00F71605"/>
    <w:rsid w:val="00F746DE"/>
    <w:rsid w:val="00F8437C"/>
    <w:rsid w:val="00FA1288"/>
    <w:rsid w:val="00FA3B93"/>
    <w:rsid w:val="00FA68FC"/>
    <w:rsid w:val="00FB0024"/>
    <w:rsid w:val="00FB79ED"/>
    <w:rsid w:val="00FD21D3"/>
    <w:rsid w:val="00FE03BB"/>
    <w:rsid w:val="00FE3CB1"/>
    <w:rsid w:val="00FE50AB"/>
    <w:rsid w:val="00FF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sz w:val="28"/>
      <w:szCs w:val="28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cs="Arial" w:hAnsi="Arial" w:ascii="Arial"/>
      <w:bCs/>
      <w:sz w:val="32"/>
      <w:szCs w:val="32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Cs/>
      <w:sz w:val="28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08"/>
    </w:pPr>
    <w:rPr>
      <w:rFonts w:cs="Arial" w:hAnsi="Arial" w:ascii="Arial"/>
    </w:rPr>
  </w:style>
  <w:style w:styleId="Reetkatablice" w:type="table">
    <w:name w:val="Table Grid"/>
    <w:basedOn w:val="Obinatablica"/>
    <w:rsid w:val="00037BC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2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D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D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D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D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sz w:val="28"/>
      <w:szCs w:val="28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cs="Arial" w:hAnsi="Arial"/>
      <w:bCs/>
      <w:sz w:val="32"/>
      <w:szCs w:val="32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Cs/>
      <w:sz w:val="28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08"/>
    </w:pPr>
    <w:rPr>
      <w:rFonts w:ascii="Arial" w:cs="Arial" w:hAnsi="Arial"/>
    </w:rPr>
  </w:style>
  <w:style w:styleId="Reetkatablice" w:type="table">
    <w:name w:val="Table Grid"/>
    <w:basedOn w:val="Obinatablica"/>
    <w:rsid w:val="00037BC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2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D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D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D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D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St-4692/2016-36</izvorni_sadrzaj>
    <derivirana_varijabla naziv="DomainObject.Oznaka_1">St-4692/2016-36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BOJANA</properties:Company>
  <properties:Pages>3</properties:Pages>
  <properties:Words>427</properties:Words>
  <properties:Characters>2874</properties:Characters>
  <properties:Lines>141</properties:Lines>
  <properties:Paragraphs>101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AGRO - CIBA» d</vt:lpstr>
      <vt:lpstr>AGRO - CIBA» d</vt:lpstr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2017-10-17T06:48:00Z</dcterms:created>
  <dc:creator>BOJANA</dc:creator>
  <cp:lastModifiedBy>Žana Livaja</cp:lastModifiedBy>
  <cp:lastPrinted>2017-03-27T23:11:00Z</cp:lastPrinted>
  <dcterms:modified xmlns:xsi="http://www.w3.org/2001/XMLSchema-instance" xsi:type="dcterms:W3CDTF">2017-10-17T06:49:00Z</dcterms:modified>
  <cp:revision>3</cp:revision>
  <dc:title>AGRO - CIBA»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St-4692/2016-36 / Podnesak - Popis predmeta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