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4796" w14:paraId="da7479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7F3024">
        <w:rPr>
          <w:rFonts w:hAnsi="Times New Roman" w:ascii="Times New Roman"/>
          <w:szCs w:val="24"/>
          <w:lang w:val="hr-HR"/>
        </w:rPr>
        <w:t>2583</w:t>
      </w:r>
      <w:r w:rsidR="00524273">
        <w:rPr>
          <w:rFonts w:hAnsi="Times New Roman" w:ascii="Times New Roman"/>
          <w:szCs w:val="24"/>
          <w:lang w:val="hr-HR"/>
        </w:rPr>
        <w:t>/15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F93591" w:rsidRPr="00F93591">
        <w:rPr>
          <w:rFonts w:hAnsi="Times New Roman" w:ascii="Times New Roman"/>
          <w:szCs w:val="24"/>
        </w:rPr>
        <w:t>DRUŠTVO BORILAČKIH OLIMPIJSKIH SPORTOVA DUBRAVA, Zagreb, Ulica Trešanja 18a, OIB: 47208496488</w:t>
      </w:r>
      <w:r w:rsidR="00524273" w:rsidRPr="00F93591">
        <w:rPr>
          <w:rFonts w:hAnsi="Times New Roman" w:ascii="Times New Roman"/>
          <w:szCs w:val="24"/>
        </w:rPr>
        <w:t>,</w:t>
      </w:r>
      <w:r w:rsidR="00464CAD" w:rsidRPr="009F795B">
        <w:rPr>
          <w:rFonts w:hAnsi="Times New Roman" w:ascii="Times New Roman"/>
          <w:szCs w:val="24"/>
        </w:rPr>
        <w:t xml:space="preserve"> </w:t>
      </w:r>
      <w:r w:rsidR="00EB53D8">
        <w:rPr>
          <w:rFonts w:hAnsi="Times New Roman" w:ascii="Times New Roman"/>
          <w:szCs w:val="24"/>
        </w:rPr>
        <w:t>3</w:t>
      </w:r>
      <w:r w:rsidR="00464CAD" w:rsidRPr="009F795B">
        <w:rPr>
          <w:rFonts w:hAnsi="Times New Roman" w:ascii="Times New Roman"/>
          <w:szCs w:val="24"/>
        </w:rPr>
        <w:t xml:space="preserve">. </w:t>
      </w:r>
      <w:r w:rsidR="00EB53D8">
        <w:rPr>
          <w:rFonts w:hAnsi="Times New Roman" w:ascii="Times New Roman"/>
          <w:szCs w:val="24"/>
        </w:rPr>
        <w:t>ožujka</w:t>
      </w:r>
      <w:r w:rsidR="00464CAD" w:rsidRPr="009F795B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574092" w:rsidRPr="00F93591">
        <w:rPr>
          <w:rFonts w:hAnsi="Times New Roman" w:ascii="Times New Roman"/>
          <w:szCs w:val="24"/>
        </w:rPr>
        <w:t>DRUŠTVO BORILAČKIH OLIMPIJSKIH SPORTOVA DUBRAVA, Zagreb, Ulica Trešanja 18a, OIB: 47208496488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8A115F">
        <w:rPr>
          <w:rFonts w:hAnsi="Times New Roman" w:ascii="Times New Roman"/>
          <w:szCs w:val="24"/>
        </w:rPr>
        <w:t>3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8A115F">
        <w:rPr>
          <w:rFonts w:hAnsi="Times New Roman" w:ascii="Times New Roman"/>
          <w:szCs w:val="24"/>
        </w:rPr>
        <w:t>ožujka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8A115F">
        <w:rPr>
          <w:rFonts w:hAnsi="Times New Roman" w:ascii="Times New Roman"/>
          <w:szCs w:val="24"/>
        </w:rPr>
        <w:t>14</w:t>
      </w:r>
      <w:r w:rsidR="006D6B94">
        <w:rPr>
          <w:rFonts w:hAnsi="Times New Roman" w:ascii="Times New Roman"/>
          <w:szCs w:val="24"/>
        </w:rPr>
        <w:t>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BF6726">
        <w:rPr>
          <w:rFonts w:hAnsi="Times New Roman" w:ascii="Times New Roman"/>
          <w:szCs w:val="24"/>
        </w:rPr>
        <w:t xml:space="preserve"> Petra Gjurašić, Za</w:t>
      </w:r>
      <w:r w:rsidR="00B961C0">
        <w:rPr>
          <w:rFonts w:hAnsi="Times New Roman" w:ascii="Times New Roman"/>
          <w:szCs w:val="24"/>
        </w:rPr>
        <w:t>greb, Petrinjska 28, OIB: 42344</w:t>
      </w:r>
      <w:r w:rsidR="00BF6726">
        <w:rPr>
          <w:rFonts w:hAnsi="Times New Roman" w:ascii="Times New Roman"/>
          <w:szCs w:val="24"/>
        </w:rPr>
        <w:t>632101</w:t>
      </w:r>
      <w:r w:rsidR="00FC30A6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727E6" w:rsidRPr="00F93591">
        <w:rPr>
          <w:rFonts w:hAnsi="Times New Roman" w:ascii="Times New Roman"/>
          <w:szCs w:val="24"/>
        </w:rPr>
        <w:t>DRUŠTVO BORILAČKIH OLIMPIJSKIH SPORTOVA DUBRAVA, Zagreb, Ulica Trešanja 18a, OIB: 47208496488</w:t>
      </w:r>
      <w:r w:rsidR="00CE0289" w:rsidRPr="007D0F7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B00F6" w:rsidRPr="00F93591">
        <w:rPr>
          <w:rFonts w:hAnsi="Times New Roman" w:ascii="Times New Roman"/>
          <w:szCs w:val="24"/>
        </w:rPr>
        <w:t>DRUŠTVO BORILAČKIH OLIMPIJSKIH SPORTOVA DUBRAVA, Zagreb, Ulica Trešanja 18a, OIB: 47208496488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registra</w:t>
      </w:r>
      <w:r w:rsidR="007C572B">
        <w:rPr>
          <w:rFonts w:hAnsi="Times New Roman" w:ascii="Times New Roman"/>
          <w:szCs w:val="24"/>
          <w:lang w:val="hr-HR"/>
        </w:rPr>
        <w:t xml:space="preserve"> udruga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F25DE">
        <w:rPr>
          <w:rFonts w:hAnsi="Times New Roman" w:ascii="Times New Roman"/>
          <w:szCs w:val="24"/>
          <w:lang w:val="hr-HR"/>
        </w:rPr>
        <w:t>30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3F25DE">
        <w:rPr>
          <w:rFonts w:hAnsi="Times New Roman" w:ascii="Times New Roman"/>
          <w:szCs w:val="24"/>
          <w:lang w:val="hr-HR"/>
        </w:rPr>
        <w:t>listopada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3F25DE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E67F28" w:rsidRPr="00F93591">
        <w:rPr>
          <w:rFonts w:hAnsi="Times New Roman" w:ascii="Times New Roman"/>
          <w:szCs w:val="24"/>
        </w:rPr>
        <w:t>DRUŠTVO BORILAČKIH OLIMPIJSKIH SPORTOVA DUBRAVA, Zagreb, Ulica Trešanja 18a, OIB: 47208496488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EE533A">
        <w:rPr>
          <w:rFonts w:hAnsi="Times New Roman" w:ascii="Times New Roman"/>
          <w:szCs w:val="24"/>
          <w:lang w:val="hr-HR"/>
        </w:rPr>
        <w:t>2913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EE533A">
        <w:rPr>
          <w:rFonts w:hAnsi="Times New Roman" w:ascii="Times New Roman"/>
          <w:szCs w:val="24"/>
          <w:lang w:val="hr-HR"/>
        </w:rPr>
        <w:t>34.427,39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EE533A">
        <w:rPr>
          <w:rFonts w:hAnsi="Times New Roman" w:ascii="Times New Roman"/>
          <w:szCs w:val="24"/>
          <w:lang w:val="hr-HR"/>
        </w:rPr>
        <w:t>17. – 18.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395299">
        <w:rPr>
          <w:rFonts w:hAnsi="Times New Roman" w:ascii="Times New Roman"/>
          <w:szCs w:val="24"/>
          <w:lang w:val="hr-HR"/>
        </w:rPr>
        <w:t>2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EE533A">
        <w:rPr>
          <w:rFonts w:hAnsi="Times New Roman" w:ascii="Times New Roman"/>
          <w:szCs w:val="24"/>
          <w:lang w:val="hr-HR"/>
        </w:rPr>
        <w:t>15</w:t>
      </w:r>
      <w:r w:rsidR="00975CA1">
        <w:rPr>
          <w:rFonts w:hAnsi="Times New Roman" w:ascii="Times New Roman"/>
          <w:szCs w:val="24"/>
          <w:lang w:val="hr-HR"/>
        </w:rPr>
        <w:t xml:space="preserve">. </w:t>
      </w:r>
      <w:r w:rsidRPr="00B576D2">
        <w:rPr>
          <w:rFonts w:hAnsi="Times New Roman" w:ascii="Times New Roman"/>
          <w:szCs w:val="24"/>
          <w:lang w:val="hr-HR"/>
        </w:rPr>
        <w:t>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EE533A">
        <w:rPr>
          <w:rFonts w:hAnsi="Times New Roman" w:ascii="Times New Roman"/>
          <w:szCs w:val="24"/>
          <w:lang w:val="hr-HR"/>
        </w:rPr>
        <w:t>35.903,26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496932">
        <w:rPr>
          <w:rFonts w:hAnsi="Times New Roman" w:ascii="Times New Roman"/>
          <w:szCs w:val="24"/>
          <w:lang w:val="hr-HR"/>
        </w:rPr>
        <w:t>4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496932">
        <w:rPr>
          <w:rFonts w:hAnsi="Times New Roman" w:ascii="Times New Roman"/>
          <w:szCs w:val="24"/>
          <w:lang w:val="hr-HR"/>
        </w:rPr>
        <w:t>veljače</w:t>
      </w:r>
      <w:r w:rsidR="005A7B5E">
        <w:rPr>
          <w:rFonts w:hAnsi="Times New Roman" w:ascii="Times New Roman"/>
          <w:szCs w:val="24"/>
          <w:lang w:val="hr-HR"/>
        </w:rPr>
        <w:t xml:space="preserve"> </w:t>
      </w:r>
      <w:r w:rsidR="000F5459" w:rsidRPr="00B576D2">
        <w:rPr>
          <w:rFonts w:hAnsi="Times New Roman" w:ascii="Times New Roman"/>
          <w:szCs w:val="24"/>
          <w:lang w:val="hr-HR"/>
        </w:rPr>
        <w:t>201</w:t>
      </w:r>
      <w:r w:rsidR="00496932">
        <w:rPr>
          <w:rFonts w:hAnsi="Times New Roman" w:ascii="Times New Roman"/>
          <w:szCs w:val="24"/>
          <w:lang w:val="hr-HR"/>
        </w:rPr>
        <w:t>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975CA1">
        <w:rPr>
          <w:rFonts w:hAnsi="Times New Roman" w:ascii="Times New Roman"/>
          <w:szCs w:val="24"/>
          <w:lang w:val="hr-HR"/>
        </w:rPr>
        <w:t>5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je oglas od </w:t>
      </w:r>
      <w:r w:rsidR="00496932">
        <w:rPr>
          <w:rFonts w:hAnsi="Times New Roman" w:ascii="Times New Roman"/>
          <w:szCs w:val="24"/>
          <w:lang w:val="hr-HR"/>
        </w:rPr>
        <w:t>4</w:t>
      </w:r>
      <w:r w:rsidR="00305428" w:rsidRPr="00B576D2">
        <w:rPr>
          <w:rFonts w:hAnsi="Times New Roman" w:ascii="Times New Roman"/>
          <w:szCs w:val="24"/>
          <w:lang w:val="hr-HR"/>
        </w:rPr>
        <w:t xml:space="preserve">. </w:t>
      </w:r>
      <w:r w:rsidR="00496932">
        <w:rPr>
          <w:rFonts w:hAnsi="Times New Roman" w:ascii="Times New Roman"/>
          <w:szCs w:val="24"/>
          <w:lang w:val="hr-HR"/>
        </w:rPr>
        <w:t>veljače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 w:rsidR="00305428" w:rsidRPr="00B576D2">
        <w:rPr>
          <w:rFonts w:hAnsi="Times New Roman" w:ascii="Times New Roman"/>
          <w:szCs w:val="24"/>
          <w:lang w:val="hr-HR"/>
        </w:rPr>
        <w:t>201</w:t>
      </w:r>
      <w:r w:rsidR="00496932">
        <w:rPr>
          <w:rFonts w:hAnsi="Times New Roman" w:ascii="Times New Roman"/>
          <w:szCs w:val="24"/>
          <w:lang w:val="hr-HR"/>
        </w:rPr>
        <w:t>6</w:t>
      </w:r>
      <w:r w:rsidR="00305428" w:rsidRPr="00B576D2">
        <w:rPr>
          <w:rFonts w:hAnsi="Times New Roman" w:ascii="Times New Roman"/>
          <w:szCs w:val="24"/>
          <w:lang w:val="hr-HR"/>
        </w:rPr>
        <w:t>.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objavljen na     e-oglasnoj ploči suda </w:t>
      </w:r>
      <w:r w:rsidR="00496932">
        <w:rPr>
          <w:rFonts w:hAnsi="Times New Roman" w:ascii="Times New Roman"/>
          <w:szCs w:val="24"/>
          <w:lang w:val="hr-HR"/>
        </w:rPr>
        <w:t>22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496932">
        <w:rPr>
          <w:rFonts w:hAnsi="Times New Roman" w:ascii="Times New Roman"/>
          <w:szCs w:val="24"/>
          <w:lang w:val="hr-HR"/>
        </w:rPr>
        <w:t>kolovoza</w:t>
      </w:r>
      <w:r w:rsidR="006F2512">
        <w:rPr>
          <w:rFonts w:hAnsi="Times New Roman" w:ascii="Times New Roman"/>
          <w:szCs w:val="24"/>
          <w:lang w:val="hr-HR"/>
        </w:rPr>
        <w:t xml:space="preserve"> 2016. u </w:t>
      </w:r>
      <w:r w:rsidR="005602D3">
        <w:rPr>
          <w:rFonts w:hAnsi="Times New Roman" w:ascii="Times New Roman"/>
          <w:szCs w:val="24"/>
          <w:lang w:val="hr-HR"/>
        </w:rPr>
        <w:t>1</w:t>
      </w:r>
      <w:r w:rsidR="00975CA1">
        <w:rPr>
          <w:rFonts w:hAnsi="Times New Roman" w:ascii="Times New Roman"/>
          <w:szCs w:val="24"/>
          <w:lang w:val="hr-HR"/>
        </w:rPr>
        <w:t>3</w:t>
      </w:r>
      <w:r w:rsidR="001D5AE7">
        <w:rPr>
          <w:rFonts w:hAnsi="Times New Roman" w:ascii="Times New Roman"/>
          <w:szCs w:val="24"/>
          <w:lang w:val="hr-HR"/>
        </w:rPr>
        <w:t>:</w:t>
      </w:r>
      <w:r w:rsidR="00EE533A">
        <w:rPr>
          <w:rFonts w:hAnsi="Times New Roman" w:ascii="Times New Roman"/>
          <w:szCs w:val="24"/>
          <w:lang w:val="hr-HR"/>
        </w:rPr>
        <w:t>3</w:t>
      </w:r>
      <w:r w:rsidR="00975CA1">
        <w:rPr>
          <w:rFonts w:hAnsi="Times New Roman" w:ascii="Times New Roman"/>
          <w:szCs w:val="24"/>
          <w:lang w:val="hr-HR"/>
        </w:rPr>
        <w:t>0</w:t>
      </w:r>
      <w:r w:rsidR="001D5AE7">
        <w:rPr>
          <w:rFonts w:hAnsi="Times New Roman" w:ascii="Times New Roman"/>
          <w:szCs w:val="24"/>
          <w:lang w:val="hr-HR"/>
        </w:rPr>
        <w:t>:</w:t>
      </w:r>
      <w:r w:rsidR="00EE533A">
        <w:rPr>
          <w:rFonts w:hAnsi="Times New Roman" w:ascii="Times New Roman"/>
          <w:szCs w:val="24"/>
          <w:lang w:val="hr-HR"/>
        </w:rPr>
        <w:t>23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F972A0">
        <w:rPr>
          <w:rFonts w:hAnsi="Times New Roman" w:ascii="Times New Roman"/>
          <w:szCs w:val="24"/>
          <w:lang w:val="hr-HR"/>
        </w:rPr>
        <w:t>3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F972A0">
        <w:rPr>
          <w:rFonts w:hAnsi="Times New Roman" w:ascii="Times New Roman"/>
          <w:szCs w:val="24"/>
          <w:lang w:val="hr-HR"/>
        </w:rPr>
        <w:t>ožujka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B6388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B6388" w:rsidP="00FB6388" w:rsidR="00FB6388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B6388" w:rsidP="00FB6388" w:rsidR="00FB63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FB6388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B6388" w:rsidRPr="00FB638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F3024">
          <w:rPr>
            <w:rFonts w:hAnsi="Times New Roman" w:ascii="Times New Roman"/>
          </w:rPr>
          <w:t>2583</w:t>
        </w:r>
        <w:r w:rsidR="00524273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3336"/>
    <w:rsid w:val="00046071"/>
    <w:rsid w:val="0005095E"/>
    <w:rsid w:val="0005364E"/>
    <w:rsid w:val="0006001E"/>
    <w:rsid w:val="00082CF7"/>
    <w:rsid w:val="00090D75"/>
    <w:rsid w:val="000A4F52"/>
    <w:rsid w:val="000A5D01"/>
    <w:rsid w:val="000B609B"/>
    <w:rsid w:val="000C3BCD"/>
    <w:rsid w:val="000C3C7D"/>
    <w:rsid w:val="000C47B3"/>
    <w:rsid w:val="000D11F2"/>
    <w:rsid w:val="000D1448"/>
    <w:rsid w:val="000D652B"/>
    <w:rsid w:val="000F5459"/>
    <w:rsid w:val="000F6D39"/>
    <w:rsid w:val="000F7D11"/>
    <w:rsid w:val="00101756"/>
    <w:rsid w:val="001062F3"/>
    <w:rsid w:val="00112B50"/>
    <w:rsid w:val="00122ECB"/>
    <w:rsid w:val="00135BF3"/>
    <w:rsid w:val="00137338"/>
    <w:rsid w:val="00147984"/>
    <w:rsid w:val="0015560F"/>
    <w:rsid w:val="001579B2"/>
    <w:rsid w:val="00182088"/>
    <w:rsid w:val="001849EC"/>
    <w:rsid w:val="00193C4A"/>
    <w:rsid w:val="001A0ADD"/>
    <w:rsid w:val="001D13FF"/>
    <w:rsid w:val="001D5AE7"/>
    <w:rsid w:val="001E14AE"/>
    <w:rsid w:val="002108B7"/>
    <w:rsid w:val="00236AF3"/>
    <w:rsid w:val="00257C05"/>
    <w:rsid w:val="002712ED"/>
    <w:rsid w:val="00280A5F"/>
    <w:rsid w:val="00285BD5"/>
    <w:rsid w:val="00287E94"/>
    <w:rsid w:val="002B00F6"/>
    <w:rsid w:val="002B09FB"/>
    <w:rsid w:val="002B1D6C"/>
    <w:rsid w:val="002E1310"/>
    <w:rsid w:val="00305428"/>
    <w:rsid w:val="00314802"/>
    <w:rsid w:val="00325C1E"/>
    <w:rsid w:val="003340DB"/>
    <w:rsid w:val="00355D50"/>
    <w:rsid w:val="00360817"/>
    <w:rsid w:val="0036343F"/>
    <w:rsid w:val="00363C68"/>
    <w:rsid w:val="00366203"/>
    <w:rsid w:val="00395299"/>
    <w:rsid w:val="003B2493"/>
    <w:rsid w:val="003C6061"/>
    <w:rsid w:val="003D7189"/>
    <w:rsid w:val="003F25DE"/>
    <w:rsid w:val="00410FC9"/>
    <w:rsid w:val="00411055"/>
    <w:rsid w:val="00420D5E"/>
    <w:rsid w:val="0042162E"/>
    <w:rsid w:val="00433292"/>
    <w:rsid w:val="004567D4"/>
    <w:rsid w:val="00464CAD"/>
    <w:rsid w:val="00476713"/>
    <w:rsid w:val="00480E62"/>
    <w:rsid w:val="00490F29"/>
    <w:rsid w:val="00493335"/>
    <w:rsid w:val="00496932"/>
    <w:rsid w:val="004C4AD3"/>
    <w:rsid w:val="004C7684"/>
    <w:rsid w:val="004D14D9"/>
    <w:rsid w:val="004E6D92"/>
    <w:rsid w:val="004F50FD"/>
    <w:rsid w:val="00501018"/>
    <w:rsid w:val="00524273"/>
    <w:rsid w:val="00532B71"/>
    <w:rsid w:val="00537BDA"/>
    <w:rsid w:val="00542A07"/>
    <w:rsid w:val="005602D3"/>
    <w:rsid w:val="00560B25"/>
    <w:rsid w:val="00567888"/>
    <w:rsid w:val="00574092"/>
    <w:rsid w:val="00576AE5"/>
    <w:rsid w:val="00591C1A"/>
    <w:rsid w:val="005940E9"/>
    <w:rsid w:val="005A7B5E"/>
    <w:rsid w:val="005B1B7B"/>
    <w:rsid w:val="005B59F7"/>
    <w:rsid w:val="005E4998"/>
    <w:rsid w:val="005F274D"/>
    <w:rsid w:val="005F79FE"/>
    <w:rsid w:val="00614A16"/>
    <w:rsid w:val="006356C5"/>
    <w:rsid w:val="006524B1"/>
    <w:rsid w:val="00655203"/>
    <w:rsid w:val="006878C8"/>
    <w:rsid w:val="006A0357"/>
    <w:rsid w:val="006A04EA"/>
    <w:rsid w:val="006D6B94"/>
    <w:rsid w:val="006E4B7B"/>
    <w:rsid w:val="006F23F0"/>
    <w:rsid w:val="006F2512"/>
    <w:rsid w:val="006F6934"/>
    <w:rsid w:val="007037F9"/>
    <w:rsid w:val="0070510C"/>
    <w:rsid w:val="0072396A"/>
    <w:rsid w:val="00730EAB"/>
    <w:rsid w:val="00751C7E"/>
    <w:rsid w:val="00754231"/>
    <w:rsid w:val="007607AD"/>
    <w:rsid w:val="0077503A"/>
    <w:rsid w:val="007915BF"/>
    <w:rsid w:val="007A29F9"/>
    <w:rsid w:val="007C53C7"/>
    <w:rsid w:val="007C572B"/>
    <w:rsid w:val="007C62DC"/>
    <w:rsid w:val="007D0F71"/>
    <w:rsid w:val="007D3E30"/>
    <w:rsid w:val="007D775A"/>
    <w:rsid w:val="007E0E87"/>
    <w:rsid w:val="007F3024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A115F"/>
    <w:rsid w:val="008D5425"/>
    <w:rsid w:val="008D6250"/>
    <w:rsid w:val="008F4C87"/>
    <w:rsid w:val="00935487"/>
    <w:rsid w:val="00940F60"/>
    <w:rsid w:val="00943F0B"/>
    <w:rsid w:val="00955E9E"/>
    <w:rsid w:val="009727E6"/>
    <w:rsid w:val="00974C2D"/>
    <w:rsid w:val="00975CA1"/>
    <w:rsid w:val="00987982"/>
    <w:rsid w:val="00995A6A"/>
    <w:rsid w:val="0099623A"/>
    <w:rsid w:val="00997BA9"/>
    <w:rsid w:val="009F503C"/>
    <w:rsid w:val="009F5765"/>
    <w:rsid w:val="009F795B"/>
    <w:rsid w:val="00A0636A"/>
    <w:rsid w:val="00A34E20"/>
    <w:rsid w:val="00A66F63"/>
    <w:rsid w:val="00A7532D"/>
    <w:rsid w:val="00A77A6F"/>
    <w:rsid w:val="00A805EB"/>
    <w:rsid w:val="00A91C4B"/>
    <w:rsid w:val="00A92B4F"/>
    <w:rsid w:val="00A95334"/>
    <w:rsid w:val="00AB7883"/>
    <w:rsid w:val="00AC74C9"/>
    <w:rsid w:val="00AE2B9E"/>
    <w:rsid w:val="00AE2EF5"/>
    <w:rsid w:val="00AE6EE2"/>
    <w:rsid w:val="00AF40B4"/>
    <w:rsid w:val="00B002C6"/>
    <w:rsid w:val="00B03169"/>
    <w:rsid w:val="00B07B03"/>
    <w:rsid w:val="00B2463B"/>
    <w:rsid w:val="00B27509"/>
    <w:rsid w:val="00B54C12"/>
    <w:rsid w:val="00B576D2"/>
    <w:rsid w:val="00B71FF5"/>
    <w:rsid w:val="00B933AE"/>
    <w:rsid w:val="00B961C0"/>
    <w:rsid w:val="00BA25F3"/>
    <w:rsid w:val="00BB0693"/>
    <w:rsid w:val="00BB2D96"/>
    <w:rsid w:val="00BF3B37"/>
    <w:rsid w:val="00BF6726"/>
    <w:rsid w:val="00C056F7"/>
    <w:rsid w:val="00C06C05"/>
    <w:rsid w:val="00C21419"/>
    <w:rsid w:val="00C4021E"/>
    <w:rsid w:val="00C56D4F"/>
    <w:rsid w:val="00C57CAF"/>
    <w:rsid w:val="00C604E4"/>
    <w:rsid w:val="00C65237"/>
    <w:rsid w:val="00CA71B0"/>
    <w:rsid w:val="00CB3343"/>
    <w:rsid w:val="00CC540A"/>
    <w:rsid w:val="00CD1153"/>
    <w:rsid w:val="00CD2670"/>
    <w:rsid w:val="00CE0289"/>
    <w:rsid w:val="00CF21A3"/>
    <w:rsid w:val="00CF2939"/>
    <w:rsid w:val="00CF2B7C"/>
    <w:rsid w:val="00D138E7"/>
    <w:rsid w:val="00D26A08"/>
    <w:rsid w:val="00D347E8"/>
    <w:rsid w:val="00D44D4F"/>
    <w:rsid w:val="00D51AE7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64B9D"/>
    <w:rsid w:val="00E67F28"/>
    <w:rsid w:val="00E71F67"/>
    <w:rsid w:val="00EB1310"/>
    <w:rsid w:val="00EB53D8"/>
    <w:rsid w:val="00ED1DA9"/>
    <w:rsid w:val="00EE533A"/>
    <w:rsid w:val="00EE5750"/>
    <w:rsid w:val="00EE69E5"/>
    <w:rsid w:val="00EF6C70"/>
    <w:rsid w:val="00F01628"/>
    <w:rsid w:val="00F0585E"/>
    <w:rsid w:val="00F13F75"/>
    <w:rsid w:val="00F1400B"/>
    <w:rsid w:val="00F16B54"/>
    <w:rsid w:val="00F20BD9"/>
    <w:rsid w:val="00F25613"/>
    <w:rsid w:val="00F32F0D"/>
    <w:rsid w:val="00F42AC2"/>
    <w:rsid w:val="00F62A72"/>
    <w:rsid w:val="00F64236"/>
    <w:rsid w:val="00F65ED3"/>
    <w:rsid w:val="00F667BC"/>
    <w:rsid w:val="00F75D90"/>
    <w:rsid w:val="00F7711F"/>
    <w:rsid w:val="00F8030D"/>
    <w:rsid w:val="00F83983"/>
    <w:rsid w:val="00F93591"/>
    <w:rsid w:val="00F93A8C"/>
    <w:rsid w:val="00F93B71"/>
    <w:rsid w:val="00F972A0"/>
    <w:rsid w:val="00F9731B"/>
    <w:rsid w:val="00F97FC5"/>
    <w:rsid w:val="00FB56A3"/>
    <w:rsid w:val="00FB6388"/>
    <w:rsid w:val="00FC30A6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St-2583/2015-14</izvorni_sadrzaj>
    <derivirana_varijabla naziv="DomainObject.Oznaka_1">St-2583/2015-14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St-2583/2015</izvorni_sadrzaj>
    <derivirana_varijabla naziv="DomainObject.Predmet.OznakaBroj_1">St-2583/2015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BORILAČKIH OLIMPIJSKIH SPORTOVA DUBRAVA</izvorni_sadrzaj>
    <derivirana_varijabla naziv="DomainObject.Predmet.ProtustrankaFormated_1">  DRUŠTVO BORILAČKIH OLIMPIJSKIH SPORTOVA DUBRAVA</derivirana_varijabla>
  </DomainObject.Predmet.ProtustrankaFormated>
  <DomainObject.Predmet.ProtustrankaFormatedOIB>
    <izvorni_sadrzaj>  DRUŠTVO BORILAČKIH OLIMPIJSKIH SPORTOVA DUBRAVA, OIB 47208496488</izvorni_sadrzaj>
    <derivirana_varijabla naziv="DomainObject.Predmet.ProtustrankaFormatedOIB_1">  DRUŠTVO BORILAČKIH OLIMPIJSKIH SPORTOVA DUBRAVA, OIB 47208496488</derivirana_varijabla>
  </DomainObject.Predmet.ProtustrankaFormatedOIB>
  <DomainObject.Predmet.ProtustrankaFormatedWithAdress>
    <izvorni_sadrzaj> DRUŠTVO BORILAČKIH OLIMPIJSKIH SPORTOVA DUBRAVA, Ulica Trešanja 18a, 10000 Zagreb</izvorni_sadrzaj>
    <derivirana_varijabla naziv="DomainObject.Predmet.ProtustrankaFormatedWithAdress_1"> DRUŠTVO BORILAČKIH OLIMPIJSKIH SPORTOVA DUBRAVA, Ulica Trešanja 18a, 10000 Zagreb</derivirana_varijabla>
  </DomainObject.Predmet.ProtustrankaFormatedWithAdress>
  <DomainObject.Predmet.ProtustrankaFormatedWithAdressOIB>
    <izvorni_sadrzaj> DRUŠTVO BORILAČKIH OLIMPIJSKIH SPORTOVA DUBRAVA, OIB 47208496488, Ulica Trešanja 18a, 10000 Zagreb</izvorni_sadrzaj>
    <derivirana_varijabla naziv="DomainObject.Predmet.ProtustrankaFormatedWithAdressOIB_1"> DRUŠTVO BORILAČKIH OLIMPIJSKIH SPORTOVA DUBRAVA, OIB 47208496488, Ulica Trešanja 18a, 10000 Zagreb</derivirana_varijabla>
  </DomainObject.Predmet.ProtustrankaFormatedWithAdressOIB>
  <DomainObject.Predmet.ProtustrankaWithAdress>
    <izvorni_sadrzaj>DRUŠTVO BORILAČKIH OLIMPIJSKIH SPORTOVA DUBRAVA Ulica Trešanja 18a, 10000 Zagreb</izvorni_sadrzaj>
    <derivirana_varijabla naziv="DomainObject.Predmet.ProtustrankaWithAdress_1">DRUŠTVO BORILAČKIH OLIMPIJSKIH SPORTOVA DUBRAVA Ulica Trešanja 18a, 10000 Zagreb</derivirana_varijabla>
  </DomainObject.Predmet.ProtustrankaWithAdress>
  <DomainObject.Predmet.ProtustrankaWithAdressOIB>
    <izvorni_sadrzaj>DRUŠTVO BORILAČKIH OLIMPIJSKIH SPORTOVA DUBRAVA, OIB 47208496488, Ulica Trešanja 18a, 10000 Zagreb</izvorni_sadrzaj>
    <derivirana_varijabla naziv="DomainObject.Predmet.ProtustrankaWithAdressOIB_1">DRUŠTVO BORILAČKIH OLIMPIJSKIH SPORTOVA DUBRAVA, OIB 47208496488, Ulica Trešanja 18a, 10000 Zagreb</derivirana_varijabla>
  </DomainObject.Predmet.ProtustrankaWithAdressOIB>
  <DomainObject.Predmet.ProtustrankaNazivFormated>
    <izvorni_sadrzaj>DRUŠTVO BORILAČKIH OLIMPIJSKIH SPORTOVA DUBRAVA</izvorni_sadrzaj>
    <derivirana_varijabla naziv="DomainObject.Predmet.ProtustrankaNazivFormated_1">DRUŠTVO BORILAČKIH OLIMPIJSKIH SPORTOVA DUBRAVA</derivirana_varijabla>
  </DomainObject.Predmet.ProtustrankaNazivFormated>
  <DomainObject.Predmet.ProtustrankaNazivFormatedOIB>
    <izvorni_sadrzaj>DRUŠTVO BORILAČKIH OLIMPIJSKIH SPORTOVA DUBRAVA, OIB 47208496488</izvorni_sadrzaj>
    <derivirana_varijabla naziv="DomainObject.Predmet.ProtustrankaNazivFormatedOIB_1">DRUŠTVO BORILAČKIH OLIMPIJSKIH SPORTOVA DUBRAVA, OIB 47208496488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BORILAČKIH OLIMPIJSKIH SPORTOVA DUBRAVA</item>
    </izvorni_sadrzaj>
    <derivirana_varijabla naziv="DomainObject.Predmet.ProtuStrankaListFormated_1">
      <item>DRUŠTVO BORILAČKIH OLIMPIJSKIH SPORTOVA DUBRAVA</item>
    </derivirana_varijabla>
  </DomainObject.Predmet.ProtuStrankaListFormated>
  <DomainObject.Predmet.ProtuStrankaListFormatedOIB>
    <izvorni_sadrzaj>
      <item>DRUŠTVO BORILAČKIH OLIMPIJSKIH SPORTOVA DUBRAVA, OIB 47208496488</item>
    </izvorni_sadrzaj>
    <derivirana_varijabla naziv="DomainObject.Predmet.ProtuStrankaListFormatedOIB_1">
      <item>DRUŠTVO BORILAČKIH OLIMPIJSKIH SPORTOVA DUBRAVA, OIB 47208496488</item>
    </derivirana_varijabla>
  </DomainObject.Predmet.ProtuStrankaListFormatedOIB>
  <DomainObject.Predmet.ProtuStrankaListFormatedWithAdress>
    <izvorni_sadrzaj>
      <item>DRUŠTVO BORILAČKIH OLIMPIJSKIH SPORTOVA DUBRAVA, Ulica Trešanja 18a, 10000 Zagreb</item>
    </izvorni_sadrzaj>
    <derivirana_varijabla naziv="DomainObject.Predmet.ProtuStrankaListFormatedWithAdress_1">
      <item>DRUŠTVO BORILAČKIH OLIMPIJSKIH SPORTOVA DUBRAVA, Ulica Trešanja 18a, 10000 Zagreb</item>
    </derivirana_varijabla>
  </DomainObject.Predmet.ProtuStrankaListFormatedWithAdress>
  <DomainObject.Predmet.ProtuStrankaListFormatedWithAdressOIB>
    <izvorni_sadrzaj>
      <item>DRUŠTVO BORILAČKIH OLIMPIJSKIH SPORTOVA DUBRAVA, OIB 47208496488, Ulica Trešanja 18a, 10000 Zagreb</item>
    </izvorni_sadrzaj>
    <derivirana_varijabla naziv="DomainObject.Predmet.ProtuStrankaListFormatedWithAdressOIB_1">
      <item>DRUŠTVO BORILAČKIH OLIMPIJSKIH SPORTOVA DUBRAVA, OIB 47208496488, Ulica Trešanja 18a, 10000 Zagreb</item>
    </derivirana_varijabla>
  </DomainObject.Predmet.ProtuStrankaListFormatedWithAdressOIB>
  <DomainObject.Predmet.ProtuStrankaListNazivFormated>
    <izvorni_sadrzaj>
      <item>DRUŠTVO BORILAČKIH OLIMPIJSKIH SPORTOVA DUBRAVA</item>
    </izvorni_sadrzaj>
    <derivirana_varijabla naziv="DomainObject.Predmet.ProtuStrankaListNazivFormated_1">
      <item>DRUŠTVO BORILAČKIH OLIMPIJSKIH SPORTOVA DUBRAVA</item>
    </derivirana_varijabla>
  </DomainObject.Predmet.ProtuStrankaListNazivFormated>
  <DomainObject.Predmet.ProtuStrankaListNazivFormatedOIB>
    <izvorni_sadrzaj>
      <item>DRUŠTVO BORILAČKIH OLIMPIJSKIH SPORTOVA DUBRAVA, OIB 47208496488</item>
    </izvorni_sadrzaj>
    <derivirana_varijabla naziv="DomainObject.Predmet.ProtuStrankaListNazivFormatedOIB_1">
      <item>DRUŠTVO BORILAČKIH OLIMPIJSKIH SPORTOVA DUBRAVA, OIB 47208496488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St-2583/2015-14</izvorni_sadrzaj>
    <derivirana_varijabla naziv="DomainObject.PoslovniBrojDokumenta_1">St-2583/2015-14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BORILAČKIH OLIMPIJSKIH SPORTOVA DUBRAVA</izvorni_sadrzaj>
    <derivirana_varijabla naziv="DomainObject.Predmet.ProtustrankaIDrugi_1">DRUŠTVO BORILAČKIH OLIMPIJSKIH SPORTOVA DUBRAVA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BORILAČKIH OLIMPIJSKIH SPORTOVA DUBRAVA, OIB 47208496488, Ulica Trešanja 18a, 10000 Zagreb</izvorni_sadrzaj>
    <derivirana_varijabla naziv="DomainObject.Predmet.ProtustrankaIDrugiAdressOIB_1">DRUŠTVO BORILAČKIH OLIMPIJSKIH SPORTOVA DUBRAVA, OIB 47208496488, Ulica Trešanja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St-2583/2015-14</izvorni_sadrzaj>
    <derivirana_varijabla naziv="DomainObject.Predmet.OdlukaRjesenje.Oznaka_1">St-2583/2015-14</derivirana_varijabla>
  </DomainObject.Predmet.OdlukaRjesenje.Oznaka>
  <DomainObject.Predmet.SudioniciListNaziv>
    <izvorni_sadrzaj>
      <item>FINA Regionalni centar Zagreb</item>
      <item>DRUŠTVO BORILAČKIH OLIMPIJSKIH SPORTOVA DUBRAVA</item>
    </izvorni_sadrzaj>
    <derivirana_varijabla naziv="DomainObject.Predmet.SudioniciListNaziv_1">
      <item>FINA Regionalni centar Zagreb</item>
      <item>DRUŠTVO BORILAČKIH OLIMPIJSKIH SPORTOVA DUBRAVA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BORILAČKIH OLIMPIJSKIH SPORTOVA DUBRAVA, OIB 47208496488, Ulica Trešanja 18a,10000 Zagreb</item>
    </izvorni_sadrzaj>
    <derivirana_varijabla naziv="DomainObject.Predmet.SudioniciListAdressOIB_1">
      <item>FINA Regionalni centar Zagreb, OIB 85821130368, Trg svibanjskih žrtava 1995. 1,10000 Zagreb</item>
      <item>DRUŠTVO BORILAČKIH OLIMPIJSKIH SPORTOVA DUBRAVA, OIB 47208496488, Ulica Trešanja 18a,10000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47208496488</item>
    </izvorni_sadrzaj>
    <derivirana_varijabla naziv="DomainObject.Predmet.SudioniciListNazivOIB_1">
      <item>, OIB 85821130368</item>
      <item>, OIB 47208496488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F96AF-14A2-4EE1-AC47-A94696922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724</properties:Words>
  <properties:Characters>3868</properties:Characters>
  <properties:Lines>92</properties:Lines>
  <properties:Paragraphs>27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2017-03-03T12:42:00Z</cp:lastPrinted>
  <dcterms:modified xmlns:xsi="http://www.w3.org/2001/XMLSchema-instance" xsi:type="dcterms:W3CDTF">2017-03-03T12:43:00Z</dcterms:modified>
  <cp:revision>147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St-2583/2015-14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