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6137" w14:paraId="0c4613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012EBB" w:rsidRPr="00142300">
        <w:rPr>
          <w:lang w:val="hr-HR"/>
        </w:rPr>
        <w:t>NODUM d.o.o., Split, Antuna Gustava Matoša 8, OIB: 27394707258, MBS: 060198599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012EBB" w:rsidRPr="00142300">
        <w:rPr>
          <w:lang w:val="hr-HR"/>
        </w:rPr>
        <w:t>NODUM d.o.o., Split, Antuna Gustava Matoša 8, OIB: 27394707258, MBS: 060198599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3668D5">
        <w:rPr>
          <w:lang w:val="hr-HR"/>
        </w:rPr>
        <w:t>12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423ADE">
        <w:rPr>
          <w:lang w:val="hr-HR"/>
        </w:rPr>
        <w:t>13,30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423ADE">
        <w:t>Vencel Čuljak, Osijek, Plješevička 16 E, OIB: 60951188779</w:t>
      </w:r>
      <w:r w:rsidR="003668D5"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012EBB" w:rsidRPr="00142300">
        <w:rPr>
          <w:lang w:val="hr-HR"/>
        </w:rPr>
        <w:t>NODUM d.o.o., Split, Antuna Gustava Matoša 8, OIB: 27394707258, MBS: 060198599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454B7">
        <w:rPr>
          <w:lang w:val="hr-HR"/>
        </w:rPr>
        <w:t>19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12EBB" w:rsidRPr="00142300">
        <w:rPr>
          <w:lang w:val="hr-HR"/>
        </w:rPr>
        <w:t>NODUM d.o.o., Split, Antuna Gustava Matoša 8, OIB: 27394707258, MBS: 060198599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12EBB" w:rsidRPr="00142300">
        <w:rPr>
          <w:lang w:val="hr-HR"/>
        </w:rPr>
        <w:t xml:space="preserve">898 </w:t>
      </w:r>
      <w:r w:rsidR="00170B5C" w:rsidRPr="004B4F6C">
        <w:rPr>
          <w:lang w:val="hr-HR"/>
        </w:rPr>
        <w:t xml:space="preserve">dana, u ukupnom iznosu od </w:t>
      </w:r>
      <w:r w:rsidR="00012EBB" w:rsidRPr="00142300">
        <w:rPr>
          <w:lang w:val="hr-HR"/>
        </w:rPr>
        <w:t>3.686,73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668D5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012EBB" w:rsidP="00F31929" w:rsidR="00012EBB">
      <w:pPr>
        <w:jc w:val="both"/>
        <w:rPr>
          <w:lang w:val="hr-HR"/>
        </w:rPr>
      </w:pPr>
    </w:p>
    <w:p w:rsidRDefault="00D91F95" w:rsidP="00F31929" w:rsidR="00D91F95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3374" w:rsidRPr="00B7337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12EBB">
      <w:t>2160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12EBB">
      <w:t>2160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23AD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37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3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33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33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33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3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33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33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33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St-2160/2015</izvorni_sadrzaj>
    <derivirana_varijabla naziv="DomainObject.Predmet.OznakaBroj_1">St-2160/2015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NODUM d.o.o. za proizvodnju, trgovinu i usluge</izvorni_sadrzaj>
    <derivirana_varijabla naziv="DomainObject.Predmet.ProtustrankaFormated_1">  NODUM d.o.o. za proizvodnju, trgovinu i usluge</derivirana_varijabla>
  </DomainObject.Predmet.ProtustrankaFormated>
  <DomainObject.Predmet.ProtustrankaFormatedOIB>
    <izvorni_sadrzaj>  NODUM d.o.o. za proizvodnju, trgovinu i usluge, OIB 27394707258</izvorni_sadrzaj>
    <derivirana_varijabla naziv="DomainObject.Predmet.ProtustrankaFormatedOIB_1">  NODUM d.o.o. za proizvodnju, trgovinu i usluge, OIB 27394707258</derivirana_varijabla>
  </DomainObject.Predmet.ProtustrankaFormatedOIB>
  <DomainObject.Predmet.ProtustrankaFormatedWithAdress>
    <izvorni_sadrzaj> NODUM d.o.o. za proizvodnju, trgovinu i usluge, Antuna Gustava Matoša 8, 21000 Split</izvorni_sadrzaj>
    <derivirana_varijabla naziv="DomainObject.Predmet.ProtustrankaFormatedWithAdress_1"> NODUM d.o.o. za proizvodnju, trgovinu i usluge, Antuna Gustava Matoša 8, 21000 Split</derivirana_varijabla>
  </DomainObject.Predmet.ProtustrankaFormatedWithAdress>
  <DomainObject.Predmet.ProtustrankaFormatedWithAdressOIB>
    <izvorni_sadrzaj> NODUM d.o.o. za proizvodnju, trgovinu i usluge, OIB 27394707258, Antuna Gustava Matoša 8, 21000 Split</izvorni_sadrzaj>
    <derivirana_varijabla naziv="DomainObject.Predmet.ProtustrankaFormatedWithAdressOIB_1"> NODUM d.o.o. za proizvodnju, trgovinu i usluge, OIB 27394707258, Antuna Gustava Matoša 8, 21000 Split</derivirana_varijabla>
  </DomainObject.Predmet.ProtustrankaFormatedWithAdressOIB>
  <DomainObject.Predmet.ProtustrankaWithAdress>
    <izvorni_sadrzaj>NODUM d.o.o. za proizvodnju, trgovinu i usluge Antuna Gustava Matoša 8, 21000 Split</izvorni_sadrzaj>
    <derivirana_varijabla naziv="DomainObject.Predmet.ProtustrankaWithAdress_1">NODUM d.o.o. za proizvodnju, trgovinu i usluge Antuna Gustava Matoša 8, 21000 Split</derivirana_varijabla>
  </DomainObject.Predmet.ProtustrankaWithAdress>
  <DomainObject.Predmet.ProtustrankaWithAdressOIB>
    <izvorni_sadrzaj>NODUM d.o.o. za proizvodnju, trgovinu i usluge, OIB 27394707258, Antuna Gustava Matoša 8, 21000 Split</izvorni_sadrzaj>
    <derivirana_varijabla naziv="DomainObject.Predmet.ProtustrankaWithAdressOIB_1">NODUM d.o.o. za proizvodnju, trgovinu i usluge, OIB 27394707258, Antuna Gustava Matoša 8, 21000 Split</derivirana_varijabla>
  </DomainObject.Predmet.ProtustrankaWithAdressOIB>
  <DomainObject.Predmet.ProtustrankaNazivFormated>
    <izvorni_sadrzaj>NODUM d.o.o. za proizvodnju, trgovinu i usluge</izvorni_sadrzaj>
    <derivirana_varijabla naziv="DomainObject.Predmet.ProtustrankaNazivFormated_1">NODUM d.o.o. za proizvodnju, trgovinu i usluge</derivirana_varijabla>
  </DomainObject.Predmet.ProtustrankaNazivFormated>
  <DomainObject.Predmet.ProtustrankaNazivFormatedOIB>
    <izvorni_sadrzaj>NODUM d.o.o. za proizvodnju, trgovinu i usluge, OIB 27394707258</izvorni_sadrzaj>
    <derivirana_varijabla naziv="DomainObject.Predmet.ProtustrankaNazivFormatedOIB_1">NODUM d.o.o. za proizvodnju, trgovinu i usluge, OIB 27394707258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3686.73</izvorni_sadrzaj>
    <derivirana_varijabla naziv="DomainObject.Predmet.TrenutnaVrijednost_1">3686.73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NODUM d.o.o. za proizvodnju, trgovinu i usluge</item>
    </izvorni_sadrzaj>
    <derivirana_varijabla naziv="DomainObject.Predmet.ProtuStrankaListFormated_1">
      <item>NODUM d.o.o. za proizvodnju, trgovinu i usluge</item>
    </derivirana_varijabla>
  </DomainObject.Predmet.ProtuStrankaListFormated>
  <DomainObject.Predmet.ProtuStrankaListFormatedOIB>
    <izvorni_sadrzaj>
      <item>NODUM d.o.o. za proizvodnju, trgovinu i usluge, OIB 27394707258</item>
    </izvorni_sadrzaj>
    <derivirana_varijabla naziv="DomainObject.Predmet.ProtuStrankaListFormatedOIB_1">
      <item>NODUM d.o.o. za proizvodnju, trgovinu i usluge, OIB 27394707258</item>
    </derivirana_varijabla>
  </DomainObject.Predmet.ProtuStrankaListFormatedOIB>
  <DomainObject.Predmet.ProtuStrankaListFormatedWithAdress>
    <izvorni_sadrzaj>
      <item>NODUM d.o.o. za proizvodnju, trgovinu i usluge, Antuna Gustava Matoša 8, 21000 Split</item>
    </izvorni_sadrzaj>
    <derivirana_varijabla naziv="DomainObject.Predmet.ProtuStrankaListFormatedWithAdress_1">
      <item>NODUM d.o.o. za proizvodnju, trgovinu i usluge, Antuna Gustava Matoša 8, 21000 Split</item>
    </derivirana_varijabla>
  </DomainObject.Predmet.ProtuStrankaListFormatedWithAdress>
  <DomainObject.Predmet.ProtuStrankaListFormatedWithAdressOIB>
    <izvorni_sadrzaj>
      <item>NODUM d.o.o. za proizvodnju, trgovinu i usluge, OIB 27394707258, Antuna Gustava Matoša 8, 21000 Split</item>
    </izvorni_sadrzaj>
    <derivirana_varijabla naziv="DomainObject.Predmet.ProtuStrankaListFormatedWithAdressOIB_1">
      <item>NODUM d.o.o. za proizvodnju, trgovinu i usluge, OIB 27394707258, Antuna Gustava Matoša 8, 21000 Split</item>
    </derivirana_varijabla>
  </DomainObject.Predmet.ProtuStrankaListFormatedWithAdressOIB>
  <DomainObject.Predmet.ProtuStrankaListNazivFormated>
    <izvorni_sadrzaj>
      <item>NODUM d.o.o. za proizvodnju, trgovinu i usluge</item>
    </izvorni_sadrzaj>
    <derivirana_varijabla naziv="DomainObject.Predmet.ProtuStrankaListNazivFormated_1">
      <item>NODUM d.o.o. za proizvodnju, trgovinu i usluge</item>
    </derivirana_varijabla>
  </DomainObject.Predmet.ProtuStrankaListNazivFormated>
  <DomainObject.Predmet.ProtuStrankaListNazivFormatedOIB>
    <izvorni_sadrzaj>
      <item>NODUM d.o.o. za proizvodnju, trgovinu i usluge, OIB 27394707258</item>
    </izvorni_sadrzaj>
    <derivirana_varijabla naziv="DomainObject.Predmet.ProtuStrankaListNazivFormatedOIB_1">
      <item>NODUM d.o.o. za proizvodnju, trgovinu i usluge, OIB 27394707258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NODUM d.o.o. za proizvodnju, trgovinu i usluge</izvorni_sadrzaj>
    <derivirana_varijabla naziv="DomainObject.Predmet.ProtustrankaIDrugi_1">NODUM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NODUM d.o.o. za proizvodnju, trgovinu i usluge, OIB 27394707258, Antuna Gustava Matoša 8, 21000 Split</izvorni_sadrzaj>
    <derivirana_varijabla naziv="DomainObject.Predmet.ProtustrankaIDrugiAdressOIB_1">NODUM d.o.o. za proizvodnju, trgovinu i usluge, OIB 27394707258, Antuna Gustava Matoša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NODUM d.o.o. za proizvodnju, trgovinu i usluge</item>
      <item>FINANCIJSKA AGENCIJA, RC SPLIT</item>
    </izvorni_sadrzaj>
    <derivirana_varijabla naziv="DomainObject.Predmet.SudioniciListNaziv_1">
      <item>NODUM d.o.o. za proizvodnju, trgovinu i usluge</item>
      <item>FINANCIJSKA AGENCIJA, RC SPLIT</item>
    </derivirana_varijabla>
  </DomainObject.Predmet.SudioniciListNaziv>
  <DomainObject.Predmet.SudioniciListAdressOIB>
    <izvorni_sadrzaj>
      <item>NODUM d.o.o. za proizvodnju, trgovinu i usluge, OIB 27394707258, Antuna Gustava Matoša 8,21000 Split</item>
      <item>FINANCIJSKA AGENCIJA, RC SPLIT, OIB 85821130368, Mažuranićevo šetalište 24 b,21000 Split</item>
    </izvorni_sadrzaj>
    <derivirana_varijabla naziv="DomainObject.Predmet.SudioniciListAdressOIB_1">
      <item>NODUM d.o.o. za proizvodnju, trgovinu i usluge, OIB 27394707258, Antuna Gustava Matoša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27394707258</item>
      <item>, OIB 85821130368</item>
    </izvorni_sadrzaj>
    <derivirana_varijabla naziv="DomainObject.Predmet.SudioniciListNazivOIB_1">
      <item>, OIB 27394707258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B8B7D-78D0-42DC-9C47-7BCA451E2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4282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2016-07-12T07:49:00Z</dcterms:created>
  <dc:creator>wsadmin</dc:creator>
  <cp:lastModifiedBy>Goran Radanović</cp:lastModifiedBy>
  <cp:lastPrinted>2016-07-12T11:03:00Z</cp:lastPrinted>
  <dcterms:modified xmlns:xsi="http://www.w3.org/2001/XMLSchema-instance" xsi:type="dcterms:W3CDTF">2016-07-12T11:08:00Z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