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cee1" w14:paraId="e18cee1" w:rsidRDefault="00DA37DC" w:rsidP="00D02AD2" w:rsidR="00DA37DC" w:rsidRPr="00D02AD2">
      <w:pPr>
        <w:jc w:val="both"/>
        <w15:collapsed w:val="false"/>
      </w:pPr>
      <w:bookmarkStart w:name="_GoBack" w:id="0"/>
      <w:bookmarkEnd w:id="0"/>
      <w:r w:rsidRPr="00D02AD2">
        <w:rPr>
          <w:b/>
        </w:rPr>
        <w:t xml:space="preserve">              </w:t>
      </w:r>
      <w:r w:rsidR="008553D1" w:rsidRPr="00D02AD2">
        <w:rPr>
          <w:b/>
        </w:rPr>
        <w:t xml:space="preserve"> </w:t>
      </w:r>
      <w:r w:rsidRPr="00D02AD2">
        <w:rPr>
          <w:b/>
        </w:rPr>
        <w:t xml:space="preserve">  </w:t>
      </w:r>
      <w:r w:rsidR="00EB7B7D">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9" o:title="HR grb"/>
          </v:shape>
        </w:pict>
      </w:r>
      <w:r w:rsidRPr="00D02AD2">
        <w:rPr>
          <w:b/>
        </w:rPr>
        <w:t xml:space="preserve">    </w:t>
      </w:r>
    </w:p>
    <w:p w:rsidRDefault="00DA37DC" w:rsidP="00D02AD2" w:rsidR="00DA37DC" w:rsidRPr="00D02AD2">
      <w:r w:rsidRPr="00D02AD2">
        <w:t xml:space="preserve"> </w:t>
      </w:r>
      <w:r w:rsidR="00D02AD2">
        <w:t xml:space="preserve">   </w:t>
      </w:r>
      <w:r w:rsidRPr="00D02AD2">
        <w:t>REPUBLIKA HRVATSKA</w:t>
      </w:r>
    </w:p>
    <w:p w:rsidRDefault="00DA37DC" w:rsidP="00DA37DC" w:rsidR="00DA37DC" w:rsidRPr="00D02AD2">
      <w:r w:rsidRPr="00D02AD2">
        <w:t xml:space="preserve"> TRGOVAČKI SUD U PAZINU</w:t>
      </w:r>
    </w:p>
    <w:p w:rsidRDefault="00DA37DC" w:rsidP="00DA37DC" w:rsidR="00DA37DC" w:rsidRPr="00D02AD2">
      <w:r w:rsidRPr="00D02AD2">
        <w:t xml:space="preserve"> </w:t>
      </w:r>
      <w:r w:rsidR="00D02AD2">
        <w:tab/>
      </w:r>
      <w:r w:rsidRPr="00D02AD2">
        <w:t>Pazin, Dršćevka 1</w:t>
      </w:r>
    </w:p>
    <w:p w:rsidRDefault="00AC351F" w:rsidP="00DA37DC" w:rsidR="00AC351F" w:rsidRPr="00D02AD2">
      <w:pPr>
        <w:jc w:val="right"/>
      </w:pPr>
      <w:r w:rsidRPr="00D02AD2">
        <w:rPr>
          <w:b/>
        </w:rPr>
        <w:t xml:space="preserve">      </w:t>
      </w:r>
      <w:r w:rsidRPr="00D02AD2">
        <w:tab/>
      </w:r>
      <w:r w:rsidRPr="00D02AD2">
        <w:tab/>
      </w:r>
      <w:r w:rsidRPr="00D02AD2">
        <w:tab/>
      </w:r>
      <w:r w:rsidRPr="00D02AD2">
        <w:tab/>
        <w:t xml:space="preserve">    </w:t>
      </w:r>
    </w:p>
    <w:p w:rsidRDefault="00AC351F" w:rsidP="00AC351F" w:rsidR="00AC351F" w:rsidRPr="00D02AD2">
      <w:pPr>
        <w:jc w:val="center"/>
      </w:pPr>
      <w:r w:rsidRPr="00D02AD2">
        <w:t>R E P U B L I K A  H R V A T S K A</w:t>
      </w:r>
    </w:p>
    <w:p w:rsidRDefault="00AC351F" w:rsidP="00AC351F" w:rsidR="00AC351F" w:rsidRPr="00D02AD2"/>
    <w:p w:rsidRDefault="00AC351F" w:rsidP="00AC351F" w:rsidR="00AC351F" w:rsidRPr="00D02AD2">
      <w:pPr>
        <w:jc w:val="center"/>
      </w:pPr>
      <w:r w:rsidRPr="00D02AD2">
        <w:t>R J E Š E NJ E</w:t>
      </w:r>
    </w:p>
    <w:p w:rsidRDefault="00AC351F" w:rsidP="00AC351F" w:rsidR="00AC351F" w:rsidRPr="00D02AD2">
      <w:pPr>
        <w:ind w:firstLine="708"/>
        <w:jc w:val="both"/>
      </w:pPr>
    </w:p>
    <w:p w:rsidRDefault="001F5D27" w:rsidP="00AC351F" w:rsidR="00AC351F" w:rsidRPr="00D02AD2">
      <w:pPr>
        <w:ind w:firstLine="708"/>
        <w:jc w:val="both"/>
      </w:pPr>
      <w:r w:rsidRPr="00D02AD2">
        <w:t>Trgovački sud u Pazinu, po sucu Ivanu Dujiću, u stečajnom postupku nad dužnikom BETOVEN d.o.o. u stečaju Pula, Šišanska cesta 189, OIB 61265106301,</w:t>
      </w:r>
      <w:r w:rsidR="00F05F80" w:rsidRPr="00D02AD2">
        <w:t xml:space="preserve"> 1</w:t>
      </w:r>
      <w:r w:rsidRPr="00D02AD2">
        <w:t>9</w:t>
      </w:r>
      <w:r w:rsidR="00F05F80" w:rsidRPr="00D02AD2">
        <w:t>. travnja 2018.</w:t>
      </w:r>
    </w:p>
    <w:p w:rsidRDefault="001F5D27" w:rsidP="00AC351F" w:rsidR="001F5D27" w:rsidRPr="00D02AD2">
      <w:pPr>
        <w:ind w:firstLine="708"/>
        <w:jc w:val="both"/>
      </w:pPr>
    </w:p>
    <w:p w:rsidRDefault="00AC351F" w:rsidP="00AC351F" w:rsidR="00AC351F" w:rsidRPr="00D02AD2">
      <w:pPr>
        <w:jc w:val="center"/>
      </w:pPr>
      <w:r w:rsidRPr="00D02AD2">
        <w:t>r i j e š i o  j e</w:t>
      </w:r>
    </w:p>
    <w:p w:rsidRDefault="00AC351F" w:rsidP="00AC351F" w:rsidR="00AC351F" w:rsidRPr="00D02AD2"/>
    <w:p w:rsidRDefault="00AC351F" w:rsidP="00F05F80" w:rsidR="00F05F80" w:rsidRPr="00D02AD2">
      <w:pPr>
        <w:jc w:val="both"/>
      </w:pPr>
      <w:r w:rsidRPr="00D02AD2">
        <w:t>I.</w:t>
      </w:r>
      <w:r w:rsidR="006D0AD5" w:rsidRPr="00D02AD2">
        <w:tab/>
      </w:r>
      <w:r w:rsidRPr="00D02AD2">
        <w:t>Iz iznosa kupovnine</w:t>
      </w:r>
      <w:r w:rsidR="001629AB" w:rsidRPr="00D02AD2">
        <w:t xml:space="preserve"> od </w:t>
      </w:r>
      <w:r w:rsidR="001F5D27" w:rsidRPr="00D02AD2">
        <w:t xml:space="preserve">2.500.000,00 </w:t>
      </w:r>
      <w:r w:rsidR="001629AB" w:rsidRPr="00D02AD2">
        <w:t>kn</w:t>
      </w:r>
      <w:r w:rsidRPr="00D02AD2">
        <w:t>, postignute prodajom nekretnin</w:t>
      </w:r>
      <w:r w:rsidR="001F5D27" w:rsidRPr="00D02AD2">
        <w:t>e</w:t>
      </w:r>
      <w:r w:rsidRPr="00D02AD2">
        <w:t xml:space="preserve"> stečajnog dužnika,</w:t>
      </w:r>
      <w:r w:rsidR="00EB32ED" w:rsidRPr="00D02AD2">
        <w:t xml:space="preserve"> </w:t>
      </w:r>
      <w:r w:rsidR="001D029F" w:rsidRPr="00D02AD2">
        <w:t>označen</w:t>
      </w:r>
      <w:r w:rsidR="001F5D27" w:rsidRPr="00D02AD2">
        <w:t>e</w:t>
      </w:r>
      <w:r w:rsidR="001D029F" w:rsidRPr="00D02AD2">
        <w:t xml:space="preserve"> kao </w:t>
      </w:r>
      <w:r w:rsidR="001F5D27" w:rsidRPr="00D02AD2">
        <w:t>k.č. 1903/13 k.o. Pula, zgrada mješovite uporabe, Ulica Bože Gumpca 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prostorije i terase, ukupne netto površine 243,63 m2</w:t>
      </w:r>
      <w:r w:rsidR="001D029F" w:rsidRPr="00D02AD2">
        <w:t>:</w:t>
      </w:r>
    </w:p>
    <w:p w:rsidRDefault="00F05F80" w:rsidP="00F05F80" w:rsidR="005632F8" w:rsidRPr="00D02AD2">
      <w:pPr>
        <w:jc w:val="both"/>
      </w:pPr>
      <w:r w:rsidRPr="00D02AD2">
        <w:tab/>
      </w:r>
      <w:r w:rsidR="005632F8" w:rsidRPr="00D02AD2">
        <w:t>1.)</w:t>
      </w:r>
      <w:r w:rsidR="005632F8" w:rsidRPr="00D02AD2">
        <w:tab/>
      </w:r>
      <w:r w:rsidR="00C80362" w:rsidRPr="00D02AD2">
        <w:t xml:space="preserve">izdvaja se </w:t>
      </w:r>
      <w:r w:rsidR="009C32DC" w:rsidRPr="00D02AD2">
        <w:t>u stečajnu masu</w:t>
      </w:r>
      <w:r w:rsidR="001F5D27" w:rsidRPr="00D02AD2">
        <w:t xml:space="preserve"> stečajnog dužnika </w:t>
      </w:r>
      <w:r w:rsidR="005632F8" w:rsidRPr="00D02AD2">
        <w:t xml:space="preserve">iznos od </w:t>
      </w:r>
      <w:r w:rsidR="001F5D27" w:rsidRPr="00D02AD2">
        <w:t xml:space="preserve">250.000,00 kn, </w:t>
      </w:r>
      <w:r w:rsidRPr="00D02AD2">
        <w:t>koji se odnosi na troškove utvrđivanja predmeta razlučnoga prava i troškova njegova unovčenja</w:t>
      </w:r>
      <w:r w:rsidR="00C80362" w:rsidRPr="00D02AD2">
        <w:t>,</w:t>
      </w:r>
    </w:p>
    <w:p w:rsidRDefault="001629AB" w:rsidP="00F05F80" w:rsidR="00AC351F" w:rsidRPr="00D02AD2">
      <w:pPr>
        <w:jc w:val="both"/>
      </w:pPr>
      <w:r w:rsidRPr="00D02AD2">
        <w:tab/>
      </w:r>
      <w:r w:rsidR="005632F8" w:rsidRPr="00D02AD2">
        <w:t>2</w:t>
      </w:r>
      <w:r w:rsidR="006D0AD5" w:rsidRPr="00D02AD2">
        <w:t>.)</w:t>
      </w:r>
      <w:r w:rsidR="006D0AD5" w:rsidRPr="00D02AD2">
        <w:tab/>
      </w:r>
      <w:r w:rsidR="000F010B" w:rsidRPr="00D02AD2">
        <w:t>namire</w:t>
      </w:r>
      <w:r w:rsidR="00F75FFA" w:rsidRPr="00D02AD2">
        <w:t>n</w:t>
      </w:r>
      <w:r w:rsidR="000F010B" w:rsidRPr="00D02AD2">
        <w:t xml:space="preserve"> </w:t>
      </w:r>
      <w:r w:rsidR="00F75FFA" w:rsidRPr="00D02AD2">
        <w:t>j</w:t>
      </w:r>
      <w:r w:rsidR="000F010B" w:rsidRPr="00D02AD2">
        <w:t xml:space="preserve">e </w:t>
      </w:r>
      <w:r w:rsidR="00AC351F" w:rsidRPr="00D02AD2">
        <w:t xml:space="preserve">razlučni vjerovnik </w:t>
      </w:r>
      <w:r w:rsidR="009C32DC" w:rsidRPr="00D02AD2">
        <w:t xml:space="preserve">Branka Martinčić </w:t>
      </w:r>
      <w:r w:rsidR="001F5D27" w:rsidRPr="00D02AD2">
        <w:t>iz Pule, Ližnjanska cesta 189, OIB: 39464776700</w:t>
      </w:r>
      <w:r w:rsidR="00983268" w:rsidRPr="00D02AD2">
        <w:t>,</w:t>
      </w:r>
      <w:r w:rsidR="006D0AD5" w:rsidRPr="00D02AD2">
        <w:t xml:space="preserve"> </w:t>
      </w:r>
      <w:r w:rsidR="00F63C95" w:rsidRPr="00D02AD2">
        <w:t xml:space="preserve">u dijelu potraživanja, </w:t>
      </w:r>
      <w:r w:rsidR="00AC351F" w:rsidRPr="00D02AD2">
        <w:t>u visini od</w:t>
      </w:r>
      <w:r w:rsidR="006D0AD5" w:rsidRPr="00D02AD2">
        <w:t xml:space="preserve"> </w:t>
      </w:r>
      <w:r w:rsidR="001F5D27" w:rsidRPr="00D02AD2">
        <w:t>2.250.000,00</w:t>
      </w:r>
      <w:r w:rsidR="00F05F80" w:rsidRPr="00D02AD2">
        <w:t xml:space="preserve"> kn, </w:t>
      </w:r>
      <w:r w:rsidR="00AC351F" w:rsidRPr="00D02AD2">
        <w:t>i to prijebojem sa tražbinom stečajn</w:t>
      </w:r>
      <w:r w:rsidR="00E905F9" w:rsidRPr="00D02AD2">
        <w:t>og dužnika za isplatu kupovnine.</w:t>
      </w:r>
    </w:p>
    <w:p w:rsidRDefault="00AC351F" w:rsidP="00AC351F" w:rsidR="00AC351F" w:rsidRPr="00D02AD2">
      <w:pPr>
        <w:jc w:val="both"/>
      </w:pPr>
    </w:p>
    <w:p w:rsidRDefault="00AC351F" w:rsidP="00C80362" w:rsidR="00C80362" w:rsidRPr="00D02AD2">
      <w:pPr>
        <w:jc w:val="both"/>
      </w:pPr>
      <w:r w:rsidRPr="00D02AD2">
        <w:t>II.</w:t>
      </w:r>
      <w:r w:rsidR="00433D3A" w:rsidRPr="00D02AD2">
        <w:tab/>
      </w:r>
      <w:r w:rsidRPr="00D02AD2">
        <w:t>Nalaže se računovodstvu ovoga suda da po pravomoćnosti ovoga rješenja isplati iznos</w:t>
      </w:r>
      <w:r w:rsidR="00F05F80" w:rsidRPr="00D02AD2">
        <w:t xml:space="preserve"> od </w:t>
      </w:r>
      <w:r w:rsidR="001F5D27" w:rsidRPr="00D02AD2">
        <w:t>250.000,00 kn</w:t>
      </w:r>
      <w:r w:rsidR="00DA0977" w:rsidRPr="00D02AD2">
        <w:t xml:space="preserve"> </w:t>
      </w:r>
      <w:r w:rsidRPr="00D02AD2">
        <w:t xml:space="preserve">na račun </w:t>
      </w:r>
      <w:r w:rsidR="001F5D27" w:rsidRPr="00D02AD2">
        <w:t>dužnika BETOVEN d.o.o. u stečaju Pula, Šišanska cesta 189, OIB 61265106301, br: HR4424070001100000310</w:t>
      </w:r>
      <w:r w:rsidR="00C80362" w:rsidRPr="00D02AD2">
        <w:t xml:space="preserve">. </w:t>
      </w:r>
    </w:p>
    <w:p w:rsidRDefault="00AC351F" w:rsidP="00AC351F" w:rsidR="00AC351F" w:rsidRPr="00D02AD2">
      <w:pPr>
        <w:jc w:val="both"/>
      </w:pPr>
    </w:p>
    <w:p w:rsidRDefault="00AC351F" w:rsidP="00AC351F" w:rsidR="00AC351F" w:rsidRPr="00D02AD2">
      <w:pPr>
        <w:jc w:val="center"/>
      </w:pPr>
      <w:r w:rsidRPr="00D02AD2">
        <w:t>Obrazloženje</w:t>
      </w:r>
    </w:p>
    <w:p w:rsidRDefault="00AC351F" w:rsidP="00AC351F" w:rsidR="00AC351F" w:rsidRPr="00D02AD2"/>
    <w:p w:rsidRDefault="00F05F80" w:rsidP="00931473" w:rsidR="00931473" w:rsidRPr="00D02AD2">
      <w:pPr>
        <w:jc w:val="both"/>
      </w:pPr>
      <w:r w:rsidRPr="00D02AD2">
        <w:tab/>
        <w:t xml:space="preserve">Ovosudnim rješenjem posl.br. </w:t>
      </w:r>
      <w:r w:rsidR="001F5D27" w:rsidRPr="00D02AD2">
        <w:t xml:space="preserve">St-251/2017-102 </w:t>
      </w:r>
      <w:r w:rsidR="00931473" w:rsidRPr="00D02AD2">
        <w:t xml:space="preserve"> </w:t>
      </w:r>
      <w:r w:rsidRPr="00D02AD2">
        <w:t xml:space="preserve">od </w:t>
      </w:r>
      <w:r w:rsidR="001F5D27" w:rsidRPr="00D02AD2">
        <w:t>19. veljače 2018.</w:t>
      </w:r>
      <w:r w:rsidR="00931473" w:rsidRPr="00D02AD2">
        <w:t xml:space="preserve"> odlučeno je kako slijedi:</w:t>
      </w:r>
    </w:p>
    <w:p w:rsidRDefault="00931473" w:rsidP="001F5D27" w:rsidR="001F5D27" w:rsidRPr="00D02AD2">
      <w:pPr>
        <w:ind w:firstLine="708"/>
        <w:jc w:val="both"/>
      </w:pPr>
      <w:r w:rsidRPr="00D02AD2">
        <w:rPr>
          <w:bCs w:val="false"/>
        </w:rPr>
        <w:t>„</w:t>
      </w:r>
      <w:r w:rsidR="001F5D27" w:rsidRPr="00D02AD2">
        <w:rPr>
          <w:bCs w:val="false"/>
        </w:rPr>
        <w:t>I.</w:t>
      </w:r>
      <w:r w:rsidR="001F5D27" w:rsidRPr="00D02AD2">
        <w:rPr>
          <w:bCs w:val="false"/>
        </w:rPr>
        <w:tab/>
        <w:t>BRANKI MARTINČIĆ iz Pule, Ližnjanska cesta 189, OIB: 39464776700</w:t>
      </w:r>
      <w:r w:rsidR="001F5D27" w:rsidRPr="00D02AD2">
        <w:rPr>
          <w:shd w:fill="F8F8F8" w:color="auto" w:val="clear"/>
        </w:rPr>
        <w:t>,</w:t>
      </w:r>
      <w:r w:rsidR="001F5D27" w:rsidRPr="00D02AD2">
        <w:rPr>
          <w:color w:val="003366"/>
          <w:shd w:fill="F8F8F8" w:color="auto" w:val="clear"/>
        </w:rPr>
        <w:t xml:space="preserve">  </w:t>
      </w:r>
      <w:r w:rsidR="001F5D27" w:rsidRPr="00D02AD2">
        <w:t>dosuđuju se nekretnine označene kao k.č. 1903/13 k.o. Pula, zgrada mješovite uporabe, Ulica Bože Gumpca 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prostorije i terase, ukupne netto površine 243,63 m2, za iznos od 2.500.000,00 kuna.</w:t>
      </w:r>
    </w:p>
    <w:p w:rsidRDefault="003D5323" w:rsidP="001F5D27" w:rsidR="003D5323" w:rsidRPr="00D02AD2">
      <w:pPr>
        <w:ind w:firstLine="708"/>
        <w:jc w:val="both"/>
        <w:rPr>
          <w:bCs w:val="false"/>
        </w:rPr>
      </w:pPr>
    </w:p>
    <w:p w:rsidRDefault="001F5D27" w:rsidP="001F5D27" w:rsidR="001F5D27" w:rsidRPr="00D02AD2">
      <w:pPr>
        <w:ind w:firstLine="708"/>
        <w:jc w:val="both"/>
      </w:pPr>
      <w:r w:rsidRPr="00D02AD2">
        <w:rPr>
          <w:bCs w:val="false"/>
        </w:rPr>
        <w:t>II.</w:t>
      </w:r>
      <w:r w:rsidRPr="00D02AD2">
        <w:rPr>
          <w:bCs w:val="false"/>
        </w:rPr>
        <w:tab/>
        <w:t xml:space="preserve"> BRANKA MARTINČIĆ iz Pule, Ližnjanska cesta 189, OIB: 39464776700</w:t>
      </w:r>
      <w:r w:rsidRPr="00D02AD2">
        <w:t>, kao razlučni vjerovnik koji se namiruje iz kupovnine, dužna je u roku 30 dana od pravomoćnosti ovog rješenja uplatiti dio iznosa kupovnine, od 250.000,00</w:t>
      </w:r>
      <w:r w:rsidRPr="00D02AD2">
        <w:rPr>
          <w:bCs w:val="false"/>
        </w:rPr>
        <w:t xml:space="preserve"> kn, koji odgovara </w:t>
      </w:r>
      <w:r w:rsidRPr="00D02AD2">
        <w:rPr>
          <w:bCs w:val="false"/>
        </w:rPr>
        <w:lastRenderedPageBreak/>
        <w:t xml:space="preserve">iznosu utvrđivanja predmeta razlučnoga prava i troškova njegova unovčenja (na naknadu kojih ima pravo stečajni dužnik prema čl. </w:t>
      </w:r>
      <w:r w:rsidRPr="00D02AD2">
        <w:t xml:space="preserve">254. Stečajnog zakona), te se oslobađa polaganja preostalog iznosa kupovnine.    </w:t>
      </w:r>
    </w:p>
    <w:p w:rsidRDefault="001F5D27" w:rsidP="001F5D27" w:rsidR="001F5D27" w:rsidRPr="00D02AD2">
      <w:pPr>
        <w:ind w:firstLine="708"/>
        <w:jc w:val="both"/>
        <w:rPr>
          <w:bCs w:val="false"/>
        </w:rPr>
      </w:pPr>
      <w:r w:rsidRPr="00D02AD2">
        <w:rPr>
          <w:bCs w:val="false"/>
        </w:rPr>
        <w:t>BRANKA MARTINČIĆ iz Pule, Ližnjanska cesta 189, OIB: 39464776700</w:t>
      </w:r>
      <w:r w:rsidRPr="00D02AD2">
        <w:t xml:space="preserve"> je dužna iznos od </w:t>
      </w:r>
      <w:r w:rsidRPr="00D02AD2">
        <w:rPr>
          <w:bCs w:val="false"/>
        </w:rPr>
        <w:t xml:space="preserve">250.000,00 kn </w:t>
      </w:r>
      <w:r w:rsidRPr="00D02AD2">
        <w:t>uplatiti na depozit ovog suda broj: HR43 2390001 1300029763, poziv na broj 020-251-17, te o tome dostaviti dokaz sudu.</w:t>
      </w:r>
    </w:p>
    <w:p w:rsidRDefault="001F5D27" w:rsidP="001F5D27" w:rsidR="001F5D27" w:rsidRPr="00D02AD2">
      <w:pPr>
        <w:jc w:val="both"/>
      </w:pPr>
      <w:r w:rsidRPr="00D02AD2">
        <w:tab/>
        <w:t>Ako kupac u određenom mu roku ne položi kupovninu, sud će rješenjem prodaju oglasiti nevažećom i odrediti novu prodaju.</w:t>
      </w:r>
    </w:p>
    <w:p w:rsidRDefault="001F5D27" w:rsidP="009C32DC" w:rsidR="003D5323" w:rsidRPr="00D02AD2">
      <w:pPr>
        <w:jc w:val="both"/>
      </w:pPr>
      <w:r w:rsidRPr="00D02AD2">
        <w:t xml:space="preserve"> </w:t>
      </w:r>
      <w:r w:rsidR="009C32DC" w:rsidRPr="00D02AD2">
        <w:tab/>
      </w:r>
    </w:p>
    <w:p w:rsidRDefault="003D5323" w:rsidP="009C32DC" w:rsidR="001F5D27" w:rsidRPr="00D02AD2">
      <w:pPr>
        <w:jc w:val="both"/>
      </w:pPr>
      <w:r w:rsidRPr="00D02AD2">
        <w:tab/>
      </w:r>
      <w:r w:rsidR="001F5D27" w:rsidRPr="00D02AD2">
        <w:t>III.</w:t>
      </w:r>
      <w:r w:rsidR="001F5D27" w:rsidRPr="00D02AD2">
        <w:tab/>
        <w:t xml:space="preserve">Nakon što ovo rješenje postane pravomoćno i nakon što </w:t>
      </w:r>
      <w:r w:rsidR="001F5D27" w:rsidRPr="00D02AD2">
        <w:rPr>
          <w:bCs w:val="false"/>
        </w:rPr>
        <w:t xml:space="preserve">BRANKA MARTINČIĆ iz Pule, Ližnjanska cesta 189, OIB: 39464776700, </w:t>
      </w:r>
      <w:r w:rsidR="001F5D27" w:rsidRPr="00D02AD2">
        <w:t xml:space="preserve">uplati iznos iz točke II. ovog rješenja, upisat će se u zemljišnoj knjizi u njezinu  korist pravo vlasništva na nekretninama iz točke I ovog rješenja, te će se iz zemljišne knjige brisati: </w:t>
      </w:r>
    </w:p>
    <w:p w:rsidRDefault="001F5D27" w:rsidP="001F5D27" w:rsidR="001F5D27" w:rsidRPr="00D02AD2">
      <w:pPr>
        <w:jc w:val="both"/>
      </w:pPr>
      <w:r w:rsidRPr="00D02AD2">
        <w:tab/>
        <w:t>- zabilježba otvaranja postupka predstečajne nagodbe upisana temeljem rješenja Financijske agencije klasa: UP-I/110/07/14-01/7617 od 5. ožujka 2015., pod brojem Z-2480/15,</w:t>
      </w:r>
    </w:p>
    <w:p w:rsidRDefault="001F5D27" w:rsidP="001F5D27" w:rsidR="001F5D27" w:rsidRPr="00D02AD2">
      <w:pPr>
        <w:jc w:val="both"/>
      </w:pPr>
      <w:r w:rsidRPr="00D02AD2">
        <w:t xml:space="preserve">   </w:t>
      </w:r>
      <w:r w:rsidRPr="00D02AD2">
        <w:tab/>
        <w:t xml:space="preserve">- zabilježba otvaranja stečajnog postupka nad dužnikom BETOVEN d.o.o., Pula, Šišanska cesta 189, OIB: 61265106301, koji se vodi kod Trgovačkog suda u Pazinu pod posl.br. 10 St-251/17, upisana temeljem Rješenja Trgovačkog suda u Pazinu posl.br. 10 St-251/17-25 od 29. lipnja 2017., pod brojem Z-19584/2017, </w:t>
      </w:r>
    </w:p>
    <w:p w:rsidRDefault="001F5D27" w:rsidP="001F5D27" w:rsidR="001F5D27" w:rsidRPr="00D02AD2">
      <w:pPr>
        <w:jc w:val="both"/>
      </w:pPr>
      <w:r w:rsidRPr="00D02AD2">
        <w:tab/>
        <w:t>- zabilježba Rješenja Trgovačkog suda u Pazinu, posl.br. 10 St-251/2017-83 od 19. prosinca 2017. o prodaji nekretnine u stečajnom postupku dužnika Betoven d.o.o. u stečaju, Pula, Šišanska cesta 189, OIB: 61265106301, upisana temeljem odredbe čl. 247. st. 2. Stečajnog zakona, pod brojem Z-39240/2017,</w:t>
      </w:r>
    </w:p>
    <w:p w:rsidRDefault="001F5D27" w:rsidP="001F5D27" w:rsidR="001F5D27" w:rsidRPr="00D02AD2">
      <w:pPr>
        <w:jc w:val="both"/>
      </w:pPr>
      <w:r w:rsidRPr="00D02AD2">
        <w:tab/>
        <w:t xml:space="preserve">- uknjižba prava zaloga u iznosu od 800.000,00 EUR-a u kunskoj protuvrijednosti i ostali uvjeti iz Ugovora, u korist ZAGREBAČKA BANKA D.D., OIB: 92963223473, ZAGREB, PAROMLINSKA 2, upisana na temelju Ugovora o založnom pravu od 23. svibnja 2011. godine i Punomoći 576/2011 od 26. siječnja 2011. koji se nalazi u zbirci isprava pod posl. br. Z-1170/11, </w:t>
      </w:r>
    </w:p>
    <w:p w:rsidRDefault="001F5D27" w:rsidP="001F5D27" w:rsidR="001F5D27" w:rsidRPr="00D02AD2">
      <w:pPr>
        <w:jc w:val="both"/>
      </w:pPr>
      <w:r w:rsidRPr="00D02AD2">
        <w:tab/>
        <w:t xml:space="preserve">- uknjižba ustupanja založnog prava uslijed prijenosa prava potraživanja upisanog u iznos od 800.000,00 Eur-a rješenjem posl.br. Z-5882/11 sa imena ovlaštenika Zagrebačka banka d.d., OIB: 92963223473, u korist novog ovlaštenika MARTINČIĆ BRANKA, OIB: 39464776700, LIŽNJANSKA CESTA 28, MEDULIN, upisana temeljem Ugovora o ustupu od 6. lipnja 2017. i Specijalne punomoći 523/2017 od 27. lipnja 2017., pod brojem Z-23800/2017, </w:t>
      </w:r>
    </w:p>
    <w:p w:rsidRDefault="001F5D27" w:rsidP="001F5D27" w:rsidR="001F5D27" w:rsidRPr="00D02AD2">
      <w:pPr>
        <w:jc w:val="both"/>
      </w:pPr>
      <w:r w:rsidRPr="00D02AD2">
        <w:tab/>
        <w:t>- uknjižba založnog prava radi osiguranja novčane tražbine u iznosu od 1.088.542,21 kn i ostalih uvjeta iz Rješenja, uz naznaku ovršivosti tražbine, u korist REPUBLIKA HRVATSKA, MINISTARSTVO FINANCIJA, OIB: 18683136487, upisana temeljem  Rješenja o osiguranju, posl. br. Ovr-1974/2017-2 od 27. veljače 2017. i Prijedloga za osiguranje od 22. veljače 2017., pod brojem Z-6209/2017</w:t>
      </w:r>
    </w:p>
    <w:p w:rsidRDefault="001F5D27" w:rsidP="001F5D27" w:rsidR="001F5D27" w:rsidRPr="00D02AD2">
      <w:pPr>
        <w:jc w:val="both"/>
      </w:pPr>
      <w:r w:rsidRPr="00D02AD2">
        <w:t xml:space="preserve">   </w:t>
      </w:r>
      <w:r w:rsidRPr="00D02AD2">
        <w:tab/>
        <w:t>- uknjižba založnog prava radi osiguranja novčane tražbine u iznosu od 208.400,69 kn i ostalih uvjeta iz Rješenja, uz naznaku ovršivosti tražbine, u korist MINISTARSTVO FINANCIJA - POREZNA UPRAVA, PODRUČNI URED ISTRA, PRIMORJE, LIKA, OIB: 18683136487, upisana temeljem Rješenja posl. br. Ovr-2904/2017 od 22. svibnja 2017. i Prijedloga za osiguranje Općinskog državnog odvjetništva u Puli-Pola od 26. travnja 2017., pod brojem Z-15267/2017,</w:t>
      </w:r>
    </w:p>
    <w:p w:rsidRDefault="001F5D27" w:rsidP="001F5D27" w:rsidR="001F5D27" w:rsidRPr="00D02AD2">
      <w:pPr>
        <w:jc w:val="both"/>
      </w:pPr>
      <w:r w:rsidRPr="00D02AD2">
        <w:tab/>
        <w:t>- zabilježba dosude iz točke V. ovog rješenja.</w:t>
      </w:r>
    </w:p>
    <w:p w:rsidRDefault="001F5D27" w:rsidP="001F5D27" w:rsidR="003D5323" w:rsidRPr="00D02AD2">
      <w:pPr>
        <w:jc w:val="both"/>
      </w:pPr>
      <w:r w:rsidRPr="00D02AD2">
        <w:tab/>
      </w:r>
    </w:p>
    <w:p w:rsidRDefault="003D5323" w:rsidP="001F5D27" w:rsidR="001F5D27" w:rsidRPr="00D02AD2">
      <w:pPr>
        <w:jc w:val="both"/>
      </w:pPr>
      <w:r w:rsidRPr="00D02AD2">
        <w:lastRenderedPageBreak/>
        <w:tab/>
      </w:r>
      <w:r w:rsidR="001F5D27" w:rsidRPr="00D02AD2">
        <w:t>IV.</w:t>
      </w:r>
      <w:r w:rsidR="001F5D27" w:rsidRPr="00D02AD2">
        <w:tab/>
        <w:t xml:space="preserve">Nekretnine iz točke I. izreke ovog rješenja predat će se </w:t>
      </w:r>
      <w:r w:rsidR="001F5D27" w:rsidRPr="00D02AD2">
        <w:rPr>
          <w:bCs w:val="false"/>
        </w:rPr>
        <w:t xml:space="preserve">BRANKI MARTINČIĆ iz Pule, Ližnjanska cesta 189, OIB: 39464776700,  </w:t>
      </w:r>
      <w:r w:rsidR="001F5D27" w:rsidRPr="00D02AD2">
        <w:t xml:space="preserve">nakon što uplati iznos iz točke II. izreke ovog rješenja i nakon što ovo rješenje postane pravomoćno. </w:t>
      </w:r>
    </w:p>
    <w:p w:rsidRDefault="003D5323" w:rsidP="001F5D27" w:rsidR="003D5323" w:rsidRPr="00D02AD2">
      <w:pPr>
        <w:ind w:firstLine="708"/>
        <w:jc w:val="both"/>
      </w:pPr>
    </w:p>
    <w:p w:rsidRDefault="001F5D27" w:rsidP="001F5D27" w:rsidR="00931473" w:rsidRPr="00D02AD2">
      <w:pPr>
        <w:ind w:firstLine="708"/>
        <w:jc w:val="both"/>
      </w:pPr>
      <w:r w:rsidRPr="00D02AD2">
        <w:t>V.</w:t>
      </w:r>
      <w:r w:rsidRPr="00D02AD2">
        <w:tab/>
        <w:t>Nalaže se zemljišnoknjižnom odjelu Općinskog suda u Puli – Pola, da u zemljišnoj knjizi upiše zabilježbu dosude na nekretninama iz točke I. izreke ovog rješenja.</w:t>
      </w:r>
      <w:r w:rsidR="00931473" w:rsidRPr="00D02AD2">
        <w:t xml:space="preserve">“. </w:t>
      </w:r>
    </w:p>
    <w:p w:rsidRDefault="00931473" w:rsidP="00931473" w:rsidR="00931473" w:rsidRPr="00D02AD2">
      <w:pPr>
        <w:ind w:firstLine="708"/>
        <w:jc w:val="both"/>
      </w:pPr>
    </w:p>
    <w:p w:rsidRDefault="001D029F" w:rsidP="00931473" w:rsidR="001D029F" w:rsidRPr="00D02AD2">
      <w:pPr>
        <w:ind w:firstLine="708"/>
        <w:jc w:val="both"/>
      </w:pPr>
      <w:r w:rsidRPr="00D02AD2">
        <w:t xml:space="preserve">To </w:t>
      </w:r>
      <w:r w:rsidR="001F5D27" w:rsidRPr="00D02AD2">
        <w:t>je rješenje postalo pravomoćno 12</w:t>
      </w:r>
      <w:r w:rsidRPr="00D02AD2">
        <w:t xml:space="preserve">. </w:t>
      </w:r>
      <w:r w:rsidR="001F5D27" w:rsidRPr="00D02AD2">
        <w:t>ožujka</w:t>
      </w:r>
      <w:r w:rsidRPr="00D02AD2">
        <w:t xml:space="preserve"> 2018.</w:t>
      </w:r>
    </w:p>
    <w:p w:rsidRDefault="001D029F" w:rsidP="00931473" w:rsidR="001D029F" w:rsidRPr="00D02AD2">
      <w:pPr>
        <w:ind w:firstLine="708"/>
        <w:jc w:val="both"/>
      </w:pPr>
    </w:p>
    <w:p w:rsidRDefault="00931473" w:rsidP="009C32DC" w:rsidR="00931473" w:rsidRPr="00D02AD2">
      <w:pPr>
        <w:ind w:firstLine="708"/>
        <w:jc w:val="both"/>
      </w:pPr>
      <w:r w:rsidRPr="00D02AD2">
        <w:t xml:space="preserve">Potvrdom posl.br. </w:t>
      </w:r>
      <w:r w:rsidR="009C32DC" w:rsidRPr="00D02AD2">
        <w:t>St-251/2017-107</w:t>
      </w:r>
      <w:r w:rsidRPr="00D02AD2">
        <w:t xml:space="preserve"> od </w:t>
      </w:r>
      <w:r w:rsidR="009C32DC" w:rsidRPr="00D02AD2">
        <w:t>22. ožujka 2018. utvrđeno je da je kupac Branka Martinčić iz Pule, Ližnjanska cesta 189, OIB: 39464776700, u cijelosti uplatio kupovninu sukladno rješenju ovog suda posl.br. St-251/2017-102 od 19. veljače 2018.</w:t>
      </w:r>
    </w:p>
    <w:p w:rsidRDefault="00EE646C" w:rsidP="00EE646C" w:rsidR="00EE646C" w:rsidRPr="00D02AD2">
      <w:pPr>
        <w:ind w:firstLine="708"/>
        <w:jc w:val="both"/>
      </w:pPr>
    </w:p>
    <w:p w:rsidRDefault="00EE646C" w:rsidP="00EE646C" w:rsidR="00EE646C" w:rsidRPr="00D02AD2">
      <w:pPr>
        <w:ind w:firstLine="708"/>
        <w:jc w:val="both"/>
      </w:pPr>
      <w:r w:rsidRPr="00D02AD2">
        <w:t>Odredbom čl. 248. st. 1. Stečajnog zakona (dalje: SZ) propisano je da će nakon unovčenja stvari ili prava na kojemu postoji razlučno pravo upisano u javnoj knjizi sud će iz iznosa ostvarenoga prodajom:</w:t>
      </w:r>
    </w:p>
    <w:p w:rsidRDefault="00EE646C" w:rsidP="00EE646C" w:rsidR="00EE646C" w:rsidRPr="00D02AD2">
      <w:pPr>
        <w:ind w:firstLine="708"/>
        <w:jc w:val="both"/>
      </w:pPr>
      <w:r w:rsidRPr="00D02AD2">
        <w:t>1. namiriti troškove unovčenja iz članka 254. ovoga Zakona</w:t>
      </w:r>
    </w:p>
    <w:p w:rsidRDefault="00EE646C" w:rsidP="00EE646C" w:rsidR="00EE646C" w:rsidRPr="00D02AD2">
      <w:pPr>
        <w:ind w:firstLine="708"/>
        <w:jc w:val="both"/>
      </w:pPr>
      <w:r w:rsidRPr="00D02AD2">
        <w:t>2. namiriti tražbine razlučnih vjerovnika prema redoslijedu određenom pravilima ovršnoga postupka i</w:t>
      </w:r>
    </w:p>
    <w:p w:rsidRDefault="00EE646C" w:rsidP="00EE646C" w:rsidR="00EE646C" w:rsidRPr="00D02AD2">
      <w:pPr>
        <w:ind w:firstLine="708"/>
        <w:jc w:val="both"/>
      </w:pPr>
      <w:r w:rsidRPr="00D02AD2">
        <w:t>3. preostali iznos predati stečajnom upravitelju za namirenje stečajnih vjerovnika.</w:t>
      </w:r>
    </w:p>
    <w:p w:rsidRDefault="00EE646C" w:rsidP="00EE646C" w:rsidR="00EE646C" w:rsidRPr="00D02AD2">
      <w:pPr>
        <w:ind w:firstLine="708"/>
        <w:jc w:val="both"/>
      </w:pPr>
    </w:p>
    <w:p w:rsidRDefault="00EE646C" w:rsidP="00EE646C" w:rsidR="00EE646C" w:rsidRPr="00D02AD2">
      <w:pPr>
        <w:ind w:firstLine="708"/>
        <w:jc w:val="both"/>
      </w:pPr>
      <w:r w:rsidRPr="00D02AD2">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931473" w:rsidP="00931473" w:rsidR="00931473" w:rsidRPr="00D02AD2">
      <w:pPr>
        <w:ind w:firstLine="708"/>
        <w:jc w:val="both"/>
      </w:pPr>
    </w:p>
    <w:p w:rsidRDefault="009C32DC" w:rsidP="00931473" w:rsidR="00931473" w:rsidRPr="00D02AD2">
      <w:pPr>
        <w:ind w:firstLine="708"/>
        <w:jc w:val="both"/>
      </w:pPr>
      <w:r w:rsidRPr="00D02AD2">
        <w:t>U obračunu troškova po čl. 254. SZ-a od 6</w:t>
      </w:r>
      <w:r w:rsidR="00931473" w:rsidRPr="00D02AD2">
        <w:t xml:space="preserve">. </w:t>
      </w:r>
      <w:r w:rsidRPr="00D02AD2">
        <w:t>veljače</w:t>
      </w:r>
      <w:r w:rsidR="00931473" w:rsidRPr="00D02AD2">
        <w:t xml:space="preserve"> 2018. stečajna upraviteljica je predložila da se dio iznosa kupovnine od </w:t>
      </w:r>
      <w:r w:rsidRPr="00D02AD2">
        <w:t>250.000,00 kn, koji se odnosi na troškove utvrđivanja predmeta razlučnoga prava i troškova njegova unovčenja</w:t>
      </w:r>
      <w:r w:rsidR="00931473" w:rsidRPr="00D02AD2">
        <w:rPr>
          <w:bCs w:val="false"/>
        </w:rPr>
        <w:t xml:space="preserve">, </w:t>
      </w:r>
      <w:r w:rsidRPr="00D02AD2">
        <w:rPr>
          <w:bCs w:val="false"/>
        </w:rPr>
        <w:t>izdvoji u stečajnu masu</w:t>
      </w:r>
      <w:r w:rsidR="00931473" w:rsidRPr="00D02AD2">
        <w:rPr>
          <w:bCs w:val="false"/>
        </w:rPr>
        <w:t>.</w:t>
      </w:r>
    </w:p>
    <w:p w:rsidRDefault="00F05F80" w:rsidP="00F655A3" w:rsidR="00F05F80" w:rsidRPr="00D02AD2">
      <w:pPr>
        <w:jc w:val="both"/>
        <w:rPr>
          <w:bCs w:val="false"/>
        </w:rPr>
      </w:pPr>
    </w:p>
    <w:p w:rsidRDefault="00365B8A" w:rsidP="009C32DC" w:rsidR="00931473" w:rsidRPr="00D02AD2">
      <w:pPr>
        <w:jc w:val="both"/>
        <w:rPr>
          <w:bCs w:val="false"/>
        </w:rPr>
      </w:pPr>
      <w:r w:rsidRPr="00D02AD2">
        <w:tab/>
        <w:t xml:space="preserve">Na ročištu za diobu kupovnine </w:t>
      </w:r>
      <w:r w:rsidR="00253927" w:rsidRPr="00D02AD2">
        <w:t>s</w:t>
      </w:r>
      <w:r w:rsidR="00253927" w:rsidRPr="00D02AD2">
        <w:rPr>
          <w:bCs w:val="false"/>
        </w:rPr>
        <w:t>tečajn</w:t>
      </w:r>
      <w:r w:rsidR="00931473" w:rsidRPr="00D02AD2">
        <w:rPr>
          <w:bCs w:val="false"/>
        </w:rPr>
        <w:t>a</w:t>
      </w:r>
      <w:r w:rsidR="00253927" w:rsidRPr="00D02AD2">
        <w:rPr>
          <w:bCs w:val="false"/>
        </w:rPr>
        <w:t xml:space="preserve"> upravitelj</w:t>
      </w:r>
      <w:r w:rsidR="00931473" w:rsidRPr="00D02AD2">
        <w:rPr>
          <w:bCs w:val="false"/>
        </w:rPr>
        <w:t>ica je navela da</w:t>
      </w:r>
      <w:r w:rsidR="009C32DC" w:rsidRPr="00D02AD2">
        <w:rPr>
          <w:bCs w:val="false"/>
        </w:rPr>
        <w:t xml:space="preserve"> predlaže da se u stečajnu masu iza dužnika izdvoji iznos od 250.000,00 kn koji se odnosi na troškove utvrđivanja predmeta razlučnog prava i troškova njegovog unovčenja, te da se naloži računovodstvu suda da po pravomoćnosti rješenja o namirenju taj iznos isplati na račun dužnika BETOVEN d.o.o. u stečaju Pula, Šišanska cesta 189, OIB 61265106301, br: HR4424070001100000310. Iz preostalog djela kupovnine namiren je razlučni vjerovnik Branka Martinčić i to prijebojem sa tražbinom stečajnog dužnika za isplatu kupovnine.</w:t>
      </w:r>
    </w:p>
    <w:p w:rsidRDefault="009C32DC" w:rsidP="009C32DC" w:rsidR="009C32DC" w:rsidRPr="00D02AD2">
      <w:pPr>
        <w:jc w:val="both"/>
        <w:rPr>
          <w:bCs w:val="false"/>
        </w:rPr>
      </w:pPr>
    </w:p>
    <w:p w:rsidRDefault="001D029F" w:rsidP="00EE646C" w:rsidR="00931473" w:rsidRPr="00D02AD2">
      <w:pPr>
        <w:jc w:val="both"/>
        <w:rPr>
          <w:bCs w:val="false"/>
        </w:rPr>
      </w:pPr>
      <w:r w:rsidRPr="00D02AD2">
        <w:rPr>
          <w:bCs w:val="false"/>
        </w:rPr>
        <w:tab/>
        <w:t xml:space="preserve">Dakle, </w:t>
      </w:r>
      <w:r w:rsidR="009C32DC" w:rsidRPr="00D02AD2">
        <w:rPr>
          <w:bCs w:val="false"/>
        </w:rPr>
        <w:t>Branka Martinčić iz Pule, Ližnjanska cesta 189, OIB: 39464776700</w:t>
      </w:r>
      <w:r w:rsidR="00EE646C" w:rsidRPr="00D02AD2">
        <w:rPr>
          <w:bCs w:val="false"/>
        </w:rPr>
        <w:t>, u svojstvu prvog razlučnog vjerovnika u prednosnom redu, je suklad</w:t>
      </w:r>
      <w:r w:rsidR="009C32DC" w:rsidRPr="00D02AD2">
        <w:rPr>
          <w:bCs w:val="false"/>
        </w:rPr>
        <w:t>no čl. 247. st. 7. SZ-a, izjavila</w:t>
      </w:r>
      <w:r w:rsidR="00EE646C" w:rsidRPr="00D02AD2">
        <w:rPr>
          <w:bCs w:val="false"/>
        </w:rPr>
        <w:t xml:space="preserve"> da kupuje predmetne nekretnine i da stavlja u prijeboj svoju tražbinu s protutražbinom stečajnoga dužnika po osnovi cijene u visini utvrđene vrijednosti nekretnina</w:t>
      </w:r>
      <w:r w:rsidR="003D5323" w:rsidRPr="00D02AD2">
        <w:rPr>
          <w:bCs w:val="false"/>
        </w:rPr>
        <w:t>.</w:t>
      </w:r>
      <w:r w:rsidR="009C32DC" w:rsidRPr="00D02AD2">
        <w:rPr>
          <w:bCs w:val="false"/>
        </w:rPr>
        <w:t xml:space="preserve"> </w:t>
      </w:r>
      <w:r w:rsidR="00EE646C" w:rsidRPr="00D02AD2">
        <w:rPr>
          <w:bCs w:val="false"/>
        </w:rPr>
        <w:t xml:space="preserve">Stečajna </w:t>
      </w:r>
      <w:r w:rsidR="003D5323" w:rsidRPr="00D02AD2">
        <w:rPr>
          <w:bCs w:val="false"/>
        </w:rPr>
        <w:t>u</w:t>
      </w:r>
      <w:r w:rsidR="00EE646C" w:rsidRPr="00D02AD2">
        <w:rPr>
          <w:bCs w:val="false"/>
        </w:rPr>
        <w:t xml:space="preserve">praviteljica je obračunala troškove utvrđivanja predmeta razlučnoga prava i troškova njegova unovčenja, na naknadu kojih stečajni dužnik ima pravo prema čl. 254. SZ-a, u iznosu od </w:t>
      </w:r>
      <w:r w:rsidR="009C32DC" w:rsidRPr="00D02AD2">
        <w:rPr>
          <w:bCs w:val="false"/>
        </w:rPr>
        <w:t>250.000</w:t>
      </w:r>
      <w:r w:rsidR="00EE646C" w:rsidRPr="00D02AD2">
        <w:rPr>
          <w:bCs w:val="false"/>
        </w:rPr>
        <w:t>,</w:t>
      </w:r>
      <w:r w:rsidR="009C32DC" w:rsidRPr="00D02AD2">
        <w:rPr>
          <w:bCs w:val="false"/>
        </w:rPr>
        <w:t>0</w:t>
      </w:r>
      <w:r w:rsidR="00EE646C" w:rsidRPr="00D02AD2">
        <w:rPr>
          <w:bCs w:val="false"/>
        </w:rPr>
        <w:t>0 kn te je taj iznos uplaćen na depozit suda.</w:t>
      </w:r>
    </w:p>
    <w:p w:rsidRDefault="003D5323" w:rsidP="00EE646C" w:rsidR="003D5323" w:rsidRPr="00D02AD2">
      <w:pPr>
        <w:jc w:val="both"/>
        <w:rPr>
          <w:bCs w:val="false"/>
        </w:rPr>
      </w:pPr>
    </w:p>
    <w:p w:rsidRDefault="00EE646C" w:rsidP="00EE646C" w:rsidR="00EE646C" w:rsidRPr="00D02AD2">
      <w:pPr>
        <w:jc w:val="both"/>
        <w:rPr>
          <w:bCs w:val="false"/>
        </w:rPr>
      </w:pPr>
      <w:r w:rsidRPr="00D02AD2">
        <w:rPr>
          <w:bCs w:val="false"/>
        </w:rPr>
        <w:lastRenderedPageBreak/>
        <w:tab/>
        <w:t>Tražbine po osnovi upisanih razlučnih prava nisu osporene na ročištu za diobu kupovnine. Također, nije osporen ni obračun troškova unovčenja sačinjen po stečajnom upravitelj</w:t>
      </w:r>
      <w:r w:rsidR="001629AB" w:rsidRPr="00D02AD2">
        <w:rPr>
          <w:bCs w:val="false"/>
        </w:rPr>
        <w:t>u</w:t>
      </w:r>
      <w:r w:rsidRPr="00D02AD2">
        <w:rPr>
          <w:bCs w:val="false"/>
        </w:rPr>
        <w:t>.</w:t>
      </w:r>
    </w:p>
    <w:p w:rsidRDefault="003D5323" w:rsidP="00EE646C" w:rsidR="003D5323" w:rsidRPr="00D02AD2">
      <w:pPr>
        <w:rPr>
          <w:bCs w:val="false"/>
        </w:rPr>
      </w:pPr>
    </w:p>
    <w:p w:rsidRDefault="00EE646C" w:rsidP="00EE646C" w:rsidR="0082387C" w:rsidRPr="00D02AD2">
      <w:pPr>
        <w:rPr>
          <w:bCs w:val="false"/>
        </w:rPr>
      </w:pPr>
      <w:r w:rsidRPr="00D02AD2">
        <w:rPr>
          <w:bCs w:val="false"/>
        </w:rPr>
        <w:tab/>
        <w:t>Stoga je, s obzirom na sve prethodno obrazloženo, temeljem čl. 247. st. 7., čl. 248. st. 1. SZ-a i čl. 114. st. 1. OZ-a, odlučeno kao u izreci.</w:t>
      </w:r>
    </w:p>
    <w:p w:rsidRDefault="00EE646C" w:rsidP="00EE646C" w:rsidR="00EE646C" w:rsidRPr="00D02AD2"/>
    <w:p w:rsidRDefault="00AC351F" w:rsidP="00AC351F" w:rsidR="00AC351F" w:rsidRPr="00D02AD2">
      <w:pPr>
        <w:jc w:val="center"/>
      </w:pPr>
      <w:r w:rsidRPr="00D02AD2">
        <w:t xml:space="preserve">U Pazinu, </w:t>
      </w:r>
      <w:r w:rsidR="009C32DC" w:rsidRPr="00D02AD2">
        <w:t>19</w:t>
      </w:r>
      <w:r w:rsidR="00F75FFA" w:rsidRPr="00D02AD2">
        <w:t>.</w:t>
      </w:r>
      <w:r w:rsidR="00AD2AE8" w:rsidRPr="00D02AD2">
        <w:t xml:space="preserve"> </w:t>
      </w:r>
      <w:r w:rsidR="001629AB" w:rsidRPr="00D02AD2">
        <w:t>travnja</w:t>
      </w:r>
      <w:r w:rsidR="00AD2AE8" w:rsidRPr="00D02AD2">
        <w:t xml:space="preserve"> 201</w:t>
      </w:r>
      <w:r w:rsidR="001629AB" w:rsidRPr="00D02AD2">
        <w:t>8</w:t>
      </w:r>
      <w:r w:rsidR="00AD2AE8" w:rsidRPr="00D02AD2">
        <w:t>.</w:t>
      </w:r>
    </w:p>
    <w:p w:rsidRDefault="00CC480E" w:rsidP="00AC351F" w:rsidR="00CC480E" w:rsidRPr="00D02AD2"/>
    <w:p w:rsidRDefault="00E452ED" w:rsidP="00E452ED" w:rsidR="00AC351F" w:rsidRPr="00D02AD2">
      <w:pPr>
        <w:ind w:left="4956"/>
      </w:pPr>
      <w:r w:rsidRPr="00D02AD2">
        <w:t xml:space="preserve">      </w:t>
      </w:r>
      <w:r w:rsidR="001629AB" w:rsidRPr="00D02AD2">
        <w:t xml:space="preserve">      </w:t>
      </w:r>
      <w:r w:rsidRPr="00D02AD2">
        <w:t xml:space="preserve">     </w:t>
      </w:r>
      <w:r w:rsidR="001629AB" w:rsidRPr="00D02AD2">
        <w:t xml:space="preserve">   </w:t>
      </w:r>
      <w:r w:rsidR="00AC351F" w:rsidRPr="00D02AD2">
        <w:t>Stečajni sudac</w:t>
      </w:r>
    </w:p>
    <w:p w:rsidRDefault="00AC351F" w:rsidP="00AC351F" w:rsidR="00AC351F" w:rsidRPr="00D02AD2">
      <w:pPr>
        <w:ind w:left="4956"/>
        <w:jc w:val="center"/>
      </w:pPr>
    </w:p>
    <w:p w:rsidRDefault="00E452ED" w:rsidP="00E452ED" w:rsidR="00AC351F" w:rsidRPr="00D02AD2">
      <w:pPr>
        <w:ind w:left="4956"/>
      </w:pPr>
      <w:r w:rsidRPr="00D02AD2">
        <w:t xml:space="preserve">            </w:t>
      </w:r>
      <w:r w:rsidR="001629AB" w:rsidRPr="00D02AD2">
        <w:t xml:space="preserve">      </w:t>
      </w:r>
      <w:r w:rsidRPr="00D02AD2">
        <w:t xml:space="preserve">  </w:t>
      </w:r>
      <w:r w:rsidR="00AD2AE8" w:rsidRPr="00D02AD2">
        <w:t>Ivan Dujić</w:t>
      </w:r>
      <w:r w:rsidR="00EB7B7D">
        <w:t>, v.r.</w:t>
      </w:r>
    </w:p>
    <w:p w:rsidRDefault="00CC480E" w:rsidP="00AC351F" w:rsidR="00CC480E" w:rsidRPr="00D02AD2"/>
    <w:p w:rsidRDefault="00CA4F5B" w:rsidP="00AC351F" w:rsidR="00CA4F5B" w:rsidRPr="00D02AD2"/>
    <w:p w:rsidRDefault="00CA4F5B" w:rsidP="00AC351F" w:rsidR="00CA4F5B" w:rsidRPr="00D02AD2"/>
    <w:p w:rsidRDefault="001D029F" w:rsidP="00AC351F" w:rsidR="001D029F" w:rsidRPr="00D02AD2"/>
    <w:p w:rsidRDefault="003D5323" w:rsidP="00AC351F" w:rsidR="003D5323" w:rsidRPr="00D02AD2"/>
    <w:p w:rsidRDefault="00395C21" w:rsidP="00AC351F" w:rsidR="00AC351F" w:rsidRPr="00D02AD2">
      <w:r w:rsidRPr="00D02AD2">
        <w:t>U</w:t>
      </w:r>
      <w:r w:rsidR="00AC351F" w:rsidRPr="00D02AD2">
        <w:t>PUTA O PRAVNOM LIJEKU:</w:t>
      </w:r>
    </w:p>
    <w:p w:rsidRDefault="00AC351F" w:rsidP="00AC351F" w:rsidR="00AC351F" w:rsidRPr="00D02AD2">
      <w:pPr>
        <w:jc w:val="both"/>
      </w:pPr>
      <w:r w:rsidRPr="00D02AD2">
        <w:tab/>
        <w:t xml:space="preserve">Protiv ovog rješenja pravo na žalbu imaju stranke i sve osobe koje su polagale pravo na namirenje iz kupovnine. Žalba se podnosi u roku od 8 dana od primitka otpravka rješenja, putem ovog suda u četiri primjeraka, a o žalbi odlučuje Visoki trgovački sud Republike Hrvatske. Žalba protiv rješenja o namirenju odgađa isplatu (čl. </w:t>
      </w:r>
      <w:smartTag w:element="metricconverter" w:uri="urn:schemas-microsoft-com:office:smarttags">
        <w:smartTagPr>
          <w:attr w:val="118. st" w:name="ProductID"/>
        </w:smartTagPr>
        <w:r w:rsidRPr="00D02AD2">
          <w:t>118. st</w:t>
        </w:r>
      </w:smartTag>
      <w:r w:rsidRPr="00D02AD2">
        <w:t>. 6. OZ-a).</w:t>
      </w:r>
    </w:p>
    <w:p w:rsidRDefault="00AC351F" w:rsidP="00AC351F" w:rsidR="00AC351F" w:rsidRPr="00D02AD2"/>
    <w:p w:rsidRDefault="001629AB" w:rsidP="001629AB" w:rsidR="001629AB" w:rsidRPr="00D02AD2">
      <w:pPr>
        <w:jc w:val="both"/>
      </w:pPr>
      <w:r w:rsidRPr="00D02AD2">
        <w:t>DNA:</w:t>
      </w:r>
    </w:p>
    <w:p w:rsidRDefault="001629AB" w:rsidP="001629AB" w:rsidR="001629AB" w:rsidRPr="00D02AD2">
      <w:pPr>
        <w:jc w:val="both"/>
      </w:pPr>
      <w:r w:rsidRPr="00D02AD2">
        <w:t xml:space="preserve">- </w:t>
      </w:r>
      <w:r w:rsidR="009C32DC" w:rsidRPr="00D02AD2">
        <w:t xml:space="preserve"> </w:t>
      </w:r>
      <w:r w:rsidRPr="00D02AD2">
        <w:t>e-oglasna ploča suda 8 dana</w:t>
      </w:r>
    </w:p>
    <w:p w:rsidRDefault="009C32DC" w:rsidP="009C32DC" w:rsidR="009C32DC" w:rsidRPr="00D02AD2">
      <w:pPr>
        <w:jc w:val="both"/>
      </w:pPr>
      <w:r w:rsidRPr="00D02AD2">
        <w:t>-  stečajni upravitelj Jasmina Lichtenberg, Pula, Ravenska 8</w:t>
      </w:r>
    </w:p>
    <w:p w:rsidRDefault="009C32DC" w:rsidP="009C32DC" w:rsidR="009C32DC" w:rsidRPr="00D02AD2">
      <w:pPr>
        <w:jc w:val="both"/>
      </w:pPr>
      <w:r w:rsidRPr="00D02AD2">
        <w:t>-  Branka Martinčić,  po pun. Goranu Pajiću, odvjetniku u Puli</w:t>
      </w:r>
    </w:p>
    <w:p w:rsidRDefault="009C32DC" w:rsidP="009C32DC" w:rsidR="009C32DC" w:rsidRPr="00D02AD2">
      <w:pPr>
        <w:jc w:val="both"/>
      </w:pPr>
      <w:r w:rsidRPr="00D02AD2">
        <w:t>-  Republika Hrvatska, po ŽDO Pula</w:t>
      </w:r>
    </w:p>
    <w:p w:rsidRDefault="009C32DC" w:rsidP="009C32DC" w:rsidR="009C32DC" w:rsidRPr="00D02AD2">
      <w:pPr>
        <w:jc w:val="both"/>
      </w:pPr>
    </w:p>
    <w:p w:rsidRDefault="001629AB" w:rsidP="001629AB" w:rsidR="001629AB" w:rsidRPr="00D02AD2">
      <w:pPr>
        <w:jc w:val="both"/>
      </w:pPr>
      <w:r w:rsidRPr="00D02AD2">
        <w:t xml:space="preserve">Po pravomoćnosti: </w:t>
      </w:r>
    </w:p>
    <w:p w:rsidRDefault="001629AB" w:rsidP="001629AB" w:rsidR="001629AB" w:rsidRPr="00D02AD2">
      <w:r w:rsidRPr="00D02AD2">
        <w:t>- računovodstvo ovog suda</w:t>
      </w:r>
    </w:p>
    <w:p w:rsidRDefault="001629AB" w:rsidP="001629AB" w:rsidR="001629AB" w:rsidRPr="00D02AD2"/>
    <w:p w:rsidRDefault="001629AB" w:rsidP="001629AB" w:rsidR="001629AB" w:rsidRPr="00D02AD2">
      <w:pPr>
        <w:jc w:val="both"/>
      </w:pPr>
      <w:r w:rsidRPr="00D02AD2">
        <w:t>R.</w:t>
      </w:r>
    </w:p>
    <w:p w:rsidRDefault="001629AB" w:rsidP="001629AB" w:rsidR="00D5424F" w:rsidRPr="00D02AD2">
      <w:pPr>
        <w:jc w:val="both"/>
      </w:pPr>
      <w:r w:rsidRPr="00D02AD2">
        <w:t>Kalendirati 20 dana.</w:t>
      </w:r>
    </w:p>
    <w:p w:rsidRDefault="0069479E" w:rsidR="0069479E" w:rsidRPr="00D02AD2"/>
    <w:sectPr w:rsidSect="00B16624" w:rsidR="0069479E" w:rsidRPr="00D02AD2">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32E" w:rsidR="007A732E">
      <w:r>
        <w:separator/>
      </w:r>
    </w:p>
  </w:endnote>
  <w:endnote w:id="0" w:type="continuationSeparator">
    <w:p w:rsidRDefault="007A732E" w:rsidR="007A73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32E" w:rsidR="007A732E">
      <w:r>
        <w:separator/>
      </w:r>
    </w:p>
  </w:footnote>
  <w:footnote w:id="0" w:type="continuationSeparator">
    <w:p w:rsidRDefault="007A732E" w:rsidR="007A73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9FF" w:rsidP="00B16624" w:rsidR="00EE19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19FF" w:rsidR="00EE19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9FF" w:rsidP="00B16624" w:rsidR="00EE19F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7B7D">
      <w:rPr>
        <w:rStyle w:val="Brojstranice"/>
        <w:noProof/>
      </w:rPr>
      <w:t>4</w:t>
    </w:r>
    <w:r>
      <w:rPr>
        <w:rStyle w:val="Brojstranice"/>
      </w:rPr>
      <w:fldChar w:fldCharType="end"/>
    </w:r>
  </w:p>
  <w:p w:rsidRDefault="00EE19FF" w:rsidR="00EE19FF" w:rsidRPr="0044085A">
    <w:pPr>
      <w:pStyle w:val="Zaglavlje"/>
    </w:pPr>
    <w:r>
      <w:tab/>
    </w:r>
    <w:r>
      <w:tab/>
    </w:r>
    <w:r w:rsidR="009C32DC" w:rsidRPr="009C32DC">
      <w:t>10 St-251/2017-113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5F80" w:rsidR="00F05F80">
    <w:pPr>
      <w:pStyle w:val="Zaglavlje"/>
    </w:pPr>
    <w:r>
      <w:tab/>
    </w:r>
    <w:r>
      <w:tab/>
    </w:r>
    <w:r w:rsidR="001F5D27" w:rsidRPr="001F5D27">
      <w:t>10 St-251/2017-1</w:t>
    </w:r>
    <w:r w:rsidR="001F5D27">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CA3380"/>
    <w:multiLevelType w:val="hybridMultilevel"/>
    <w:tmpl w:val="C07A892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AC351F"/>
    <w:rsid w:val="00093403"/>
    <w:rsid w:val="000A73B3"/>
    <w:rsid w:val="000B51D6"/>
    <w:rsid w:val="000C5A9D"/>
    <w:rsid w:val="000E32BF"/>
    <w:rsid w:val="000F010B"/>
    <w:rsid w:val="001318F2"/>
    <w:rsid w:val="0014358A"/>
    <w:rsid w:val="00160CD5"/>
    <w:rsid w:val="001629AB"/>
    <w:rsid w:val="001B3BB2"/>
    <w:rsid w:val="001D029F"/>
    <w:rsid w:val="001F5D27"/>
    <w:rsid w:val="00253927"/>
    <w:rsid w:val="002C05B7"/>
    <w:rsid w:val="0031661F"/>
    <w:rsid w:val="003624DA"/>
    <w:rsid w:val="00365B8A"/>
    <w:rsid w:val="003717EE"/>
    <w:rsid w:val="003833AB"/>
    <w:rsid w:val="0038347C"/>
    <w:rsid w:val="00395C21"/>
    <w:rsid w:val="003D1425"/>
    <w:rsid w:val="003D5323"/>
    <w:rsid w:val="003F08F6"/>
    <w:rsid w:val="004212C9"/>
    <w:rsid w:val="00421729"/>
    <w:rsid w:val="00433D3A"/>
    <w:rsid w:val="0044634C"/>
    <w:rsid w:val="004968E3"/>
    <w:rsid w:val="00496941"/>
    <w:rsid w:val="004B49A2"/>
    <w:rsid w:val="004C363F"/>
    <w:rsid w:val="005170B5"/>
    <w:rsid w:val="005602B8"/>
    <w:rsid w:val="005632F8"/>
    <w:rsid w:val="005C54D8"/>
    <w:rsid w:val="00600032"/>
    <w:rsid w:val="006007C0"/>
    <w:rsid w:val="006736EC"/>
    <w:rsid w:val="0069479E"/>
    <w:rsid w:val="006A7D28"/>
    <w:rsid w:val="006D0AD5"/>
    <w:rsid w:val="006D3138"/>
    <w:rsid w:val="006F519B"/>
    <w:rsid w:val="00737139"/>
    <w:rsid w:val="007A163A"/>
    <w:rsid w:val="007A732E"/>
    <w:rsid w:val="007D158C"/>
    <w:rsid w:val="007E01FD"/>
    <w:rsid w:val="00802F70"/>
    <w:rsid w:val="0082387C"/>
    <w:rsid w:val="008274E9"/>
    <w:rsid w:val="00850BF2"/>
    <w:rsid w:val="008553D1"/>
    <w:rsid w:val="00874637"/>
    <w:rsid w:val="008A0062"/>
    <w:rsid w:val="008F1D56"/>
    <w:rsid w:val="00920306"/>
    <w:rsid w:val="00931473"/>
    <w:rsid w:val="00934F10"/>
    <w:rsid w:val="00970ABE"/>
    <w:rsid w:val="00975374"/>
    <w:rsid w:val="00983268"/>
    <w:rsid w:val="009C32DC"/>
    <w:rsid w:val="009C5FA9"/>
    <w:rsid w:val="009D2B22"/>
    <w:rsid w:val="009D662D"/>
    <w:rsid w:val="00A14287"/>
    <w:rsid w:val="00A93A25"/>
    <w:rsid w:val="00A94D52"/>
    <w:rsid w:val="00AA0C95"/>
    <w:rsid w:val="00AA7352"/>
    <w:rsid w:val="00AC351F"/>
    <w:rsid w:val="00AD2AE8"/>
    <w:rsid w:val="00AE699D"/>
    <w:rsid w:val="00B12CE2"/>
    <w:rsid w:val="00B16624"/>
    <w:rsid w:val="00B26AD2"/>
    <w:rsid w:val="00B41B7C"/>
    <w:rsid w:val="00B57A18"/>
    <w:rsid w:val="00B62174"/>
    <w:rsid w:val="00B865CC"/>
    <w:rsid w:val="00B9541C"/>
    <w:rsid w:val="00BD3B76"/>
    <w:rsid w:val="00BF3919"/>
    <w:rsid w:val="00BF5DBA"/>
    <w:rsid w:val="00C80362"/>
    <w:rsid w:val="00C90D17"/>
    <w:rsid w:val="00CA4F5B"/>
    <w:rsid w:val="00CC480E"/>
    <w:rsid w:val="00D01B63"/>
    <w:rsid w:val="00D02AD2"/>
    <w:rsid w:val="00D342DC"/>
    <w:rsid w:val="00D501AC"/>
    <w:rsid w:val="00D5424F"/>
    <w:rsid w:val="00DA0977"/>
    <w:rsid w:val="00DA37DC"/>
    <w:rsid w:val="00DC3DCF"/>
    <w:rsid w:val="00DF78F4"/>
    <w:rsid w:val="00E16C7E"/>
    <w:rsid w:val="00E25DE5"/>
    <w:rsid w:val="00E452ED"/>
    <w:rsid w:val="00E5067B"/>
    <w:rsid w:val="00E61E24"/>
    <w:rsid w:val="00E67F56"/>
    <w:rsid w:val="00E72808"/>
    <w:rsid w:val="00E81BA7"/>
    <w:rsid w:val="00E905F9"/>
    <w:rsid w:val="00E9561F"/>
    <w:rsid w:val="00EB15D0"/>
    <w:rsid w:val="00EB16A9"/>
    <w:rsid w:val="00EB32ED"/>
    <w:rsid w:val="00EB7B7D"/>
    <w:rsid w:val="00EE19FF"/>
    <w:rsid w:val="00EE646C"/>
    <w:rsid w:val="00EF5334"/>
    <w:rsid w:val="00F05BB4"/>
    <w:rsid w:val="00F05F80"/>
    <w:rsid w:val="00F63C95"/>
    <w:rsid w:val="00F655A3"/>
    <w:rsid w:val="00F75FFA"/>
    <w:rsid w:val="00FB3588"/>
    <w:rsid w:val="00FD5D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5D27"/>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C351F"/>
    <w:pPr>
      <w:tabs>
        <w:tab w:pos="4536" w:val="center"/>
        <w:tab w:pos="9072" w:val="right"/>
      </w:tabs>
    </w:pPr>
  </w:style>
  <w:style w:styleId="Brojstranice" w:type="character">
    <w:name w:val="page number"/>
    <w:basedOn w:val="Zadanifontodlomka"/>
    <w:rsid w:val="00AC351F"/>
  </w:style>
  <w:style w:styleId="Reetkatablice" w:type="table">
    <w:name w:val="Table Grid"/>
    <w:basedOn w:val="Obinatablica"/>
    <w:rsid w:val="0082387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82387C"/>
    <w:rPr>
      <w:sz w:val="24"/>
      <w:szCs w:val="24"/>
    </w:rPr>
  </w:style>
  <w:style w:styleId="Podnoje" w:type="paragraph">
    <w:name w:val="footer"/>
    <w:basedOn w:val="Normal"/>
    <w:rsid w:val="0082387C"/>
    <w:pPr>
      <w:tabs>
        <w:tab w:pos="4536" w:val="center"/>
        <w:tab w:pos="9072" w:val="right"/>
      </w:tabs>
    </w:pPr>
  </w:style>
  <w:style w:styleId="Tekstrezerviranogmjesta" w:type="character">
    <w:name w:val="Placeholder Text"/>
    <w:basedOn w:val="Zadanifontodlomka"/>
    <w:uiPriority w:val="99"/>
    <w:semiHidden/>
    <w:rsid w:val="00EB7B7D"/>
    <w:rPr>
      <w:color w:val="808080"/>
      <w:bdr w:space="0" w:sz="0" w:color="auto" w:val="none"/>
      <w:shd w:fill="auto" w:color="auto" w:val="clear"/>
    </w:rPr>
  </w:style>
  <w:style w:customStyle="true" w:styleId="eSPISCCParagraphDefaultFont" w:type="character">
    <w:name w:val="eSPIS_CC_Paragraph Default Font"/>
    <w:basedOn w:val="Zadanifontodlomka"/>
    <w:rsid w:val="00EB7B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B7B7D"/>
    <w:rPr>
      <w:b/>
      <w:bdr w:space="0" w:sz="0" w:color="auto" w:val="none"/>
      <w:shd w:fill="FFFFCC" w:color="auto" w:val="clear"/>
      <w:lang w:val="hr-HR"/>
    </w:rPr>
  </w:style>
  <w:style w:customStyle="true" w:styleId="PozadinaSvijetloCrvena" w:type="character">
    <w:name w:val="Pozadina_SvijetloCrvena"/>
    <w:basedOn w:val="eSPISCCParagraphDefaultFont"/>
    <w:rsid w:val="00EB7B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B7B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zvorni_sadrzaj>
    <derivirana_varijabla naziv="DomainObject.Predmet.OstaliListFormated_1">
      <item>ZOU Marko Praljak &amp; Marin Svić</item>
      <item>ZOU Goran Pajić i Nikola Pajić</item>
    </derivirana_varijabla>
  </DomainObject.Predmet.OstaliListFormated>
  <DomainObject.Predmet.OstaliListFormatedOIB>
    <izvorni_sadrzaj>
      <item>ZOU Marko Praljak &amp; Marin Svić</item>
      <item>ZOU Goran Pajić i Nikola Pajić</item>
    </izvorni_sadrzaj>
    <derivirana_varijabla naziv="DomainObject.Predmet.OstaliListFormatedOIB_1">
      <item>ZOU Marko Praljak &amp; Marin Svić</item>
      <item>ZOU Goran Pajić i Nikola Pajić</item>
    </derivirana_varijabla>
  </DomainObject.Predmet.OstaliListFormatedOIB>
  <DomainObject.Predmet.OstaliListFormatedWithAdress>
    <izvorni_sadrzaj>
      <item>ZOU Marko Praljak &amp; Marin Svić, Radnička cesta 37b, 10000 Zagreb</item>
      <item>ZOU Goran Pajić i Nikola Pajić, Flanatička 25/II, 52100 Pula</item>
    </izvorni_sadrzaj>
    <derivirana_varijabla naziv="DomainObject.Predmet.OstaliListFormatedWithAdress_1">
      <item>ZOU Marko Praljak &amp; Marin Svić, Radnička cesta 37b, 10000 Zagreb</item>
      <item>ZOU Goran Pajić i Nikola Pajić, Flanatička 25/II, 52100 Pula</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zvorni_sadrzaj>
    <derivirana_varijabla naziv="DomainObject.Predmet.OstaliListFormatedWithAdressOIB_1">
      <item>ZOU Marko Praljak &amp; Marin Svić, Radnička cesta 37b, 10000 Zagreb</item>
      <item>ZOU Goran Pajić i Nikola Pajić, Flanatička 25/II, 52100 Pula</item>
    </derivirana_varijabla>
  </DomainObject.Predmet.OstaliListFormatedWithAdressOIB>
  <DomainObject.Predmet.OstaliListNazivFormated>
    <izvorni_sadrzaj>
      <item>ZOU Marko Praljak &amp; Marin Svić</item>
      <item>ZOU Goran Pajić i Nikola Pajić</item>
    </izvorni_sadrzaj>
    <derivirana_varijabla naziv="DomainObject.Predmet.OstaliListNazivFormated_1">
      <item>ZOU Marko Praljak &amp; Marin Svić</item>
      <item>ZOU Goran Pajić i Nikola Pajić</item>
    </derivirana_varijabla>
  </DomainObject.Predmet.OstaliListNazivFormated>
  <DomainObject.Predmet.OstaliListNazivFormatedOIB>
    <izvorni_sadrzaj>
      <item>ZOU Marko Praljak &amp; Marin Svić</item>
      <item>ZOU Goran Pajić i Nikola Pajić</item>
    </izvorni_sadrzaj>
    <derivirana_varijabla naziv="DomainObject.Predmet.OstaliListNazivFormatedOIB_1">
      <item>ZOU Marko Praljak &amp; Marin Svić</item>
      <item>ZOU Goran Pajić i Nikola 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1473</properties:Words>
  <properties:Characters>8261</properties:Characters>
  <properties:Lines>176</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2018-04-19T13:06:00Z</dcterms:created>
  <dc:creator>korisnik</dc:creator>
  <cp:lastModifiedBy>Sanja Lakošeljac</cp:lastModifiedBy>
  <cp:lastPrinted>2018-04-20T05:56:00Z</cp:lastPrinted>
  <dcterms:modified xmlns:xsi="http://www.w3.org/2001/XMLSchema-instance" xsi:type="dcterms:W3CDTF">2018-04-20T05:57:00Z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(St-251-17 rješenje o namirenju - PRIJEBOJ.docx)</vt:lpwstr>
  </prop:property>
  <prop:property name="CC_coloring" pid="4" fmtid="{D5CDD505-2E9C-101B-9397-08002B2CF9AE}">
    <vt:bool>false</vt:bool>
  </prop:property>
  <prop:property name="BrojStranica" pid="5" fmtid="{D5CDD505-2E9C-101B-9397-08002B2CF9AE}">
    <vt:i4>4</vt:i4>
  </prop:property>
</prop:Properties>
</file>