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b625" w14:paraId="badb625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 xml:space="preserve">TRGOVAČKI SUD U OSIJEKU, po sucu Dubravki Kuveždić u stečajnom predmetu predlagatelja </w:t>
      </w:r>
      <w:r w:rsidR="008F74BC">
        <w:t>A</w:t>
      </w:r>
      <w:r w:rsidR="004059DC">
        <w:t xml:space="preserve">NE TUŠEK, </w:t>
      </w:r>
      <w:proofErr w:type="spellStart"/>
      <w:r w:rsidR="004059DC">
        <w:t>vl</w:t>
      </w:r>
      <w:proofErr w:type="spellEnd"/>
      <w:r w:rsidR="004059DC">
        <w:t xml:space="preserve">. Frizerskog salona A-1 iz Zagreba, </w:t>
      </w:r>
      <w:proofErr w:type="spellStart"/>
      <w:r w:rsidR="004059DC">
        <w:t>Rudeška</w:t>
      </w:r>
      <w:proofErr w:type="spellEnd"/>
      <w:r w:rsidR="004059DC">
        <w:t xml:space="preserve"> 114</w:t>
      </w:r>
      <w:r>
        <w:t xml:space="preserve"> nad dužnikom </w:t>
      </w:r>
      <w:r w:rsidR="008F74BC">
        <w:t xml:space="preserve">obrt „A-1“ FRIZERSKI SALON </w:t>
      </w:r>
      <w:proofErr w:type="spellStart"/>
      <w:r w:rsidR="008F74BC">
        <w:t>vl</w:t>
      </w:r>
      <w:proofErr w:type="spellEnd"/>
      <w:r w:rsidR="008F74BC">
        <w:t>. Ana Tušek iz Zagreba, OIB  93166418073</w:t>
      </w:r>
      <w:r w:rsidR="0057715E">
        <w:t xml:space="preserve">, dana </w:t>
      </w:r>
      <w:r w:rsidR="008F74BC">
        <w:t>3</w:t>
      </w:r>
      <w:r w:rsidR="00A9084C">
        <w:t xml:space="preserve">. svibnja </w:t>
      </w:r>
      <w:r w:rsidR="0057715E">
        <w:t xml:space="preserve">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76943">
        <w:t xml:space="preserve">„A-1“ FRIZERSKI SALON </w:t>
      </w:r>
      <w:proofErr w:type="spellStart"/>
      <w:r w:rsidR="00E76943">
        <w:t>vl</w:t>
      </w:r>
      <w:proofErr w:type="spellEnd"/>
      <w:r w:rsidR="00E76943">
        <w:t>. Ana Tušek iz Zagreba, OIB  93166418073</w:t>
      </w:r>
      <w:r w:rsidRPr="0026285E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F74BC" w:rsidRPr="00CC4CE1">
        <w:t>27</w:t>
      </w:r>
      <w:r w:rsidR="0026285E" w:rsidRPr="0026285E">
        <w:rPr>
          <w:b/>
        </w:rPr>
        <w:t>.</w:t>
      </w:r>
      <w:r w:rsidRPr="0026285E">
        <w:rPr>
          <w:b/>
        </w:rPr>
        <w:t xml:space="preserve"> lipnja 2018. u </w:t>
      </w:r>
      <w:r w:rsidR="008F74BC">
        <w:rPr>
          <w:b/>
        </w:rPr>
        <w:t>12</w:t>
      </w:r>
      <w:r w:rsidR="009A00A8">
        <w:rPr>
          <w:b/>
        </w:rPr>
        <w:t>,</w:t>
      </w:r>
      <w:r w:rsidR="0057715E">
        <w:rPr>
          <w:b/>
        </w:rPr>
        <w:t>0</w:t>
      </w:r>
      <w:r w:rsidRPr="0026285E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26285E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Sanela </w:t>
      </w:r>
      <w:proofErr w:type="spellStart"/>
      <w:r>
        <w:t>Kučar</w:t>
      </w:r>
      <w:proofErr w:type="spellEnd"/>
      <w:r>
        <w:t xml:space="preserve"> iz Osijeka, </w:t>
      </w:r>
      <w:proofErr w:type="spellStart"/>
      <w:r>
        <w:t>J.J</w:t>
      </w:r>
      <w:proofErr w:type="spellEnd"/>
      <w:r>
        <w:t xml:space="preserve">. Strossmayera 37, OIB 97473612486.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76943" w:rsidR="00EF153B">
      <w:pPr>
        <w:pStyle w:val="Tijeloteksta"/>
      </w:pPr>
      <w:r>
        <w:tab/>
        <w:t xml:space="preserve">Predlagatelj </w:t>
      </w:r>
      <w:r w:rsidR="00A9084C">
        <w:t>je</w:t>
      </w:r>
      <w:r>
        <w:t xml:space="preserve"> podnio Trgovačkom sudu u Zagrebu dana</w:t>
      </w:r>
      <w:r w:rsidR="009A00A8">
        <w:t xml:space="preserve"> </w:t>
      </w:r>
      <w:r w:rsidR="0057715E">
        <w:t xml:space="preserve"> </w:t>
      </w:r>
      <w:r w:rsidR="00E76943">
        <w:t>8. ožujka</w:t>
      </w:r>
      <w:r>
        <w:t xml:space="preserve"> 2017. prijedlog za otvaranje stečajnog postupka nad dužnikom </w:t>
      </w:r>
      <w:r w:rsidR="00E76943">
        <w:t xml:space="preserve">„A-1“ FRIZERSKI SALON </w:t>
      </w:r>
      <w:proofErr w:type="spellStart"/>
      <w:r w:rsidR="00E76943">
        <w:t>vl</w:t>
      </w:r>
      <w:proofErr w:type="spellEnd"/>
      <w:r w:rsidR="00E76943">
        <w:t>. Ana Tušek iz Zagreba, OIB  93166418073</w:t>
      </w:r>
      <w:r w:rsidR="00E76943">
        <w:t>. U prijedlogu navodi  da ima dug prema Ministarstvu financija Poreznoj upravi u iznosu od 98.692,79 kn sa stanjem na dan 25. srpnja 2016., te da u Oče</w:t>
      </w:r>
      <w:r>
        <w:t xml:space="preserve">vidniku redoslijeda osnova za plaćanje </w:t>
      </w:r>
      <w:r w:rsidR="00E76943">
        <w:t xml:space="preserve">FINE od 25.7.2016. ima zablokiran računa u </w:t>
      </w:r>
      <w:r w:rsidR="00E76943">
        <w:lastRenderedPageBreak/>
        <w:t>iznosu od 83.</w:t>
      </w:r>
      <w:r w:rsidR="00914904">
        <w:t xml:space="preserve">082,06 kn. Predlagatelj je uz prijedlog dostavio i </w:t>
      </w:r>
      <w:proofErr w:type="spellStart"/>
      <w:r w:rsidR="00914904">
        <w:t>prokazni</w:t>
      </w:r>
      <w:proofErr w:type="spellEnd"/>
      <w:r w:rsidR="00914904">
        <w:t xml:space="preserve"> popis imovine ovjeren po javnom bilježniku iz kojeg slijedi da nema nekretnina, pokretnina, novčanih niti nenovčanih tražbina.  Predlaže pokretanje stečajnog postupka. </w:t>
      </w:r>
      <w:r w:rsidR="00340481">
        <w:t xml:space="preserve">Kod dužnika su ostvareni stečajni razlozi iz odredbe članka 5. i 6. stav 1. Stečajnog zakona (Narodne novine 71/15 i 104/17, dalje SZ-a) - nesposobnost za plaćanje. 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>S</w:t>
      </w:r>
      <w:r w:rsidR="00340481">
        <w:t xml:space="preserve">ud je u skladu s odredbom članka </w:t>
      </w:r>
      <w:r>
        <w:t>115. S</w:t>
      </w:r>
      <w:r w:rsidR="00340481">
        <w:t>Z-a</w:t>
      </w:r>
      <w:r>
        <w:t xml:space="preserve"> </w:t>
      </w:r>
      <w:r w:rsidR="00340481">
        <w:t xml:space="preserve"> donio rješenje o pokretanju prethodnog postupka </w:t>
      </w:r>
      <w:r>
        <w:t xml:space="preserve">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 xml:space="preserve">Također, temeljem članka 115. stav 2. citiranog Zakona imenovana je privremena stečajna upraviteljica Sanela </w:t>
      </w:r>
      <w:proofErr w:type="spellStart"/>
      <w:r>
        <w:t>Kučar</w:t>
      </w:r>
      <w:proofErr w:type="spellEnd"/>
      <w:r>
        <w:t xml:space="preserve"> iz Osijeka, </w:t>
      </w:r>
      <w:proofErr w:type="spellStart"/>
      <w:r>
        <w:t>J.J</w:t>
      </w:r>
      <w:proofErr w:type="spellEnd"/>
      <w:r>
        <w:t>. Strossmayera 37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14904">
        <w:t>4.</w:t>
      </w:r>
      <w:r w:rsidR="00340481">
        <w:t xml:space="preserve"> </w:t>
      </w:r>
      <w:r w:rsidR="00A9084C">
        <w:t>svibnja</w:t>
      </w:r>
      <w:r>
        <w:t xml:space="preserve">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EF153B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bookmarkStart w:name="_GoBack" w:id="0"/>
      <w:bookmarkEnd w:id="0"/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Sect="00CC4CE1" w:rsidR="002D5985">
      <w:headerReference w:type="even" r:id="rId11"/>
      <w:headerReference w:type="defaul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64E" w:rsidR="004C064E">
      <w:r>
        <w:separator/>
      </w:r>
    </w:p>
  </w:endnote>
  <w:endnote w:id="0" w:type="continuationSeparator">
    <w:p w:rsidRDefault="004C064E" w:rsidR="004C0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64E" w:rsidR="004C064E">
      <w:r>
        <w:separator/>
      </w:r>
    </w:p>
  </w:footnote>
  <w:footnote w:id="0" w:type="continuationSeparator">
    <w:p w:rsidRDefault="004C064E" w:rsidR="004C0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4059DC">
      <w:t>63</w:t>
    </w:r>
    <w:r w:rsidR="00935EEC">
      <w:t>/17-</w:t>
    </w:r>
    <w:r w:rsidR="004059DC">
      <w:t>7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4DB7"/>
    <w:rsid w:val="001E75FC"/>
    <w:rsid w:val="002029E7"/>
    <w:rsid w:val="002142C7"/>
    <w:rsid w:val="00214478"/>
    <w:rsid w:val="00223C8E"/>
    <w:rsid w:val="0026285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0481"/>
    <w:rsid w:val="00345815"/>
    <w:rsid w:val="00347D31"/>
    <w:rsid w:val="00355B9E"/>
    <w:rsid w:val="00364A14"/>
    <w:rsid w:val="00366021"/>
    <w:rsid w:val="00377AF1"/>
    <w:rsid w:val="00386AD3"/>
    <w:rsid w:val="003B010B"/>
    <w:rsid w:val="003E08E5"/>
    <w:rsid w:val="003E147C"/>
    <w:rsid w:val="003E3A0B"/>
    <w:rsid w:val="004011EC"/>
    <w:rsid w:val="004059DC"/>
    <w:rsid w:val="00447FD2"/>
    <w:rsid w:val="004806AD"/>
    <w:rsid w:val="004952D7"/>
    <w:rsid w:val="00497410"/>
    <w:rsid w:val="004B741D"/>
    <w:rsid w:val="004C064E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7715E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66F4C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8F74BC"/>
    <w:rsid w:val="009001D6"/>
    <w:rsid w:val="00906032"/>
    <w:rsid w:val="00914904"/>
    <w:rsid w:val="00926DED"/>
    <w:rsid w:val="00935547"/>
    <w:rsid w:val="00935EEC"/>
    <w:rsid w:val="009505E8"/>
    <w:rsid w:val="00951A3C"/>
    <w:rsid w:val="00965A37"/>
    <w:rsid w:val="00994095"/>
    <w:rsid w:val="0099715B"/>
    <w:rsid w:val="009A00A8"/>
    <w:rsid w:val="009B0969"/>
    <w:rsid w:val="009C13EB"/>
    <w:rsid w:val="009E6BE0"/>
    <w:rsid w:val="009F08A1"/>
    <w:rsid w:val="00A0258F"/>
    <w:rsid w:val="00A025E8"/>
    <w:rsid w:val="00A07AC6"/>
    <w:rsid w:val="00A15670"/>
    <w:rsid w:val="00A23173"/>
    <w:rsid w:val="00A26E0B"/>
    <w:rsid w:val="00A32019"/>
    <w:rsid w:val="00A402F9"/>
    <w:rsid w:val="00A47666"/>
    <w:rsid w:val="00A70765"/>
    <w:rsid w:val="00A7617B"/>
    <w:rsid w:val="00A87884"/>
    <w:rsid w:val="00A9084C"/>
    <w:rsid w:val="00AB56F9"/>
    <w:rsid w:val="00AF0E4E"/>
    <w:rsid w:val="00AF3F85"/>
    <w:rsid w:val="00B00E84"/>
    <w:rsid w:val="00B32D98"/>
    <w:rsid w:val="00B67602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C4CE1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76943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91F8E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9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59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59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9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59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59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St-1263/2017-7</izvorni_sadrzaj>
    <derivirana_varijabla naziv="DomainObject.Oznaka_1">St-1263/2017-7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Ana Tušek</izvorni_sadrzaj>
    <derivirana_varijabla naziv="DomainObject.Predmet.ProtustrankaFormated_1">  Ana Tušek</derivirana_varijabla>
  </DomainObject.Predmet.ProtustrankaFormated>
  <DomainObject.Predmet.ProtustrankaFormatedOIB>
    <izvorni_sadrzaj>  Ana Tušek, OIB 93166418073</izvorni_sadrzaj>
    <derivirana_varijabla naziv="DomainObject.Predmet.ProtustrankaFormatedOIB_1">  Ana Tušek, OIB 93166418073</derivirana_varijabla>
  </DomainObject.Predmet.ProtustrankaFormatedOIB>
  <DomainObject.Predmet.ProtustrankaFormatedWithAdress>
    <izvorni_sadrzaj> Ana Tušek, Drage Švajcara 7, 10290 Zaprešić</izvorni_sadrzaj>
    <derivirana_varijabla naziv="DomainObject.Predmet.ProtustrankaFormatedWithAdress_1"> Ana Tušek, Drage Švajcara 7, 10290 Zaprešić</derivirana_varijabla>
  </DomainObject.Predmet.ProtustrankaFormatedWithAdress>
  <DomainObject.Predmet.ProtustrankaFormatedWithAdressOIB>
    <izvorni_sadrzaj> Ana Tušek, OIB 93166418073, Drage Švajcara 7, 10290 Zaprešić</izvorni_sadrzaj>
    <derivirana_varijabla naziv="DomainObject.Predmet.ProtustrankaFormatedWithAdressOIB_1"> Ana Tušek, OIB 93166418073, Drage Švajcara 7, 10290 Zaprešić</derivirana_varijabla>
  </DomainObject.Predmet.ProtustrankaFormatedWithAdressOIB>
  <DomainObject.Predmet.ProtustrankaWithAdress>
    <izvorni_sadrzaj>Ana Tušek Drage Švajcara 7, 10290 Zaprešić</izvorni_sadrzaj>
    <derivirana_varijabla naziv="DomainObject.Predmet.ProtustrankaWithAdress_1">Ana Tušek Drage Švajcara 7, 10290 Zaprešić</derivirana_varijabla>
  </DomainObject.Predmet.ProtustrankaWithAdress>
  <DomainObject.Predmet.ProtustrankaWithAdressOIB>
    <izvorni_sadrzaj>Ana Tušek, OIB 93166418073, Drage Švajcara 7, 10290 Zaprešić</izvorni_sadrzaj>
    <derivirana_varijabla naziv="DomainObject.Predmet.ProtustrankaWithAdressOIB_1">Ana Tušek, OIB 93166418073, Drage Švajcara 7, 10290 Zaprešić</derivirana_varijabla>
  </DomainObject.Predmet.ProtustrankaWithAdressOIB>
  <DomainObject.Predmet.ProtustrankaNazivFormated>
    <izvorni_sadrzaj>Ana Tušek</izvorni_sadrzaj>
    <derivirana_varijabla naziv="DomainObject.Predmet.ProtustrankaNazivFormated_1">Ana Tušek</derivirana_varijabla>
  </DomainObject.Predmet.ProtustrankaNazivFormated>
  <DomainObject.Predmet.ProtustrankaNazivFormatedOIB>
    <izvorni_sadrzaj>Ana Tušek, OIB 93166418073</izvorni_sadrzaj>
    <derivirana_varijabla naziv="DomainObject.Predmet.ProtustrankaNazivFormatedOIB_1">Ana Tušek, OIB 93166418073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Tušek</izvorni_sadrzaj>
    <derivirana_varijabla naziv="DomainObject.Predmet.StrankaFormated_1">  Ana Tušek</derivirana_varijabla>
  </DomainObject.Predmet.StrankaFormated>
  <DomainObject.Predmet.StrankaFormatedOIB>
    <izvorni_sadrzaj>  Ana Tušek, OIB 93166418073</izvorni_sadrzaj>
    <derivirana_varijabla naziv="DomainObject.Predmet.StrankaFormatedOIB_1">  Ana Tušek, OIB 93166418073</derivirana_varijabla>
  </DomainObject.Predmet.StrankaFormatedOIB>
  <DomainObject.Predmet.StrankaFormatedWithAdress>
    <izvorni_sadrzaj> Ana Tušek, Drage Švajcara 7, 10290 Zaprešić</izvorni_sadrzaj>
    <derivirana_varijabla naziv="DomainObject.Predmet.StrankaFormatedWithAdress_1"> Ana Tušek, Drage Švajcara 7, 10290 Zaprešić</derivirana_varijabla>
  </DomainObject.Predmet.StrankaFormatedWithAdress>
  <DomainObject.Predmet.StrankaFormatedWithAdressOIB>
    <izvorni_sadrzaj> Ana Tušek, OIB 93166418073, Drage Švajcara 7, 10290 Zaprešić</izvorni_sadrzaj>
    <derivirana_varijabla naziv="DomainObject.Predmet.StrankaFormatedWithAdressOIB_1"> Ana Tušek, OIB 93166418073, Drage Švajcara 7, 10290 Zaprešić</derivirana_varijabla>
  </DomainObject.Predmet.StrankaFormatedWithAdressOIB>
  <DomainObject.Predmet.StrankaWithAdress>
    <izvorni_sadrzaj>Ana Tušek Drage Švajcara 7,10290 Zaprešić</izvorni_sadrzaj>
    <derivirana_varijabla naziv="DomainObject.Predmet.StrankaWithAdress_1">Ana Tušek Drage Švajcara 7,10290 Zaprešić</derivirana_varijabla>
  </DomainObject.Predmet.StrankaWithAdress>
  <DomainObject.Predmet.StrankaWithAdressOIB>
    <izvorni_sadrzaj>Ana Tušek, OIB 93166418073, Drage Švajcara 7,10290 Zaprešić</izvorni_sadrzaj>
    <derivirana_varijabla naziv="DomainObject.Predmet.StrankaWithAdressOIB_1">Ana Tušek, OIB 93166418073, Drage Švajcara 7,10290 Zaprešić</derivirana_varijabla>
  </DomainObject.Predmet.StrankaWithAdressOIB>
  <DomainObject.Predmet.StrankaNazivFormated>
    <izvorni_sadrzaj>Ana Tušek</izvorni_sadrzaj>
    <derivirana_varijabla naziv="DomainObject.Predmet.StrankaNazivFormated_1">Ana Tušek</derivirana_varijabla>
  </DomainObject.Predmet.StrankaNazivFormated>
  <DomainObject.Predmet.StrankaNazivFormatedOIB>
    <izvorni_sadrzaj>Ana Tušek, OIB 93166418073</izvorni_sadrzaj>
    <derivirana_varijabla naziv="DomainObject.Predmet.StrankaNazivFormatedOIB_1">Ana Tušek, OIB 93166418073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Ana Tušek</item>
    </izvorni_sadrzaj>
    <derivirana_varijabla naziv="DomainObject.Predmet.StrankaListFormated_1">
      <item>Ana Tušek</item>
    </derivirana_varijabla>
  </DomainObject.Predmet.StrankaListFormated>
  <DomainObject.Predmet.StrankaListFormatedOIB>
    <izvorni_sadrzaj>
      <item>Ana Tušek, OIB 93166418073</item>
    </izvorni_sadrzaj>
    <derivirana_varijabla naziv="DomainObject.Predmet.StrankaListFormatedOIB_1">
      <item>Ana Tušek, OIB 93166418073</item>
    </derivirana_varijabla>
  </DomainObject.Predmet.StrankaListFormatedOIB>
  <DomainObject.Predmet.StrankaListFormatedWithAdress>
    <izvorni_sadrzaj>
      <item>Ana Tušek, Drage Švajcara 7, 10290 Zaprešić</item>
    </izvorni_sadrzaj>
    <derivirana_varijabla naziv="DomainObject.Predmet.StrankaListFormatedWithAdress_1">
      <item>Ana Tušek, Drage Švajcara 7, 10290 Zaprešić</item>
    </derivirana_varijabla>
  </DomainObject.Predmet.StrankaListFormatedWithAdress>
  <DomainObject.Predmet.StrankaListFormatedWithAdressOIB>
    <izvorni_sadrzaj>
      <item>Ana Tušek, OIB 93166418073, Drage Švajcara 7, 10290 Zaprešić</item>
    </izvorni_sadrzaj>
    <derivirana_varijabla naziv="DomainObject.Predmet.StrankaListFormatedWithAdressOIB_1">
      <item>Ana Tušek, OIB 93166418073, Drage Švajcara 7, 10290 Zaprešić</item>
    </derivirana_varijabla>
  </DomainObject.Predmet.StrankaListFormatedWithAdressOIB>
  <DomainObject.Predmet.StrankaListNazivFormated>
    <izvorni_sadrzaj>
      <item>Ana Tušek</item>
    </izvorni_sadrzaj>
    <derivirana_varijabla naziv="DomainObject.Predmet.StrankaListNazivFormated_1">
      <item>Ana Tušek</item>
    </derivirana_varijabla>
  </DomainObject.Predmet.StrankaListNazivFormated>
  <DomainObject.Predmet.StrankaListNazivFormatedOIB>
    <izvorni_sadrzaj>
      <item>Ana Tušek, OIB 93166418073</item>
    </izvorni_sadrzaj>
    <derivirana_varijabla naziv="DomainObject.Predmet.StrankaListNazivFormatedOIB_1">
      <item>Ana Tušek, OIB 93166418073</item>
    </derivirana_varijabla>
  </DomainObject.Predmet.StrankaListNazivFormatedOIB>
  <DomainObject.Predmet.ProtuStrankaListFormated>
    <izvorni_sadrzaj>
      <item>Ana Tušek</item>
    </izvorni_sadrzaj>
    <derivirana_varijabla naziv="DomainObject.Predmet.ProtuStrankaListFormated_1">
      <item>Ana Tušek</item>
    </derivirana_varijabla>
  </DomainObject.Predmet.ProtuStrankaListFormated>
  <DomainObject.Predmet.ProtuStrankaListFormatedOIB>
    <izvorni_sadrzaj>
      <item>Ana Tušek, OIB 93166418073</item>
    </izvorni_sadrzaj>
    <derivirana_varijabla naziv="DomainObject.Predmet.ProtuStrankaListFormatedOIB_1">
      <item>Ana Tušek, OIB 93166418073</item>
    </derivirana_varijabla>
  </DomainObject.Predmet.ProtuStrankaListFormatedOIB>
  <DomainObject.Predmet.ProtuStrankaListFormatedWithAdress>
    <izvorni_sadrzaj>
      <item>Ana Tušek, Drage Švajcara 7, 10290 Zaprešić</item>
    </izvorni_sadrzaj>
    <derivirana_varijabla naziv="DomainObject.Predmet.ProtuStrankaListFormatedWithAdress_1">
      <item>Ana Tušek, Drage Švajcara 7, 10290 Zaprešić</item>
    </derivirana_varijabla>
  </DomainObject.Predmet.ProtuStrankaListFormatedWithAdress>
  <DomainObject.Predmet.ProtuStrankaListFormatedWithAdressOIB>
    <izvorni_sadrzaj>
      <item>Ana Tušek, OIB 93166418073, Drage Švajcara 7, 10290 Zaprešić</item>
    </izvorni_sadrzaj>
    <derivirana_varijabla naziv="DomainObject.Predmet.ProtuStrankaListFormatedWithAdressOIB_1">
      <item>Ana Tušek, OIB 93166418073, Drage Švajcara 7, 10290 Zaprešić</item>
    </derivirana_varijabla>
  </DomainObject.Predmet.ProtuStrankaListFormatedWithAdressOIB>
  <DomainObject.Predmet.ProtuStrankaListNazivFormated>
    <izvorni_sadrzaj>
      <item>Ana Tušek</item>
    </izvorni_sadrzaj>
    <derivirana_varijabla naziv="DomainObject.Predmet.ProtuStrankaListNazivFormated_1">
      <item>Ana Tušek</item>
    </derivirana_varijabla>
  </DomainObject.Predmet.ProtuStrankaListNazivFormated>
  <DomainObject.Predmet.ProtuStrankaListNazivFormatedOIB>
    <izvorni_sadrzaj>
      <item>Ana Tušek, OIB 93166418073</item>
    </izvorni_sadrzaj>
    <derivirana_varijabla naziv="DomainObject.Predmet.ProtuStrankaListNazivFormatedOIB_1">
      <item>Ana Tušek, OIB 93166418073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St-1263/2017-7</izvorni_sadrzaj>
    <derivirana_varijabla naziv="DomainObject.PoslovniBrojDokumenta_1">St-1263/2017-7</derivirana_varijabla>
  </DomainObject.PoslovniBrojDokumenta>
  <DomainObject.Predmet.StrankaIDrugi>
    <izvorni_sadrzaj>Ana Tušek</izvorni_sadrzaj>
    <derivirana_varijabla naziv="DomainObject.Predmet.StrankaIDrugi_1">Ana Tušek</derivirana_varijabla>
  </DomainObject.Predmet.StrankaIDrugi>
  <DomainObject.Predmet.ProtustrankaIDrugi>
    <izvorni_sadrzaj>Ana Tušek</izvorni_sadrzaj>
    <derivirana_varijabla naziv="DomainObject.Predmet.ProtustrankaIDrugi_1">Ana Tušek</derivirana_varijabla>
  </DomainObject.Predmet.ProtustrankaIDrugi>
  <DomainObject.Predmet.StrankaIDrugiAdressOIB>
    <izvorni_sadrzaj>Ana Tušek, OIB 93166418073, Drage Švajcara 7, 10290 Zaprešić</izvorni_sadrzaj>
    <derivirana_varijabla naziv="DomainObject.Predmet.StrankaIDrugiAdressOIB_1">Ana Tušek, OIB 93166418073, Drage Švajcara 7, 10290 Zaprešić</derivirana_varijabla>
  </DomainObject.Predmet.StrankaIDrugiAdressOIB>
  <DomainObject.Predmet.ProtustrankaIDrugiAdressOIB>
    <izvorni_sadrzaj>Ana Tušek, OIB 93166418073, Drage Švajcara 7, 10290 Zaprešić</izvorni_sadrzaj>
    <derivirana_varijabla naziv="DomainObject.Predmet.ProtustrankaIDrugiAdressOIB_1">Ana Tušek, OIB 93166418073, Drage Švajcara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Tušek</item>
      <item>Ana Tušek</item>
    </izvorni_sadrzaj>
    <derivirana_varijabla naziv="DomainObject.Predmet.SudioniciListNaziv_1">
      <item>Ana Tušek</item>
      <item>Ana Tušek</item>
    </derivirana_varijabla>
  </DomainObject.Predmet.SudioniciListNaziv>
  <DomainObject.Predmet.SudioniciListAdressOIB>
    <izvorni_sadrzaj>
      <item>Ana Tušek, OIB 93166418073, Drage Švajcara 7,10290 Zaprešić</item>
      <item>Ana Tušek, OIB 93166418073, Drage Švajcara 7,10290 Zaprešić</item>
    </izvorni_sadrzaj>
    <derivirana_varijabla naziv="DomainObject.Predmet.SudioniciListAdressOIB_1">
      <item>Ana Tušek, OIB 93166418073, Drage Švajcara 7,10290 Zaprešić</item>
      <item>Ana Tušek, OIB 93166418073, Drage Švajcara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93166418073</item>
      <item>, OIB 93166418073</item>
    </izvorni_sadrzaj>
    <derivirana_varijabla naziv="DomainObject.Predmet.SudioniciListNazivOIB_1">
      <item>, OIB 93166418073</item>
      <item>, OIB 93166418073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48363-240D-4E20-A0C7-B189D5BBE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2463</properties:Characters>
  <properties:Lines>77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2018-04-23T07:07:00Z</dcterms:created>
  <dc:creator>hermanj</dc:creator>
  <cp:lastModifiedBy>Darija Miličević</cp:lastModifiedBy>
  <cp:lastPrinted>2018-05-04T09:42:00Z</cp:lastPrinted>
  <dcterms:modified xmlns:xsi="http://www.w3.org/2001/XMLSchema-instance" xsi:type="dcterms:W3CDTF">2018-05-04T09:44:00Z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St-1263/2017-7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