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71593" w14:paraId="ca71593" w:rsidRDefault="00847CB4" w:rsidP="00847CB4" w:rsidR="00847CB4">
      <w:pPr>
        <w:jc w:val="right"/>
        <w15:collapsed w:val="false"/>
      </w:pPr>
      <w:r>
        <w:t>Broj: 6 St-</w:t>
      </w:r>
      <w:r w:rsidR="002B33D4">
        <w:t>1195/18-3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FINA RC Osijek za otvaranje stečajnog postupka nad dužnikom: </w:t>
      </w:r>
      <w:r w:rsidR="002B33D4">
        <w:rPr>
          <w:b/>
        </w:rPr>
        <w:t>VINKOVAČKI TAXI j.d.o.o. Vinkovci, H. V. Hrvatinića 89, OIB: 01426515927, MBS: 030180303</w:t>
      </w:r>
      <w:r>
        <w:t xml:space="preserve">, dana </w:t>
      </w:r>
      <w:r w:rsidR="002B33D4">
        <w:t>17</w:t>
      </w:r>
      <w:r w:rsidR="001E3445">
        <w:t>. listopada</w:t>
      </w:r>
      <w:r>
        <w:t xml:space="preserve"> 2018. g.,  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2B33D4">
        <w:t>Vladimir Minovski, Zagreb, Ulica Frana Folnegovića 6/B, OIB: 27439672694</w:t>
      </w:r>
      <w:r>
        <w:t xml:space="preserve">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2B33D4">
        <w:rPr>
          <w:b/>
        </w:rPr>
        <w:t>1195</w:t>
      </w:r>
      <w:r>
        <w:rPr>
          <w:b/>
        </w:rPr>
        <w:t>-18</w:t>
      </w:r>
      <w:r>
        <w:t xml:space="preserve"> koji se vodi kod Hrvatske poštanske banke d.d. za stečajnog dužnika </w:t>
      </w:r>
      <w:r w:rsidR="002B33D4">
        <w:rPr>
          <w:b/>
        </w:rPr>
        <w:t>VINKOVAČKI TAXI j.d.o.o. Vinkovci, H. V. Hrvatinića 89, OIB: 01426515927, MBS: 030180303</w:t>
      </w:r>
      <w:r w:rsidR="002B33D4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2B33D4">
        <w:t xml:space="preserve">Vladimir Minovski, Zagreb, Ulica Frana Folnegovića 6/B, OIB: 27439672694 </w:t>
      </w:r>
      <w:r w:rsidR="00067947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2B33D4">
        <w:t>Vladimir Minovski, Zagreb, Ulica Frana Folnegovića 6/B, OIB: 27439672694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2B33D4">
        <w:t xml:space="preserve">Vladimir Minovski, Zagreb, Ulica Frana Folnegovića 6/B, OIB: 27439672694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tab/>
      </w:r>
    </w:p>
    <w:p w:rsidRDefault="002B33D4" w:rsidP="002B33D4" w:rsidR="002B33D4">
      <w:pPr>
        <w:jc w:val="right"/>
      </w:pPr>
      <w:r>
        <w:t>Broj: 6 St-1195/18-3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(prokazni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z.z. dužnika </w:t>
      </w:r>
      <w:r w:rsidR="002B33D4">
        <w:t>Vladimir Minovski, Zagreb, Ulica Frana Folnegovića 6/B, OIB: 27439672694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2B33D4">
        <w:t>17</w:t>
      </w:r>
      <w:r w:rsidR="001E3445">
        <w:t>. listopada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067947">
      <w:pPr>
        <w:numPr>
          <w:ilvl w:val="0"/>
          <w:numId w:val="11"/>
        </w:numPr>
        <w:jc w:val="both"/>
      </w:pPr>
      <w:r>
        <w:t xml:space="preserve">z.z. dužnika </w:t>
      </w:r>
      <w:r w:rsidR="002B33D4">
        <w:t>Vladimir Minovski, Zagreb, Ulica Frana Folnegovića 6/B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2B33D4">
        <w:t>23</w:t>
      </w:r>
      <w:r w:rsidR="001E3445">
        <w:t>.11.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396" w:rsidR="00610396">
      <w:r>
        <w:separator/>
      </w:r>
    </w:p>
  </w:endnote>
  <w:endnote w:id="0" w:type="continuationSeparator">
    <w:p w:rsidRDefault="00610396" w:rsidR="00610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396" w:rsidR="00610396">
      <w:r>
        <w:separator/>
      </w:r>
    </w:p>
  </w:footnote>
  <w:footnote w:id="0" w:type="continuationSeparator">
    <w:p w:rsidRDefault="00610396" w:rsidR="006103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32539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32539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5624C"/>
    <w:rsid w:val="005B403D"/>
    <w:rsid w:val="005E5D90"/>
    <w:rsid w:val="00607E75"/>
    <w:rsid w:val="00610396"/>
    <w:rsid w:val="006139EC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25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25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5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5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5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25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25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5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5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5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St-1195/2018</izvorni_sadrzaj>
    <derivirana_varijabla naziv="DomainObject.Predmet.OznakaBroj_1">St-1195/2018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VINKOVAČKI TAXI jednostavno društvo s ograničenom odgovornošću za auto-taksi prijevoz i usluge</izvorni_sadrzaj>
    <derivirana_varijabla naziv="DomainObject.Predmet.ProtustrankaFormated_1">  VINKOVAČKI TAXI jednostavno društvo s ograničenom odgovornošću za auto-taksi prijevoz i usluge</derivirana_varijabla>
  </DomainObject.Predmet.ProtustrankaFormated>
  <DomainObject.Predmet.ProtustrankaFormatedOIB>
    <izvorni_sadrzaj>  VINKOVAČKI TAXI jednostavno društvo s ograničenom odgovornošću za auto-taksi prijevoz i usluge, OIB 01426515927</izvorni_sadrzaj>
    <derivirana_varijabla naziv="DomainObject.Predmet.ProtustrankaFormatedOIB_1">  VINKOVAČKI TAXI jednostavno društvo s ograničenom odgovornošću za auto-taksi prijevoz i usluge, OIB 01426515927</derivirana_varijabla>
  </DomainObject.Predmet.ProtustrankaFormatedOIB>
  <DomainObject.Predmet.ProtustrankaFormatedWithAdress>
    <izvorni_sadrzaj> VINKOVAČKI TAXI jednostavno društvo s ograničenom odgovornošću za auto-taksi prijevoz i usluge, H.V.Hrvatinića 89, 32100 Vinkovci</izvorni_sadrzaj>
    <derivirana_varijabla naziv="DomainObject.Predmet.ProtustrankaFormatedWithAdress_1"> VINKOVAČKI TAXI jednostavno društvo s ograničenom odgovornošću za auto-taksi prijevoz i usluge, H.V.Hrvatinića 89, 32100 Vinkovci</derivirana_varijabla>
  </DomainObject.Predmet.ProtustrankaFormatedWithAdress>
  <DomainObject.Predmet.ProtustrankaFormatedWithAdressOIB>
    <izvorni_sadrzaj> VINKOVAČKI TAXI jednostavno društvo s ograničenom odgovornošću za auto-taksi prijevoz i usluge, OIB 01426515927, H.V.Hrvatinića 89, 32100 Vinkovci</izvorni_sadrzaj>
    <derivirana_varijabla naziv="DomainObject.Predmet.ProtustrankaFormatedWithAdressOIB_1"> VINKOVAČKI TAXI jednostavno društvo s ograničenom odgovornošću za auto-taksi prijevoz i usluge, OIB 01426515927, H.V.Hrvatinića 89, 32100 Vinkovci</derivirana_varijabla>
  </DomainObject.Predmet.ProtustrankaFormatedWithAdressOIB>
  <DomainObject.Predmet.ProtustrankaWithAdress>
    <izvorni_sadrzaj>VINKOVAČKI TAXI jednostavno društvo s ograničenom odgovornošću za auto-taksi prijevoz i usluge H.V.Hrvatinića 89, 32100 Vinkovci</izvorni_sadrzaj>
    <derivirana_varijabla naziv="DomainObject.Predmet.ProtustrankaWithAdress_1">VINKOVAČKI TAXI jednostavno društvo s ograničenom odgovornošću za auto-taksi prijevoz i usluge H.V.Hrvatinića 89, 32100 Vinkovci</derivirana_varijabla>
  </DomainObject.Predmet.ProtustrankaWithAdress>
  <DomainObject.Predmet.ProtustrankaWithAdressOIB>
    <izvorni_sadrzaj>VINKOVAČKI TAXI jednostavno društvo s ograničenom odgovornošću za auto-taksi prijevoz i usluge, OIB 01426515927, H.V.Hrvatinića 89, 32100 Vinkovci</izvorni_sadrzaj>
    <derivirana_varijabla naziv="DomainObject.Predmet.ProtustrankaWithAdressOIB_1">VINKOVAČKI TAXI jednostavno društvo s ograničenom odgovornošću za auto-taksi prijevoz i usluge, OIB 01426515927, H.V.Hrvatinića 89, 32100 Vinkovci</derivirana_varijabla>
  </DomainObject.Predmet.ProtustrankaWithAdressOIB>
  <DomainObject.Predmet.ProtustrankaNazivFormated>
    <izvorni_sadrzaj>VINKOVAČKI TAXI jednostavno društvo s ograničenom odgovornošću za auto-taksi prijevoz i usluge</izvorni_sadrzaj>
    <derivirana_varijabla naziv="DomainObject.Predmet.ProtustrankaNazivFormated_1">VINKOVAČKI TAXI jednostavno društvo s ograničenom odgovornošću za auto-taksi prijevoz i usluge</derivirana_varijabla>
  </DomainObject.Predmet.ProtustrankaNazivFormated>
  <DomainObject.Predmet.ProtustrankaNazivFormatedOIB>
    <izvorni_sadrzaj>VINKOVAČKI TAXI jednostavno društvo s ograničenom odgovornošću za auto-taksi prijevoz i usluge, OIB 01426515927</izvorni_sadrzaj>
    <derivirana_varijabla naziv="DomainObject.Predmet.ProtustrankaNazivFormatedOIB_1">VINKOVAČKI TAXI jednostavno društvo s ograničenom odgovornošću za auto-taksi prijevoz i usluge, OIB 01426515927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VINKOVAČKI TAXI jednostavno društvo s ograničenom odgovornošću za auto-taksi prijevoz i usluge</item>
    </izvorni_sadrzaj>
    <derivirana_varijabla naziv="DomainObject.Predmet.ProtuStrankaListFormated_1">
      <item>VINKOVAČKI TAXI jednostavno društvo s ograničenom odgovornošću za auto-taksi prijevoz i usluge</item>
    </derivirana_varijabla>
  </DomainObject.Predmet.ProtuStrankaListFormated>
  <DomainObject.Predmet.ProtuStrankaListFormatedOIB>
    <izvorni_sadrzaj>
      <item>VINKOVAČKI TAXI jednostavno društvo s ograničenom odgovornošću za auto-taksi prijevoz i usluge, OIB 01426515927</item>
    </izvorni_sadrzaj>
    <derivirana_varijabla naziv="DomainObject.Predmet.ProtuStrankaListFormatedOIB_1">
      <item>VINKOVAČKI TAXI jednostavno društvo s ograničenom odgovornošću za auto-taksi prijevoz i usluge, OIB 01426515927</item>
    </derivirana_varijabla>
  </DomainObject.Predmet.ProtuStrankaListFormatedOIB>
  <DomainObject.Predmet.ProtuStrankaListFormatedWithAdress>
    <izvorni_sadrzaj>
      <item>VINKOVAČKI TAXI jednostavno društvo s ograničenom odgovornošću za auto-taksi prijevoz i usluge, H.V.Hrvatinića 89, 32100 Vinkovci</item>
    </izvorni_sadrzaj>
    <derivirana_varijabla naziv="DomainObject.Predmet.ProtuStrankaListFormatedWithAdress_1">
      <item>VINKOVAČKI TAXI jednostavno društvo s ograničenom odgovornošću za auto-taksi prijevoz i usluge, H.V.Hrvatinića 89, 32100 Vinkovci</item>
    </derivirana_varijabla>
  </DomainObject.Predmet.ProtuStrankaListFormatedWithAdress>
  <DomainObject.Predmet.ProtuStrankaListFormatedWithAdressOIB>
    <izvorni_sadrzaj>
      <item>VINKOVAČKI TAXI jednostavno društvo s ograničenom odgovornošću za auto-taksi prijevoz i usluge, OIB 01426515927, H.V.Hrvatinića 89, 32100 Vinkovci</item>
    </izvorni_sadrzaj>
    <derivirana_varijabla naziv="DomainObject.Predmet.ProtuStrankaListFormatedWithAdressOIB_1">
      <item>VINKOVAČKI TAXI jednostavno društvo s ograničenom odgovornošću za auto-taksi prijevoz i usluge, OIB 01426515927, H.V.Hrvatinića 89, 32100 Vinkovci</item>
    </derivirana_varijabla>
  </DomainObject.Predmet.ProtuStrankaListFormatedWithAdressOIB>
  <DomainObject.Predmet.ProtuStrankaListNazivFormated>
    <izvorni_sadrzaj>
      <item>VINKOVAČKI TAXI jednostavno društvo s ograničenom odgovornošću za auto-taksi prijevoz i usluge</item>
    </izvorni_sadrzaj>
    <derivirana_varijabla naziv="DomainObject.Predmet.ProtuStrankaListNazivFormated_1">
      <item>VINKOVAČKI TAXI jednostavno društvo s ograničenom odgovornošću za auto-taksi prijevoz i usluge</item>
    </derivirana_varijabla>
  </DomainObject.Predmet.ProtuStrankaListNazivFormated>
  <DomainObject.Predmet.ProtuStrankaListNazivFormatedOIB>
    <izvorni_sadrzaj>
      <item>VINKOVAČKI TAXI jednostavno društvo s ograničenom odgovornošću za auto-taksi prijevoz i usluge, OIB 01426515927</item>
    </izvorni_sadrzaj>
    <derivirana_varijabla naziv="DomainObject.Predmet.ProtuStrankaListNazivFormatedOIB_1">
      <item>VINKOVAČKI TAXI jednostavno društvo s ograničenom odgovornošću za auto-taksi prijevoz i usluge, OIB 01426515927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VINKOVAČKI TAXI jednostavno društvo s ograničenom odgovornošću za auto-taksi prijevoz i usluge</izvorni_sadrzaj>
    <derivirana_varijabla naziv="DomainObject.Predmet.ProtustrankaIDrugi_1">VINKOVAČKI TAXI jednostavno društvo s ograničenom odgovornošću za auto-taksi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VINKOVAČKI TAXI jednostavno društvo s ograničenom odgovornošću za auto-taksi prijevoz i usluge, OIB 01426515927, H.V.Hrvatinića 89, 32100 Vinkovci</izvorni_sadrzaj>
    <derivirana_varijabla naziv="DomainObject.Predmet.ProtustrankaIDrugiAdressOIB_1">VINKOVAČKI TAXI jednostavno društvo s ograničenom odgovornošću za auto-taksi prijevoz i usluge, OIB 01426515927, H.V.Hrvatinića 89,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VINKOVAČKI TAXI jednostavno društvo s ograničenom odgovornošću za auto-taksi prijevoz i usluge</item>
    </izvorni_sadrzaj>
    <derivirana_varijabla naziv="DomainObject.Predmet.SudioniciListNaziv_1">
      <item>FINA RC OSIJEK</item>
      <item>VINKOVAČKI TAXI jednostavno društvo s ograničenom odgovornošću za auto-taksi prijevoz i usluge</item>
    </derivirana_varijabla>
  </DomainObject.Predmet.SudioniciListNaziv>
  <DomainObject.Predmet.SudioniciListAdressOIB>
    <izvorni_sadrzaj>
      <item>FINA RC OSIJEK, OIB 85821130368</item>
      <item>VINKOVAČKI TAXI jednostavno društvo s ograničenom odgovornošću za auto-taksi prijevoz i usluge, OIB 01426515927, H.V.Hrvatinića 89,32100 Vinkovci</item>
    </izvorni_sadrzaj>
    <derivirana_varijabla naziv="DomainObject.Predmet.SudioniciListAdressOIB_1">
      <item>FINA RC OSIJEK, OIB 85821130368</item>
      <item>VINKOVAČKI TAXI jednostavno društvo s ograničenom odgovornošću za auto-taksi prijevoz i usluge, OIB 01426515927, H.V.Hrvatinića 89,32100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01426515927</item>
    </izvorni_sadrzaj>
    <derivirana_varijabla naziv="DomainObject.Predmet.SudioniciListNazivOIB_1">
      <item>, OIB 85821130368</item>
      <item>, OIB 01426515927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4F467-ADD5-4BD5-874E-1C8B32C6B5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493</properties:Words>
  <properties:Characters>2508</properties:Characters>
  <properties:Lines>127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2018-10-17T06:55:00Z</cp:lastPrinted>
  <dcterms:modified xmlns:xsi="http://www.w3.org/2001/XMLSchema-instance" xsi:type="dcterms:W3CDTF">2018-10-17T06:55:00Z</dcterms:modified>
  <cp:revision>43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