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5216" w14:paraId="efd5216" w:rsidRDefault="00E850E2" w:rsidP="00E850E2" w:rsidR="00E850E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0E2" w:rsidP="00E850E2" w:rsidR="00E850E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850E2" w:rsidP="00E850E2" w:rsidR="00E850E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850E2" w:rsidP="00E850E2" w:rsidR="00E850E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850E2" w:rsidP="00E850E2" w:rsidR="00E850E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850E2" w:rsidP="00E850E2" w:rsidR="00E850E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850E2" w:rsidP="00E850E2" w:rsidR="00E850E2" w:rsidRPr="005D578C">
      <w:pPr>
        <w:jc w:val="center"/>
        <w:rPr>
          <w:rFonts w:cs="Times New Roman" w:eastAsia="Times New Roman"/>
          <w:szCs w:val="24"/>
        </w:rPr>
      </w:pPr>
    </w:p>
    <w:p w:rsidRDefault="00E850E2" w:rsidP="00E850E2" w:rsidR="00E850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850E2" w:rsidP="00E850E2" w:rsidR="00E850E2" w:rsidRPr="005D578C">
      <w:pPr>
        <w:rPr>
          <w:rFonts w:cs="Times New Roman" w:eastAsia="Times New Roman"/>
          <w:szCs w:val="24"/>
        </w:rPr>
      </w:pPr>
    </w:p>
    <w:p w:rsidRDefault="00E850E2" w:rsidP="00E850E2" w:rsidR="00E850E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K. A. B. STUDIO d. o. o. Poreč, Bože Milanovića 20, OIB </w:t>
      </w:r>
      <w:r w:rsidRPr="00E850E2">
        <w:rPr>
          <w:rFonts w:cs="Times New Roman" w:eastAsia="Times New Roman"/>
        </w:rPr>
        <w:t>15213083568</w:t>
      </w:r>
      <w:r>
        <w:rPr>
          <w:rFonts w:cs="Times New Roman" w:eastAsia="Times New Roman"/>
        </w:rPr>
        <w:t xml:space="preserve">, MBS </w:t>
      </w:r>
      <w:r w:rsidRPr="00E850E2">
        <w:rPr>
          <w:rFonts w:cs="Times New Roman" w:eastAsia="Times New Roman"/>
        </w:rPr>
        <w:t>040321776</w:t>
      </w:r>
      <w:r>
        <w:rPr>
          <w:rFonts w:cs="Times New Roman" w:eastAsia="Times New Roman"/>
          <w:szCs w:val="24"/>
        </w:rPr>
        <w:t>, 14. studenog 2017.</w:t>
      </w:r>
    </w:p>
    <w:p w:rsidRDefault="00E850E2" w:rsidP="00E850E2" w:rsidR="00E850E2" w:rsidRPr="005D578C">
      <w:pPr>
        <w:rPr>
          <w:rFonts w:cs="Times New Roman" w:eastAsia="Times New Roman"/>
          <w:szCs w:val="24"/>
        </w:rPr>
      </w:pPr>
    </w:p>
    <w:p w:rsidRDefault="00E850E2" w:rsidP="00E850E2" w:rsidR="00E850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850E2" w:rsidP="00E850E2" w:rsidR="00E850E2" w:rsidRPr="005D578C">
      <w:pPr>
        <w:rPr>
          <w:rFonts w:cs="Times New Roman" w:eastAsia="Times New Roman"/>
          <w:szCs w:val="24"/>
        </w:rPr>
      </w:pPr>
    </w:p>
    <w:p w:rsidRDefault="00E850E2" w:rsidP="00E850E2" w:rsidR="00E850E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K. A. B. STUDIO d. o. o. Poreč, Bože Milanovića 20, OIB </w:t>
      </w:r>
      <w:r w:rsidRPr="00E850E2">
        <w:rPr>
          <w:rFonts w:cs="Times New Roman" w:eastAsia="Times New Roman"/>
        </w:rPr>
        <w:t>15213083568</w:t>
      </w:r>
      <w:r>
        <w:rPr>
          <w:rFonts w:cs="Times New Roman" w:eastAsia="Times New Roman"/>
        </w:rPr>
        <w:t xml:space="preserve">, MBS </w:t>
      </w:r>
      <w:r w:rsidRPr="00E850E2">
        <w:rPr>
          <w:rFonts w:cs="Times New Roman" w:eastAsia="Times New Roman"/>
        </w:rPr>
        <w:t>040321776</w:t>
      </w:r>
      <w:r>
        <w:rPr>
          <w:rFonts w:cs="Times New Roman" w:eastAsia="Times New Roman"/>
          <w:szCs w:val="24"/>
        </w:rPr>
        <w:t>.</w:t>
      </w:r>
    </w:p>
    <w:p w:rsidRDefault="00E850E2" w:rsidP="00E850E2" w:rsidR="00E850E2" w:rsidRPr="005D578C">
      <w:pPr>
        <w:rPr>
          <w:rFonts w:cs="Times New Roman" w:eastAsia="Times New Roman"/>
          <w:szCs w:val="24"/>
        </w:rPr>
      </w:pPr>
    </w:p>
    <w:p w:rsidRDefault="00E850E2" w:rsidP="00E850E2" w:rsidR="00E850E2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E850E2" w:rsidP="00E850E2" w:rsidR="00E850E2">
      <w:pPr>
        <w:rPr>
          <w:rFonts w:cs="Times New Roman" w:eastAsia="Times New Roman"/>
          <w:szCs w:val="20"/>
        </w:rPr>
      </w:pPr>
    </w:p>
    <w:p w:rsidRDefault="00E850E2" w:rsidP="00E850E2" w:rsidR="00E850E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K. A. B. STUDIO d. o. o. Poreč, Bože Milanovića 20, OIB </w:t>
      </w:r>
      <w:r w:rsidRPr="00E850E2">
        <w:rPr>
          <w:rFonts w:cs="Times New Roman" w:eastAsia="Times New Roman"/>
        </w:rPr>
        <w:t>15213083568</w:t>
      </w:r>
      <w:r>
        <w:rPr>
          <w:rFonts w:cs="Times New Roman" w:eastAsia="Times New Roman"/>
        </w:rPr>
        <w:t xml:space="preserve">, MBS </w:t>
      </w:r>
      <w:r w:rsidRPr="00E850E2">
        <w:rPr>
          <w:rFonts w:cs="Times New Roman" w:eastAsia="Times New Roman"/>
        </w:rPr>
        <w:t>040321776</w:t>
      </w:r>
      <w:r>
        <w:rPr>
          <w:rFonts w:cs="Times New Roman" w:eastAsia="Times New Roman"/>
          <w:szCs w:val="24"/>
        </w:rPr>
        <w:t>.</w:t>
      </w:r>
    </w:p>
    <w:p w:rsidRDefault="00E850E2" w:rsidP="00E850E2" w:rsidR="00E850E2">
      <w:pPr>
        <w:ind w:firstLine="709"/>
        <w:rPr>
          <w:rFonts w:cs="Times New Roman" w:eastAsia="Times New Roman"/>
          <w:szCs w:val="24"/>
        </w:rPr>
      </w:pPr>
    </w:p>
    <w:p w:rsidRDefault="00E850E2" w:rsidP="00E850E2" w:rsidR="00E850E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K. A. B. STUDIO d. o. o. Poreč, Bože Milanovića 20, OIB </w:t>
      </w:r>
      <w:r w:rsidRPr="00E850E2">
        <w:rPr>
          <w:rFonts w:cs="Times New Roman" w:eastAsia="Times New Roman"/>
        </w:rPr>
        <w:t>15213083568</w:t>
      </w:r>
      <w:r>
        <w:rPr>
          <w:rFonts w:cs="Times New Roman" w:eastAsia="Times New Roman"/>
        </w:rPr>
        <w:t xml:space="preserve">, MBS </w:t>
      </w:r>
      <w:r w:rsidRPr="00E850E2">
        <w:rPr>
          <w:rFonts w:cs="Times New Roman" w:eastAsia="Times New Roman"/>
        </w:rPr>
        <w:t>040321776</w:t>
      </w:r>
      <w:r>
        <w:rPr>
          <w:rFonts w:cs="Times New Roman" w:eastAsia="Times New Roman"/>
          <w:szCs w:val="24"/>
        </w:rPr>
        <w:t>.</w:t>
      </w:r>
    </w:p>
    <w:p w:rsidRDefault="00E850E2" w:rsidP="00E850E2" w:rsidR="00E850E2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E850E2" w:rsidP="00E850E2" w:rsidR="00E850E2" w:rsidRPr="005D578C">
      <w:pPr>
        <w:rPr>
          <w:rFonts w:cs="Times New Roman" w:eastAsia="Times New Roman"/>
          <w:szCs w:val="24"/>
        </w:rPr>
      </w:pPr>
    </w:p>
    <w:p w:rsidRDefault="00E850E2" w:rsidP="00E850E2" w:rsidR="00E850E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850E2" w:rsidP="00E850E2" w:rsidR="00E850E2">
      <w:pPr>
        <w:ind w:firstLine="708"/>
        <w:rPr>
          <w:rFonts w:cs="Times New Roman" w:eastAsia="Times New Roman"/>
          <w:szCs w:val="24"/>
        </w:rPr>
      </w:pPr>
    </w:p>
    <w:p w:rsidRDefault="00E850E2" w:rsidP="00E850E2" w:rsidR="00E850E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4. rujna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K. A. B. STUDIO d. o. o. Poreč</w:t>
      </w:r>
      <w:r>
        <w:rPr>
          <w:rFonts w:cs="Times New Roman" w:eastAsia="Times New Roman"/>
          <w:szCs w:val="24"/>
        </w:rPr>
        <w:t>.</w:t>
      </w:r>
    </w:p>
    <w:p w:rsidRDefault="00E850E2" w:rsidP="00E850E2" w:rsidR="00E850E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31. kolovoza 2017. imao neizvršene osnove za plaćanje u neprekinutom razdoblju od 120 dana u ukupnom iznosu 7.775,40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14.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St-500/2017-3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850E2" w:rsidP="00E850E2" w:rsidR="00E850E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850E2" w:rsidP="00E850E2" w:rsidR="00E850E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850E2" w:rsidP="00E850E2" w:rsidR="00E850E2" w:rsidRPr="005D578C">
      <w:pPr>
        <w:rPr>
          <w:rFonts w:cs="Times New Roman" w:eastAsia="Times New Roman"/>
          <w:szCs w:val="24"/>
        </w:rPr>
      </w:pPr>
    </w:p>
    <w:p w:rsidRDefault="00E850E2" w:rsidP="00E850E2" w:rsidR="00E850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850E2" w:rsidP="00E850E2" w:rsidR="00E850E2">
      <w:pPr>
        <w:rPr>
          <w:rFonts w:cs="Times New Roman" w:eastAsia="Times New Roman"/>
          <w:szCs w:val="24"/>
        </w:rPr>
      </w:pPr>
    </w:p>
    <w:p w:rsidRDefault="00E850E2" w:rsidP="00E850E2" w:rsidR="00E850E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850E2" w:rsidP="00E850E2" w:rsidR="00E850E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553BC2">
        <w:rPr>
          <w:rFonts w:cs="Times New Roman" w:eastAsia="Times New Roman"/>
          <w:szCs w:val="24"/>
        </w:rPr>
        <w:t>, v.r.</w:t>
      </w:r>
    </w:p>
    <w:p w:rsidRDefault="00E850E2" w:rsidP="00E850E2" w:rsidR="00E850E2">
      <w:pPr>
        <w:jc w:val="left"/>
        <w:rPr>
          <w:rFonts w:cs="Times New Roman" w:eastAsia="Times New Roman"/>
          <w:szCs w:val="24"/>
        </w:rPr>
      </w:pPr>
    </w:p>
    <w:p w:rsidRDefault="00E850E2" w:rsidP="00E850E2" w:rsidR="00E850E2" w:rsidRPr="005D578C">
      <w:pPr>
        <w:jc w:val="left"/>
        <w:rPr>
          <w:rFonts w:cs="Times New Roman" w:eastAsia="Times New Roman"/>
          <w:szCs w:val="24"/>
        </w:rPr>
      </w:pPr>
    </w:p>
    <w:p w:rsidRDefault="00E850E2" w:rsidP="00E850E2" w:rsidR="00E850E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850E2" w:rsidP="00E850E2" w:rsidR="00E850E2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850E2" w:rsidP="00E850E2" w:rsidR="00E850E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850E2" w:rsidP="00E850E2" w:rsidR="00E850E2">
      <w:pPr>
        <w:rPr>
          <w:rFonts w:cs="Times New Roman" w:eastAsia="Times New Roman"/>
          <w:szCs w:val="24"/>
        </w:rPr>
      </w:pPr>
    </w:p>
    <w:p w:rsidRDefault="00E850E2" w:rsidP="00E850E2" w:rsidR="00E850E2" w:rsidRPr="005D578C">
      <w:pPr>
        <w:rPr>
          <w:rFonts w:cs="Times New Roman" w:eastAsia="Times New Roman"/>
          <w:szCs w:val="24"/>
        </w:rPr>
      </w:pPr>
    </w:p>
    <w:p w:rsidRDefault="00E850E2" w:rsidP="00E850E2" w:rsidR="00E850E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850E2" w:rsidP="00E850E2" w:rsidR="00E850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850E2" w:rsidP="00E850E2" w:rsidR="00E850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K. A. B. STUDIO d. o. o. Poreč, Bože Milanovića 20, </w:t>
      </w:r>
    </w:p>
    <w:p w:rsidRDefault="00E850E2" w:rsidP="00E850E2" w:rsidR="00E850E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850E2" w:rsidP="00E850E2" w:rsidR="00E850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850E2" w:rsidP="00E850E2" w:rsidR="00E850E2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E850E2" w:rsidP="00E850E2" w:rsidR="00E850E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850E2" w:rsidP="00E850E2" w:rsidR="00E850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850E2" w:rsidP="00E850E2" w:rsidR="00E850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850E2" w:rsidP="00E850E2" w:rsidR="00E850E2"/>
    <w:p w:rsidRDefault="00E850E2" w:rsidP="00E850E2" w:rsidR="00E850E2"/>
    <w:p w:rsidRDefault="00E850E2" w:rsidP="00E850E2" w:rsidR="00E850E2"/>
    <w:p w:rsidRDefault="00E850E2" w:rsidP="00E850E2" w:rsidR="00E850E2"/>
    <w:p w:rsidRDefault="00E850E2" w:rsidP="00E850E2" w:rsidR="00E850E2"/>
    <w:p w:rsidRDefault="00E850E2" w:rsidP="00E850E2" w:rsidR="00E850E2"/>
    <w:p w:rsidRDefault="00947070" w:rsidR="00947070"/>
    <w:sectPr w:rsidSect="00330B1C" w:rsidR="0094707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0E2" w:rsidP="00E850E2" w:rsidR="00E850E2">
      <w:r>
        <w:separator/>
      </w:r>
    </w:p>
  </w:endnote>
  <w:endnote w:id="0" w:type="continuationSeparator">
    <w:p w:rsidRDefault="00E850E2" w:rsidP="00E850E2" w:rsidR="00E85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0E2" w:rsidP="00E850E2" w:rsidR="00E850E2">
      <w:r>
        <w:separator/>
      </w:r>
    </w:p>
  </w:footnote>
  <w:footnote w:id="0" w:type="continuationSeparator">
    <w:p w:rsidRDefault="00E850E2" w:rsidP="00E850E2" w:rsidR="00E850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0E2" w:rsidP="009E7839" w:rsidR="009E783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53BC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St-500/2017-4</w:t>
    </w:r>
  </w:p>
  <w:p w:rsidRDefault="00553BC2" w:rsidP="00330B1C" w:rsidR="00330B1C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0E2" w:rsidP="00330B1C" w:rsidR="00330B1C" w:rsidRPr="00970AE0">
    <w:pPr>
      <w:pStyle w:val="Zaglavlje"/>
      <w:jc w:val="right"/>
    </w:pPr>
    <w:r>
      <w:rPr>
        <w:szCs w:val="24"/>
      </w:rPr>
      <w:t>10 St-500/2017-4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C43"/>
    <w:rsid w:val="00553BC2"/>
    <w:rsid w:val="00947070"/>
    <w:rsid w:val="00E44C43"/>
    <w:rsid w:val="00E8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0E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50E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850E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50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0E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50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50E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BC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3BC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3B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3B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0E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50E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850E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50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0E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50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50E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BC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3BC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3B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3B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St-500/2017</izvorni_sadrzaj>
    <derivirana_varijabla naziv="DomainObject.Predmet.OznakaBroj_1">St-500/2017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K.A.B. STUDIO d.o.o. POREČ</izvorni_sadrzaj>
    <derivirana_varijabla naziv="DomainObject.Predmet.ProtustrankaFormated_1">  K.A.B. STUDIO d.o.o. POREČ</derivirana_varijabla>
  </DomainObject.Predmet.ProtustrankaFormated>
  <DomainObject.Predmet.ProtustrankaFormatedOIB>
    <izvorni_sadrzaj>  K.A.B. STUDIO d.o.o. POREČ, OIB 15213083568</izvorni_sadrzaj>
    <derivirana_varijabla naziv="DomainObject.Predmet.ProtustrankaFormatedOIB_1">  K.A.B. STUDIO d.o.o. POREČ, OIB 15213083568</derivirana_varijabla>
  </DomainObject.Predmet.ProtustrankaFormatedOIB>
  <DomainObject.Predmet.ProtustrankaFormatedWithAdress>
    <izvorni_sadrzaj> K.A.B. STUDIO d.o.o. POREČ, Bože Milanovića 20, 52440 Poreč</izvorni_sadrzaj>
    <derivirana_varijabla naziv="DomainObject.Predmet.ProtustrankaFormatedWithAdress_1"> K.A.B. STUDIO d.o.o. POREČ, Bože Milanovića 20, 52440 Poreč</derivirana_varijabla>
  </DomainObject.Predmet.ProtustrankaFormatedWithAdress>
  <DomainObject.Predmet.ProtustrankaFormatedWithAdressOIB>
    <izvorni_sadrzaj> K.A.B. STUDIO d.o.o. POREČ, OIB 15213083568, Bože Milanovića 20, 52440 Poreč</izvorni_sadrzaj>
    <derivirana_varijabla naziv="DomainObject.Predmet.ProtustrankaFormatedWithAdressOIB_1"> K.A.B. STUDIO d.o.o. POREČ, OIB 15213083568, Bože Milanovića 20, 52440 Poreč</derivirana_varijabla>
  </DomainObject.Predmet.ProtustrankaFormatedWithAdressOIB>
  <DomainObject.Predmet.ProtustrankaWithAdress>
    <izvorni_sadrzaj>K.A.B. STUDIO d.o.o. POREČ Bože Milanovića 20, 52440 Poreč</izvorni_sadrzaj>
    <derivirana_varijabla naziv="DomainObject.Predmet.ProtustrankaWithAdress_1">K.A.B. STUDIO d.o.o. POREČ Bože Milanovića 20, 52440 Poreč</derivirana_varijabla>
  </DomainObject.Predmet.ProtustrankaWithAdress>
  <DomainObject.Predmet.ProtustrankaWithAdressOIB>
    <izvorni_sadrzaj>K.A.B. STUDIO d.o.o. POREČ, OIB 15213083568, Bože Milanovića 20, 52440 Poreč</izvorni_sadrzaj>
    <derivirana_varijabla naziv="DomainObject.Predmet.ProtustrankaWithAdressOIB_1">K.A.B. STUDIO d.o.o. POREČ, OIB 15213083568, Bože Milanovića 20, 52440 Poreč</derivirana_varijabla>
  </DomainObject.Predmet.ProtustrankaWithAdressOIB>
  <DomainObject.Predmet.ProtustrankaNazivFormated>
    <izvorni_sadrzaj>K.A.B. STUDIO d.o.o. POREČ</izvorni_sadrzaj>
    <derivirana_varijabla naziv="DomainObject.Predmet.ProtustrankaNazivFormated_1">K.A.B. STUDIO d.o.o. POREČ</derivirana_varijabla>
  </DomainObject.Predmet.ProtustrankaNazivFormated>
  <DomainObject.Predmet.ProtustrankaNazivFormatedOIB>
    <izvorni_sadrzaj>K.A.B. STUDIO d.o.o. POREČ, OIB 15213083568</izvorni_sadrzaj>
    <derivirana_varijabla naziv="DomainObject.Predmet.ProtustrankaNazivFormatedOIB_1">K.A.B. STUDIO d.o.o. POREČ, OIB 15213083568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7775.40</izvorni_sadrzaj>
    <derivirana_varijabla naziv="DomainObject.Predmet.TrenutnaVrijednost_1">7775.40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K.A.B. STUDIO d.o.o. POREČ</item>
    </izvorni_sadrzaj>
    <derivirana_varijabla naziv="DomainObject.Predmet.ProtuStrankaListFormated_1">
      <item>K.A.B. STUDIO d.o.o. POREČ</item>
    </derivirana_varijabla>
  </DomainObject.Predmet.ProtuStrankaListFormated>
  <DomainObject.Predmet.ProtuStrankaListFormatedOIB>
    <izvorni_sadrzaj>
      <item>K.A.B. STUDIO d.o.o. POREČ, OIB 15213083568</item>
    </izvorni_sadrzaj>
    <derivirana_varijabla naziv="DomainObject.Predmet.ProtuStrankaListFormatedOIB_1">
      <item>K.A.B. STUDIO d.o.o. POREČ, OIB 15213083568</item>
    </derivirana_varijabla>
  </DomainObject.Predmet.ProtuStrankaListFormatedOIB>
  <DomainObject.Predmet.ProtuStrankaListFormatedWithAdress>
    <izvorni_sadrzaj>
      <item>K.A.B. STUDIO d.o.o. POREČ, Bože Milanovića 20, 52440 Poreč</item>
    </izvorni_sadrzaj>
    <derivirana_varijabla naziv="DomainObject.Predmet.ProtuStrankaListFormatedWithAdress_1">
      <item>K.A.B. STUDIO d.o.o. POREČ, Bože Milanovića 20, 52440 Poreč</item>
    </derivirana_varijabla>
  </DomainObject.Predmet.ProtuStrankaListFormatedWithAdress>
  <DomainObject.Predmet.ProtuStrankaListFormatedWithAdressOIB>
    <izvorni_sadrzaj>
      <item>K.A.B. STUDIO d.o.o. POREČ, OIB 15213083568, Bože Milanovića 20, 52440 Poreč</item>
    </izvorni_sadrzaj>
    <derivirana_varijabla naziv="DomainObject.Predmet.ProtuStrankaListFormatedWithAdressOIB_1">
      <item>K.A.B. STUDIO d.o.o. POREČ, OIB 15213083568, Bože Milanovića 20, 52440 Poreč</item>
    </derivirana_varijabla>
  </DomainObject.Predmet.ProtuStrankaListFormatedWithAdressOIB>
  <DomainObject.Predmet.ProtuStrankaListNazivFormated>
    <izvorni_sadrzaj>
      <item>K.A.B. STUDIO d.o.o. POREČ</item>
    </izvorni_sadrzaj>
    <derivirana_varijabla naziv="DomainObject.Predmet.ProtuStrankaListNazivFormated_1">
      <item>K.A.B. STUDIO d.o.o. POREČ</item>
    </derivirana_varijabla>
  </DomainObject.Predmet.ProtuStrankaListNazivFormated>
  <DomainObject.Predmet.ProtuStrankaListNazivFormatedOIB>
    <izvorni_sadrzaj>
      <item>K.A.B. STUDIO d.o.o. POREČ, OIB 15213083568</item>
    </izvorni_sadrzaj>
    <derivirana_varijabla naziv="DomainObject.Predmet.ProtuStrankaListNazivFormatedOIB_1">
      <item>K.A.B. STUDIO d.o.o. POREČ, OIB 15213083568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K.A.B. STUDIO d.o.o. POREČ</izvorni_sadrzaj>
    <derivirana_varijabla naziv="DomainObject.Predmet.ProtustrankaIDrugi_1">K.A.B. STUDIO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K.A.B. STUDIO d.o.o. POREČ, OIB 15213083568, Bože Milanovića 20, 52440 Poreč</izvorni_sadrzaj>
    <derivirana_varijabla naziv="DomainObject.Predmet.ProtustrankaIDrugiAdressOIB_1">K.A.B. STUDIO d.o.o. POREČ, OIB 15213083568,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K.A.B. STUDIO d.o.o. POREČ</item>
    </izvorni_sadrzaj>
    <derivirana_varijabla naziv="DomainObject.Predmet.SudioniciListNaziv_1">
      <item>FINANCIJSKA AGENCIJA, RC RIJEKA, PODRUŽNICA PULA, PULA</item>
      <item>K.A.B. STUDIO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K.A.B. STUDIO d.o.o. POREČ, OIB 15213083568, Bože Milanovića 20,52440 Poreč</item>
    </izvorni_sadrzaj>
    <derivirana_varijabla naziv="DomainObject.Predmet.SudioniciListAdressOIB_1">
      <item>FINANCIJSKA AGENCIJA, RC RIJEKA, PODRUŽNICA PULA, PULA, OIB 85821130368, F. Kurelca 8,51000 Rijeka</item>
      <item>K.A.B. STUDIO d.o.o. POREČ, OIB 15213083568,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15213083568</item>
    </izvorni_sadrzaj>
    <derivirana_varijabla naziv="DomainObject.Predmet.SudioniciListNazivOIB_1">
      <item>, OIB 85821130368</item>
      <item>, OIB 15213083568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3595</properties:Characters>
  <properties:Lines>91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2017-11-10T10:46:00Z</dcterms:created>
  <dc:creator>Morena Brajuha</dc:creator>
  <dc:description/>
  <cp:keywords/>
  <cp:lastModifiedBy>Sanja Lakošeljac</cp:lastModifiedBy>
  <cp:lastPrinted>2017-11-14T13:26:00Z</cp:lastPrinted>
  <dcterms:modified xmlns:xsi="http://www.w3.org/2001/XMLSchema-instance" xsi:type="dcterms:W3CDTF">2017-11-14T13:26:00Z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