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5955" w14:paraId="6cb5955" w:rsidRDefault="008F0B3C" w:rsidP="008F0B3C" w:rsidR="008F0B3C" w:rsidRPr="00922715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922715">
      <w:pPr>
        <w:jc w:val="center"/>
        <w:rPr>
          <w:b/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D372BD" w:rsidR="00D372B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  <w:r w:rsidRPr="00922715">
        <w:rPr>
          <w:sz w:val="24"/>
          <w:szCs w:val="24"/>
        </w:rPr>
        <w:t>REPUBLIKA HRVATSKA</w:t>
      </w:r>
    </w:p>
    <w:p w:rsidRDefault="008F0B3C" w:rsidP="008F0B3C" w:rsidR="008F0B3C" w:rsidRPr="00922715">
      <w:pPr>
        <w:rPr>
          <w:sz w:val="24"/>
          <w:szCs w:val="24"/>
        </w:rPr>
      </w:pPr>
      <w:r w:rsidRPr="00922715">
        <w:rPr>
          <w:sz w:val="24"/>
          <w:szCs w:val="24"/>
        </w:rPr>
        <w:t xml:space="preserve"> Trgovački sud u Zagrebu</w:t>
      </w:r>
    </w:p>
    <w:p w:rsidRDefault="008F0B3C" w:rsidP="008F0B3C" w:rsidR="008F0B3C" w:rsidRPr="00922715">
      <w:pPr>
        <w:rPr>
          <w:bCs/>
          <w:sz w:val="24"/>
          <w:szCs w:val="24"/>
        </w:rPr>
      </w:pPr>
      <w:r w:rsidRPr="00922715">
        <w:rPr>
          <w:sz w:val="24"/>
          <w:szCs w:val="24"/>
        </w:rPr>
        <w:t xml:space="preserve">   Zagreb, Amruševa 2/II                                                             </w:t>
      </w:r>
      <w:r w:rsidRPr="00922715">
        <w:rPr>
          <w:bCs/>
          <w:sz w:val="24"/>
          <w:szCs w:val="24"/>
        </w:rPr>
        <w:t>72. St-</w:t>
      </w:r>
      <w:r w:rsidR="000728C6">
        <w:rPr>
          <w:bCs/>
          <w:sz w:val="24"/>
          <w:szCs w:val="24"/>
        </w:rPr>
        <w:t>175/2014</w:t>
      </w:r>
      <w:r w:rsidR="00D372BD">
        <w:rPr>
          <w:bCs/>
          <w:sz w:val="24"/>
          <w:szCs w:val="24"/>
        </w:rPr>
        <w:t>-241</w:t>
      </w:r>
    </w:p>
    <w:p w:rsidRDefault="008F0B3C" w:rsidP="008F0B3C" w:rsidR="008F0B3C" w:rsidRPr="00922715">
      <w:pPr>
        <w:jc w:val="center"/>
        <w:rPr>
          <w:sz w:val="24"/>
          <w:szCs w:val="24"/>
        </w:rPr>
      </w:pPr>
    </w:p>
    <w:p w:rsidRDefault="008F0B3C" w:rsidP="008F0B3C" w:rsidR="008F0B3C" w:rsidRPr="00D372BD">
      <w:pPr>
        <w:jc w:val="center"/>
        <w:rPr>
          <w:sz w:val="24"/>
          <w:szCs w:val="24"/>
        </w:rPr>
      </w:pPr>
      <w:r w:rsidRPr="00D372BD">
        <w:rPr>
          <w:sz w:val="24"/>
          <w:szCs w:val="24"/>
        </w:rPr>
        <w:t>R J E Š E NJ E</w:t>
      </w:r>
    </w:p>
    <w:p w:rsidRDefault="008F0B3C" w:rsidP="008F0B3C" w:rsidR="008F0B3C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t xml:space="preserve">(Izvadak iz osnovnog rješenja od </w:t>
      </w:r>
      <w:r w:rsidR="00602110">
        <w:rPr>
          <w:sz w:val="24"/>
          <w:szCs w:val="24"/>
        </w:rPr>
        <w:t>21</w:t>
      </w:r>
      <w:r w:rsidR="00FC4CA3" w:rsidRPr="00922715">
        <w:rPr>
          <w:sz w:val="24"/>
          <w:szCs w:val="24"/>
        </w:rPr>
        <w:t>.</w:t>
      </w:r>
      <w:r w:rsidR="00602110">
        <w:rPr>
          <w:sz w:val="24"/>
          <w:szCs w:val="24"/>
        </w:rPr>
        <w:t xml:space="preserve"> siječnja</w:t>
      </w:r>
      <w:r w:rsidR="00FC4CA3" w:rsidRPr="00922715">
        <w:rPr>
          <w:sz w:val="24"/>
          <w:szCs w:val="24"/>
        </w:rPr>
        <w:t xml:space="preserve"> 201</w:t>
      </w:r>
      <w:r w:rsidR="00602110">
        <w:rPr>
          <w:sz w:val="24"/>
          <w:szCs w:val="24"/>
        </w:rPr>
        <w:t>6</w:t>
      </w:r>
      <w:r w:rsidRPr="00922715">
        <w:rPr>
          <w:sz w:val="24"/>
          <w:szCs w:val="24"/>
        </w:rPr>
        <w:t>.)</w:t>
      </w:r>
    </w:p>
    <w:p w:rsidRDefault="007E2A14" w:rsidP="008F0B3C" w:rsidR="007E2A14" w:rsidRPr="00922715">
      <w:pPr>
        <w:jc w:val="center"/>
        <w:rPr>
          <w:b/>
          <w:sz w:val="24"/>
          <w:szCs w:val="24"/>
        </w:rPr>
      </w:pPr>
    </w:p>
    <w:p w:rsidRDefault="000728C6" w:rsidP="000728C6" w:rsidR="000728C6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>nakon</w:t>
      </w:r>
      <w:r w:rsidR="00602110">
        <w:rPr>
          <w:sz w:val="24"/>
          <w:szCs w:val="24"/>
          <w:lang w:val="pt-BR"/>
        </w:rPr>
        <w:t xml:space="preserve"> posebnog</w:t>
      </w:r>
      <w:r w:rsidRPr="000D7E78">
        <w:rPr>
          <w:sz w:val="24"/>
          <w:szCs w:val="24"/>
          <w:lang w:val="pt-BR"/>
        </w:rPr>
        <w:t xml:space="preserve"> ispitnog ročišta održanog dana </w:t>
      </w:r>
      <w:r w:rsidR="00602110">
        <w:rPr>
          <w:sz w:val="24"/>
          <w:szCs w:val="24"/>
          <w:lang w:val="pt-BR"/>
        </w:rPr>
        <w:t>21</w:t>
      </w:r>
      <w:r w:rsidRPr="000D7E78">
        <w:rPr>
          <w:sz w:val="24"/>
          <w:szCs w:val="24"/>
          <w:lang w:val="pt-BR"/>
        </w:rPr>
        <w:t>.</w:t>
      </w:r>
      <w:r w:rsidR="00602110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201</w:t>
      </w:r>
      <w:r w:rsidR="00602110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 w:rsidR="00602110">
        <w:rPr>
          <w:sz w:val="24"/>
          <w:szCs w:val="24"/>
          <w:lang w:val="pt-BR"/>
        </w:rPr>
        <w:t>21</w:t>
      </w:r>
      <w:r w:rsidRPr="000D7E78">
        <w:rPr>
          <w:sz w:val="24"/>
          <w:szCs w:val="24"/>
          <w:lang w:val="pt-BR"/>
        </w:rPr>
        <w:t>.</w:t>
      </w:r>
      <w:r w:rsidR="00602110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201</w:t>
      </w:r>
      <w:r w:rsidR="00602110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0728C6" w:rsidP="000728C6" w:rsidR="000728C6" w:rsidRPr="000D7E78">
      <w:pPr>
        <w:jc w:val="both"/>
        <w:rPr>
          <w:sz w:val="24"/>
          <w:szCs w:val="24"/>
        </w:rPr>
      </w:pPr>
    </w:p>
    <w:p w:rsidRDefault="008F0B3C" w:rsidP="008F0B3C" w:rsidR="008F0B3C" w:rsidRPr="00922715">
      <w:pPr>
        <w:jc w:val="center"/>
        <w:rPr>
          <w:b/>
          <w:sz w:val="24"/>
          <w:szCs w:val="24"/>
        </w:rPr>
      </w:pPr>
      <w:r w:rsidRPr="00922715">
        <w:rPr>
          <w:b/>
          <w:sz w:val="24"/>
          <w:szCs w:val="24"/>
        </w:rPr>
        <w:t>r i j e š i o    j e</w:t>
      </w:r>
    </w:p>
    <w:p w:rsidRDefault="007E2A14" w:rsidP="008F0B3C" w:rsidR="007E2A14" w:rsidRPr="00922715">
      <w:pPr>
        <w:jc w:val="center"/>
        <w:rPr>
          <w:b/>
          <w:sz w:val="24"/>
          <w:szCs w:val="24"/>
        </w:rPr>
      </w:pPr>
    </w:p>
    <w:p w:rsidRDefault="00922715" w:rsidP="00922715" w:rsidR="00922715" w:rsidRPr="00922715">
      <w:pPr>
        <w:jc w:val="both"/>
        <w:rPr>
          <w:sz w:val="24"/>
          <w:szCs w:val="24"/>
        </w:rPr>
      </w:pPr>
      <w:r w:rsidRPr="00922715">
        <w:rPr>
          <w:b/>
          <w:sz w:val="24"/>
          <w:szCs w:val="24"/>
        </w:rPr>
        <w:t>I</w:t>
      </w:r>
      <w:r w:rsidRPr="00922715">
        <w:rPr>
          <w:b/>
          <w:sz w:val="24"/>
          <w:szCs w:val="24"/>
        </w:rPr>
        <w:tab/>
        <w:t>Osporene tražbine vjerovnika viših isplatnih redova:</w:t>
      </w:r>
    </w:p>
    <w:p w:rsidRDefault="00107254" w:rsidP="00922715" w:rsidR="00922715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="00922715" w:rsidRPr="00922715">
        <w:rPr>
          <w:b/>
          <w:sz w:val="24"/>
          <w:szCs w:val="24"/>
        </w:rPr>
        <w:t xml:space="preserve"> viši isplatni red:</w:t>
      </w:r>
    </w:p>
    <w:p w:rsidRDefault="00602110" w:rsidP="00922715" w:rsidR="00602110" w:rsidRPr="00922715">
      <w:pPr>
        <w:ind w:firstLine="708"/>
        <w:jc w:val="both"/>
        <w:rPr>
          <w:sz w:val="24"/>
          <w:szCs w:val="24"/>
        </w:rPr>
      </w:pPr>
    </w:p>
    <w:p w:rsidRDefault="000929F9" w:rsidP="000929F9" w:rsidR="000929F9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</w:p>
    <w:p w:rsidRDefault="000929F9" w:rsidP="000929F9" w:rsidR="000929F9" w:rsidRPr="003B182B">
      <w:pPr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C27830" w:rsidR="000929F9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 xml:space="preserve">Osporeno </w:t>
            </w:r>
          </w:p>
          <w:p w:rsidRDefault="000929F9" w:rsidP="00C27830" w:rsidR="000929F9" w:rsidRPr="00765ABC">
            <w:pPr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C27830" w:rsidR="000929F9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JURKA d.o.o. u stečaju</w:t>
            </w:r>
          </w:p>
          <w:p w:rsidRDefault="000929F9" w:rsidP="00C27830" w:rsidR="000929F9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Dužice 21,Zagreb</w:t>
            </w:r>
          </w:p>
          <w:p w:rsidRDefault="000929F9" w:rsidP="00C27830" w:rsidR="000929F9" w:rsidRPr="002E41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sz w:val="22"/>
                <w:szCs w:val="22"/>
              </w:rPr>
            </w:pPr>
            <w:r w:rsidRPr="002217EA">
              <w:rPr>
                <w:sz w:val="22"/>
                <w:szCs w:val="22"/>
              </w:rPr>
              <w:t>81584877336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 w:rsidRPr="002E41E1">
              <w:rPr>
                <w:bCs/>
                <w:sz w:val="22"/>
                <w:szCs w:val="22"/>
              </w:rPr>
              <w:t>Vjerodostojne isprave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Kartica glavne knjige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Ugovor o kratkoročnoj pozajmici od 17.03.2008.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Glavnica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Zat.kta</w:t>
            </w:r>
          </w:p>
          <w:p w:rsidRDefault="000929F9" w:rsidP="00C27830" w:rsidR="000929F9" w:rsidRPr="002E41E1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0929F9" w:rsidP="00C27830" w:rsidR="000929F9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 w:rsidRPr="002E41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363.615,29</w:t>
            </w:r>
          </w:p>
          <w:p w:rsidRDefault="000929F9" w:rsidP="00C27830" w:rsidR="000929F9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306.233,81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ZASTARA</w:t>
            </w:r>
          </w:p>
        </w:tc>
      </w:tr>
      <w:tr w:rsidTr="00C27830" w:rsidR="000929F9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669.849,10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</w:p>
        </w:tc>
      </w:tr>
    </w:tbl>
    <w:p w:rsidRDefault="000929F9" w:rsidP="000929F9" w:rsidR="000929F9">
      <w:pPr>
        <w:ind w:left="708"/>
        <w:jc w:val="both"/>
        <w:rPr>
          <w:bCs/>
          <w:sz w:val="24"/>
          <w:szCs w:val="24"/>
        </w:rPr>
      </w:pPr>
    </w:p>
    <w:p w:rsidRDefault="000929F9" w:rsidP="000929F9" w:rsidR="000929F9" w:rsidRPr="003B182B">
      <w:pPr>
        <w:ind w:left="708"/>
        <w:jc w:val="both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0929F9" w:rsidP="000929F9" w:rsidR="000929F9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0929F9" w:rsidP="000929F9" w:rsidR="000929F9">
      <w:pPr>
        <w:jc w:val="both"/>
        <w:rPr>
          <w:sz w:val="24"/>
          <w:szCs w:val="24"/>
        </w:rPr>
      </w:pPr>
    </w:p>
    <w:p w:rsidRDefault="008F0B3C" w:rsidP="00304756" w:rsidR="008F0B3C" w:rsidRPr="00922715">
      <w:pPr>
        <w:jc w:val="both"/>
        <w:rPr>
          <w:sz w:val="24"/>
          <w:szCs w:val="24"/>
        </w:rPr>
      </w:pPr>
    </w:p>
    <w:p w:rsidRDefault="00D372BD" w:rsidP="008F0B3C" w:rsidR="00D372BD">
      <w:pPr>
        <w:jc w:val="center"/>
        <w:rPr>
          <w:sz w:val="24"/>
          <w:szCs w:val="24"/>
        </w:rPr>
      </w:pPr>
    </w:p>
    <w:p w:rsidRDefault="00D372BD" w:rsidP="008F0B3C" w:rsidR="00D372BD">
      <w:pPr>
        <w:jc w:val="center"/>
        <w:rPr>
          <w:sz w:val="24"/>
          <w:szCs w:val="24"/>
        </w:rPr>
      </w:pPr>
    </w:p>
    <w:p w:rsidRDefault="008F0B3C" w:rsidP="008F0B3C" w:rsidR="008F0B3C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lastRenderedPageBreak/>
        <w:t>Obrazloženje</w:t>
      </w:r>
    </w:p>
    <w:p w:rsidRDefault="008F0B3C" w:rsidP="008F0B3C" w:rsidR="008F0B3C" w:rsidRPr="00922715">
      <w:pPr>
        <w:jc w:val="both"/>
        <w:rPr>
          <w:sz w:val="24"/>
          <w:szCs w:val="24"/>
        </w:rPr>
      </w:pPr>
    </w:p>
    <w:p w:rsidRDefault="008F0B3C" w:rsidP="00107254" w:rsidR="000728C6">
      <w:pPr>
        <w:jc w:val="both"/>
        <w:rPr>
          <w:sz w:val="24"/>
          <w:szCs w:val="24"/>
        </w:rPr>
      </w:pPr>
      <w:r w:rsidRPr="00922715">
        <w:rPr>
          <w:sz w:val="24"/>
          <w:szCs w:val="24"/>
        </w:rPr>
        <w:tab/>
        <w:t xml:space="preserve">Na </w:t>
      </w:r>
      <w:r w:rsidR="006C7468">
        <w:rPr>
          <w:sz w:val="24"/>
          <w:szCs w:val="24"/>
        </w:rPr>
        <w:t xml:space="preserve">posebnom </w:t>
      </w:r>
      <w:r w:rsidR="007E2A14" w:rsidRPr="00922715">
        <w:rPr>
          <w:sz w:val="24"/>
          <w:szCs w:val="24"/>
        </w:rPr>
        <w:t xml:space="preserve">ispitnom ročištu održanom </w:t>
      </w:r>
      <w:r w:rsidR="006C7468">
        <w:rPr>
          <w:sz w:val="24"/>
          <w:szCs w:val="24"/>
        </w:rPr>
        <w:t>21</w:t>
      </w:r>
      <w:r w:rsidRPr="00922715">
        <w:rPr>
          <w:sz w:val="24"/>
          <w:szCs w:val="24"/>
        </w:rPr>
        <w:t>.</w:t>
      </w:r>
      <w:r w:rsidR="006C7468">
        <w:rPr>
          <w:sz w:val="24"/>
          <w:szCs w:val="24"/>
        </w:rPr>
        <w:t xml:space="preserve"> siječnja</w:t>
      </w:r>
      <w:r w:rsidRPr="00922715">
        <w:rPr>
          <w:sz w:val="24"/>
          <w:szCs w:val="24"/>
        </w:rPr>
        <w:t xml:space="preserve"> 201</w:t>
      </w:r>
      <w:r w:rsidR="006C7468">
        <w:rPr>
          <w:sz w:val="24"/>
          <w:szCs w:val="24"/>
        </w:rPr>
        <w:t>6</w:t>
      </w:r>
      <w:r w:rsidRPr="00922715">
        <w:rPr>
          <w:sz w:val="24"/>
          <w:szCs w:val="24"/>
        </w:rPr>
        <w:t>.</w:t>
      </w:r>
      <w:r w:rsidR="00107254">
        <w:rPr>
          <w:sz w:val="24"/>
          <w:szCs w:val="24"/>
        </w:rPr>
        <w:t xml:space="preserve"> </w:t>
      </w:r>
      <w:r w:rsidRPr="00922715">
        <w:rPr>
          <w:sz w:val="24"/>
          <w:szCs w:val="24"/>
        </w:rPr>
        <w:t xml:space="preserve"> raspravljano je o tražbini vjerovnika. </w:t>
      </w:r>
    </w:p>
    <w:p w:rsidRDefault="000728C6" w:rsidP="00107254" w:rsidR="00107254">
      <w:pPr>
        <w:jc w:val="both"/>
        <w:rPr>
          <w:sz w:val="24"/>
          <w:szCs w:val="24"/>
        </w:rPr>
      </w:pPr>
      <w:r>
        <w:rPr>
          <w:sz w:val="24"/>
          <w:szCs w:val="24"/>
        </w:rPr>
        <w:t>Na navedenom ročištu</w:t>
      </w:r>
      <w:r w:rsidR="006C7468">
        <w:rPr>
          <w:sz w:val="24"/>
          <w:szCs w:val="24"/>
        </w:rPr>
        <w:t xml:space="preserve"> stečajni upravitelj je o</w:t>
      </w:r>
      <w:r w:rsidR="00010288">
        <w:rPr>
          <w:sz w:val="24"/>
          <w:szCs w:val="24"/>
        </w:rPr>
        <w:t>s</w:t>
      </w:r>
      <w:r w:rsidR="006C7468">
        <w:rPr>
          <w:sz w:val="24"/>
          <w:szCs w:val="24"/>
        </w:rPr>
        <w:t>porio tražbinu vjerovnika:</w:t>
      </w:r>
    </w:p>
    <w:p w:rsidRDefault="003150A7" w:rsidP="006C7468" w:rsidR="003150A7">
      <w:pPr>
        <w:ind w:firstLine="708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C27830" w:rsidR="000929F9" w:rsidRP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 xml:space="preserve">Osporeno </w:t>
            </w:r>
          </w:p>
          <w:p w:rsidRDefault="000929F9" w:rsidP="00C27830" w:rsidR="000929F9" w:rsidRPr="00765ABC">
            <w:pPr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C27830" w:rsidR="000929F9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JURKA d.o.o. u stečaju</w:t>
            </w:r>
          </w:p>
          <w:p w:rsidRDefault="000929F9" w:rsidP="00C27830" w:rsidR="000929F9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Dužice 21,Zagreb</w:t>
            </w:r>
          </w:p>
          <w:p w:rsidRDefault="000929F9" w:rsidP="00C27830" w:rsidR="000929F9" w:rsidRPr="002E41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sz w:val="22"/>
                <w:szCs w:val="22"/>
              </w:rPr>
            </w:pPr>
            <w:r w:rsidRPr="002217EA">
              <w:rPr>
                <w:sz w:val="22"/>
                <w:szCs w:val="22"/>
              </w:rPr>
              <w:t>81584877336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 w:rsidRPr="002E41E1">
              <w:rPr>
                <w:bCs/>
                <w:sz w:val="22"/>
                <w:szCs w:val="22"/>
              </w:rPr>
              <w:t>Vjerodostojne isprave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Kartica glavne knjige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Ugovor o kratkoročnoj pozajmici od 17.03.2008.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Glavnica</w:t>
            </w:r>
          </w:p>
          <w:p w:rsidRDefault="000929F9" w:rsidP="00C27830" w:rsidR="000929F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Zat.kta</w:t>
            </w:r>
          </w:p>
          <w:p w:rsidRDefault="000929F9" w:rsidP="00C27830" w:rsidR="000929F9" w:rsidRPr="002E41E1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0929F9" w:rsidP="00C27830" w:rsidR="000929F9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0929F9" w:rsidP="00C27830" w:rsidR="000929F9" w:rsidRPr="002E41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363.615,29</w:t>
            </w:r>
          </w:p>
          <w:p w:rsidRDefault="000929F9" w:rsidP="00C27830" w:rsidR="000929F9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306.233,81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0929F9" w:rsidP="00C27830" w:rsidR="000929F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ZASTARA</w:t>
            </w:r>
          </w:p>
        </w:tc>
      </w:tr>
      <w:tr w:rsidTr="00C27830" w:rsidR="000929F9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669.849,10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29F9" w:rsidP="00C27830" w:rsidR="000929F9" w:rsidRPr="0043421A">
            <w:pPr>
              <w:rPr>
                <w:sz w:val="22"/>
                <w:szCs w:val="22"/>
              </w:rPr>
            </w:pPr>
          </w:p>
        </w:tc>
      </w:tr>
    </w:tbl>
    <w:p w:rsidRDefault="003150A7" w:rsidP="006C7468" w:rsidR="003150A7">
      <w:pPr>
        <w:ind w:firstLine="708"/>
        <w:jc w:val="both"/>
        <w:rPr>
          <w:sz w:val="24"/>
          <w:szCs w:val="24"/>
        </w:rPr>
      </w:pPr>
    </w:p>
    <w:p w:rsidRDefault="003150A7" w:rsidP="006C7468" w:rsidR="003150A7">
      <w:pPr>
        <w:ind w:firstLine="708"/>
        <w:jc w:val="both"/>
        <w:rPr>
          <w:sz w:val="24"/>
          <w:szCs w:val="24"/>
        </w:rPr>
      </w:pPr>
    </w:p>
    <w:p w:rsidRDefault="006C7468" w:rsidP="006C7468" w:rsidR="006C74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Razlog osporavanja naveden je u tablici.</w:t>
      </w:r>
    </w:p>
    <w:p w:rsidRDefault="008F0B3C" w:rsidP="008F0B3C" w:rsidR="008F0B3C" w:rsidRPr="00922715">
      <w:pPr>
        <w:jc w:val="both"/>
        <w:rPr>
          <w:sz w:val="24"/>
          <w:szCs w:val="24"/>
        </w:rPr>
      </w:pPr>
      <w:r w:rsidRPr="00922715">
        <w:rPr>
          <w:sz w:val="24"/>
          <w:szCs w:val="24"/>
        </w:rPr>
        <w:t xml:space="preserve">           Prema članku 178. stavak 1. </w:t>
      </w:r>
      <w:r w:rsidR="00922715" w:rsidRPr="00922715">
        <w:rPr>
          <w:sz w:val="24"/>
          <w:szCs w:val="24"/>
        </w:rPr>
        <w:t xml:space="preserve">u vezi članka 179. </w:t>
      </w:r>
      <w:r w:rsidRPr="00922715">
        <w:rPr>
          <w:sz w:val="24"/>
          <w:szCs w:val="24"/>
        </w:rPr>
        <w:t xml:space="preserve">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8F0B3C" w:rsidP="00B01B12" w:rsidR="008F0B3C" w:rsidRPr="00922715">
      <w:pPr>
        <w:ind w:firstLine="720"/>
        <w:jc w:val="both"/>
        <w:rPr>
          <w:sz w:val="24"/>
          <w:szCs w:val="24"/>
        </w:rPr>
      </w:pPr>
      <w:r w:rsidRPr="00922715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D372BD" w:rsidP="008F0B3C" w:rsidR="00D372BD">
      <w:pPr>
        <w:jc w:val="center"/>
        <w:rPr>
          <w:sz w:val="24"/>
          <w:szCs w:val="24"/>
        </w:rPr>
      </w:pPr>
    </w:p>
    <w:p w:rsidRDefault="00922715" w:rsidP="008F0B3C" w:rsidR="00FE2BB6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t xml:space="preserve"> U Zagrebu </w:t>
      </w:r>
      <w:r w:rsidR="006C7468">
        <w:rPr>
          <w:sz w:val="24"/>
          <w:szCs w:val="24"/>
        </w:rPr>
        <w:t>21</w:t>
      </w:r>
      <w:r w:rsidR="008F0B3C" w:rsidRPr="00922715">
        <w:rPr>
          <w:sz w:val="24"/>
          <w:szCs w:val="24"/>
        </w:rPr>
        <w:t>.</w:t>
      </w:r>
      <w:r w:rsidR="006C7468">
        <w:rPr>
          <w:sz w:val="24"/>
          <w:szCs w:val="24"/>
        </w:rPr>
        <w:t xml:space="preserve"> siječnja</w:t>
      </w:r>
      <w:r w:rsidR="008F0B3C" w:rsidRPr="00922715">
        <w:rPr>
          <w:sz w:val="24"/>
          <w:szCs w:val="24"/>
        </w:rPr>
        <w:t xml:space="preserve"> 20</w:t>
      </w:r>
      <w:r w:rsidR="006C7468">
        <w:rPr>
          <w:sz w:val="24"/>
          <w:szCs w:val="24"/>
        </w:rPr>
        <w:t>16</w:t>
      </w:r>
      <w:r w:rsidR="000728C6">
        <w:rPr>
          <w:sz w:val="24"/>
          <w:szCs w:val="24"/>
        </w:rPr>
        <w:t>.</w:t>
      </w:r>
      <w:r w:rsidR="008F0B3C" w:rsidRPr="00922715">
        <w:rPr>
          <w:sz w:val="24"/>
          <w:szCs w:val="24"/>
        </w:rPr>
        <w:t xml:space="preserve">. </w:t>
      </w:r>
    </w:p>
    <w:p w:rsidRDefault="008F0B3C" w:rsidP="00E91121" w:rsidR="00D372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="00D372B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72BD" w:rsidP="00E91121" w:rsidR="00D372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72BD" w:rsidP="00E91121" w:rsidR="00D372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72BD" w:rsidP="00D372BD" w:rsidR="00D372B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72BD" w:rsidP="00E91121" w:rsidR="00D372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72BD" w:rsidP="00D372BD" w:rsidR="00D372B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E2BB6" w:rsidP="00D372BD" w:rsidR="00FE2BB6" w:rsidRPr="00B01B12">
      <w:pPr>
        <w:jc w:val="both"/>
      </w:pPr>
    </w:p>
    <w:p w:rsidRDefault="008F0B3C" w:rsidP="008F0B3C" w:rsidR="008F0B3C" w:rsidRPr="00B01B12">
      <w:pPr>
        <w:jc w:val="both"/>
      </w:pPr>
      <w:r w:rsidRPr="00B01B12">
        <w:t>UPUTA O PRAVNOM LIJEKU:</w:t>
      </w:r>
    </w:p>
    <w:p w:rsidRDefault="008F0B3C" w:rsidP="008F0B3C" w:rsidR="008F0B3C" w:rsidRPr="00B01B12">
      <w:pPr>
        <w:jc w:val="both"/>
      </w:pPr>
      <w:r w:rsidRPr="00B01B12"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B01B12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D372BD" w:rsidP="008F0B3C" w:rsidR="00D372BD">
      <w:pPr>
        <w:jc w:val="both"/>
      </w:pPr>
    </w:p>
    <w:p w:rsidRDefault="008F0B3C" w:rsidP="008F0B3C" w:rsidR="008F0B3C" w:rsidRPr="00B01B12">
      <w:pPr>
        <w:jc w:val="both"/>
      </w:pPr>
      <w:r w:rsidRPr="00B01B12">
        <w:t>DNA:</w:t>
      </w:r>
    </w:p>
    <w:p w:rsidRDefault="008F0B3C" w:rsidP="004A0C33" w:rsidR="00BB14E3">
      <w:pPr>
        <w:pStyle w:val="TableContents"/>
        <w:numPr>
          <w:ilvl w:val="0"/>
          <w:numId w:val="10"/>
        </w:numPr>
        <w:ind w:firstLine="708"/>
        <w:jc w:val="both"/>
      </w:pPr>
      <w:r w:rsidRPr="00376B9F">
        <w:t>vjerovniku</w:t>
      </w:r>
    </w:p>
    <w:p w:rsidRDefault="000929F9" w:rsidP="004A0C33" w:rsidR="000929F9">
      <w:pPr>
        <w:pStyle w:val="TableContents"/>
        <w:numPr>
          <w:ilvl w:val="0"/>
          <w:numId w:val="10"/>
        </w:numPr>
        <w:ind w:firstLine="708"/>
        <w:jc w:val="both"/>
      </w:pPr>
      <w:r>
        <w:t>Alma Klepac, stečajni upravitelj vjerovnika</w:t>
      </w:r>
    </w:p>
    <w:p w:rsidRDefault="004A0C33" w:rsidP="004A0C33" w:rsidR="008F0B3C" w:rsidRPr="00376B9F">
      <w:pPr>
        <w:pStyle w:val="TableContents"/>
        <w:numPr>
          <w:ilvl w:val="0"/>
          <w:numId w:val="10"/>
        </w:numPr>
        <w:ind w:firstLine="708"/>
        <w:jc w:val="both"/>
      </w:pPr>
      <w:r w:rsidRPr="00BB14E3">
        <w:rPr>
          <w:bCs/>
        </w:rPr>
        <w:t>-</w:t>
      </w:r>
      <w:r w:rsidR="008F0B3C" w:rsidRPr="00BB14E3">
        <w:rPr>
          <w:bCs/>
        </w:rPr>
        <w:t>s</w:t>
      </w:r>
      <w:r w:rsidR="008F0B3C" w:rsidRPr="00376B9F">
        <w:t>tečajni upravitelj</w:t>
      </w: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R="008F0B3C" w:rsidRPr="00922715">
      <w:pPr>
        <w:rPr>
          <w:sz w:val="24"/>
          <w:szCs w:val="24"/>
        </w:rPr>
      </w:pPr>
    </w:p>
    <w:sectPr w:rsidSect="00FE2BB6" w:rsidR="008F0B3C" w:rsidRPr="00922715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C98" w:rsidR="00E13C98">
      <w:r>
        <w:separator/>
      </w:r>
    </w:p>
  </w:endnote>
  <w:endnote w:id="0" w:type="continuationSeparator">
    <w:p w:rsidRDefault="00E13C98" w:rsidR="00E1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C98" w:rsidR="00E13C98">
      <w:r>
        <w:separator/>
      </w:r>
    </w:p>
  </w:footnote>
  <w:footnote w:id="0" w:type="continuationSeparator">
    <w:p w:rsidRDefault="00E13C98" w:rsidR="00E13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2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BC6AFE">
      <w:rPr>
        <w:bCs/>
        <w:sz w:val="24"/>
        <w:szCs w:val="24"/>
      </w:rPr>
      <w:t>175/2014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10288"/>
    <w:rsid w:val="00045499"/>
    <w:rsid w:val="000728C6"/>
    <w:rsid w:val="000929F9"/>
    <w:rsid w:val="000D09C9"/>
    <w:rsid w:val="00107254"/>
    <w:rsid w:val="00184D22"/>
    <w:rsid w:val="002C3544"/>
    <w:rsid w:val="002F520F"/>
    <w:rsid w:val="00304756"/>
    <w:rsid w:val="003150A7"/>
    <w:rsid w:val="003454DD"/>
    <w:rsid w:val="00376B9F"/>
    <w:rsid w:val="003C5E4B"/>
    <w:rsid w:val="003E2FB7"/>
    <w:rsid w:val="004A0C33"/>
    <w:rsid w:val="004A1608"/>
    <w:rsid w:val="005516C4"/>
    <w:rsid w:val="00602110"/>
    <w:rsid w:val="006A50F9"/>
    <w:rsid w:val="006C7468"/>
    <w:rsid w:val="006E35CB"/>
    <w:rsid w:val="007A1BBA"/>
    <w:rsid w:val="007E2A14"/>
    <w:rsid w:val="007F13B4"/>
    <w:rsid w:val="007F228B"/>
    <w:rsid w:val="0082064A"/>
    <w:rsid w:val="008F0B3C"/>
    <w:rsid w:val="00922715"/>
    <w:rsid w:val="009939BF"/>
    <w:rsid w:val="009E5406"/>
    <w:rsid w:val="00AC73BE"/>
    <w:rsid w:val="00AE4DC4"/>
    <w:rsid w:val="00B01B12"/>
    <w:rsid w:val="00BA094E"/>
    <w:rsid w:val="00BB14E3"/>
    <w:rsid w:val="00BC6AFE"/>
    <w:rsid w:val="00C27830"/>
    <w:rsid w:val="00CB5F53"/>
    <w:rsid w:val="00D372BD"/>
    <w:rsid w:val="00D55FD5"/>
    <w:rsid w:val="00E13C98"/>
    <w:rsid w:val="00E25245"/>
    <w:rsid w:val="00F0224B"/>
    <w:rsid w:val="00F301C0"/>
    <w:rsid w:val="00F7486B"/>
    <w:rsid w:val="00FC4CA3"/>
    <w:rsid w:val="00FE2BB6"/>
    <w:rsid w:val="00FE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D372B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372B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5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D372B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372B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5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399</properties:Words>
  <properties:Characters>2352</properties:Characters>
  <properties:Lines>188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2016-01-21T13:21:00Z</dcterms:created>
  <dc:creator>nribaric</dc:creator>
  <cp:lastModifiedBy>Jadranka Zelić</cp:lastModifiedBy>
  <cp:lastPrinted>2016-01-21T13:20:00Z</cp:lastPrinted>
  <dcterms:modified xmlns:xsi="http://www.w3.org/2001/XMLSchema-instance" xsi:type="dcterms:W3CDTF">2016-01-21T13:35:00Z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