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b995" w14:paraId="023b995" w:rsidRDefault="00B9163D" w:rsidP="00C150D9" w:rsidR="00E33B60">
      <w:pPr>
        <w:pStyle w:val="Bezproreda"/>
        <w:jc w:val="both"/>
        <w15:collapsed w:val="false"/>
        <w:rPr>
          <w:rFonts w:cs="Courier New" w:hAnsi="Courier New" w:ascii="Courier New"/>
        </w:rPr>
      </w:pPr>
      <w:bookmarkStart w:name="_GoBack" w:id="0"/>
      <w:bookmarkEnd w:id="0"/>
      <w:r>
        <w:rPr>
          <w:rFonts w:cs="Courier New" w:hAnsi="Courier New" w:ascii="Courier New"/>
        </w:rPr>
        <w:t xml:space="preserve">                     </w:t>
      </w: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</w:t>
      </w:r>
      <w:r w:rsidR="00BE5473">
        <w:rPr>
          <w:rFonts w:cs="Courier New" w:hAnsi="Courier New" w:ascii="Courier New"/>
        </w:rPr>
        <w:t xml:space="preserve">                     Obrazac  21</w:t>
      </w:r>
      <w:r>
        <w:rPr>
          <w:rFonts w:cs="Courier New" w:hAnsi="Courier New" w:ascii="Courier New"/>
        </w:rPr>
        <w:t>.</w:t>
      </w: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</w:p>
    <w:p w:rsidRDefault="009336BE" w:rsidP="00C150D9" w:rsidR="00E33B6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</w:t>
      </w:r>
      <w:r w:rsidR="00E33B60">
        <w:rPr>
          <w:rFonts w:cs="Courier New" w:hAnsi="Courier New" w:ascii="Courier New"/>
        </w:rPr>
        <w:t xml:space="preserve">        IZVJEŠĆE STEČAJNOG UPRAVITELJA STEČAJNE MASE</w:t>
      </w:r>
    </w:p>
    <w:p w:rsidRDefault="00BE5473" w:rsidP="00C150D9" w:rsidR="00BE547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</w:t>
      </w:r>
      <w:r w:rsidR="009336BE">
        <w:rPr>
          <w:rFonts w:cs="Courier New" w:hAnsi="Courier New" w:ascii="Courier New"/>
        </w:rPr>
        <w:t xml:space="preserve">  </w:t>
      </w:r>
      <w:r>
        <w:rPr>
          <w:rFonts w:cs="Courier New" w:hAnsi="Courier New" w:ascii="Courier New"/>
        </w:rPr>
        <w:t xml:space="preserve">  </w:t>
      </w:r>
      <w:r w:rsidR="00E34184">
        <w:rPr>
          <w:rFonts w:cs="Courier New" w:hAnsi="Courier New" w:ascii="Courier New"/>
        </w:rPr>
        <w:t>i</w:t>
      </w:r>
      <w:r w:rsidR="00D07271">
        <w:rPr>
          <w:rFonts w:cs="Courier New" w:hAnsi="Courier New" w:ascii="Courier New"/>
        </w:rPr>
        <w:t>za</w:t>
      </w:r>
      <w:r w:rsidR="00E33B60">
        <w:rPr>
          <w:rFonts w:cs="Courier New" w:hAnsi="Courier New" w:ascii="Courier New"/>
        </w:rPr>
        <w:t xml:space="preserve"> dušnika </w:t>
      </w:r>
      <w:r w:rsidR="00D07271">
        <w:rPr>
          <w:rFonts w:cs="Courier New" w:hAnsi="Courier New" w:ascii="Courier New"/>
        </w:rPr>
        <w:t xml:space="preserve">LIIBA d.o.o. u stečaju iz </w:t>
      </w:r>
      <w:r>
        <w:rPr>
          <w:rFonts w:cs="Courier New" w:hAnsi="Courier New" w:ascii="Courier New"/>
        </w:rPr>
        <w:t xml:space="preserve">10310 </w:t>
      </w:r>
      <w:r w:rsidR="0035639B">
        <w:rPr>
          <w:rFonts w:cs="Courier New" w:hAnsi="Courier New" w:ascii="Courier New"/>
        </w:rPr>
        <w:t>Ivanić-Grad</w:t>
      </w:r>
      <w:r>
        <w:rPr>
          <w:rFonts w:cs="Courier New" w:hAnsi="Courier New" w:ascii="Courier New"/>
        </w:rPr>
        <w:t>,</w:t>
      </w:r>
      <w:r w:rsidR="004826FD">
        <w:rPr>
          <w:rFonts w:cs="Courier New" w:hAnsi="Courier New" w:ascii="Courier New"/>
        </w:rPr>
        <w:t xml:space="preserve"> </w:t>
      </w:r>
    </w:p>
    <w:p w:rsidRDefault="00BE5473" w:rsidP="00C150D9" w:rsidR="004826F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</w:t>
      </w:r>
      <w:r w:rsidR="009336BE">
        <w:rPr>
          <w:rFonts w:cs="Courier New" w:hAnsi="Courier New" w:ascii="Courier New"/>
        </w:rPr>
        <w:t xml:space="preserve"> </w:t>
      </w:r>
      <w:r w:rsidR="00BE669D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 xml:space="preserve"> Ul.Slobode 20. u razdoblju od 23.prosinca 2013.g. do</w:t>
      </w:r>
    </w:p>
    <w:p w:rsidRDefault="00BE5473" w:rsidP="00C150D9" w:rsidR="00BE547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</w:t>
      </w:r>
      <w:r w:rsidR="001857DA">
        <w:rPr>
          <w:rFonts w:cs="Courier New" w:hAnsi="Courier New" w:ascii="Courier New"/>
        </w:rPr>
        <w:t xml:space="preserve">    </w:t>
      </w:r>
      <w:r>
        <w:rPr>
          <w:rFonts w:cs="Courier New" w:hAnsi="Courier New" w:ascii="Courier New"/>
        </w:rPr>
        <w:t xml:space="preserve"> </w:t>
      </w:r>
      <w:r w:rsidR="001857DA">
        <w:rPr>
          <w:rFonts w:cs="Courier New" w:hAnsi="Courier New" w:ascii="Courier New"/>
        </w:rPr>
        <w:t>04.</w:t>
      </w:r>
      <w:r>
        <w:rPr>
          <w:rFonts w:cs="Courier New" w:hAnsi="Courier New" w:ascii="Courier New"/>
        </w:rPr>
        <w:t>travnja 2019.g.</w:t>
      </w:r>
    </w:p>
    <w:p w:rsidRDefault="001857DA" w:rsidP="00C150D9" w:rsidR="00E33B6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</w:t>
      </w: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Trgovački sud u Zagrebu, Amruševa 2/II, 10000 Zagreb</w:t>
      </w: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Posl.broj spisa:</w:t>
      </w:r>
      <w:r w:rsidR="00B1071E">
        <w:rPr>
          <w:rFonts w:cs="Courier New" w:hAnsi="Courier New" w:ascii="Courier New"/>
        </w:rPr>
        <w:t>20.</w:t>
      </w:r>
      <w:r>
        <w:rPr>
          <w:rFonts w:cs="Courier New" w:hAnsi="Courier New" w:ascii="Courier New"/>
        </w:rPr>
        <w:t>St-280/12</w:t>
      </w:r>
    </w:p>
    <w:p w:rsidRDefault="00E33B60" w:rsidP="00C150D9" w:rsidR="00E33B60">
      <w:pPr>
        <w:pStyle w:val="Bezproreda"/>
        <w:jc w:val="both"/>
        <w:rPr>
          <w:rFonts w:cs="Courier New" w:hAnsi="Courier New" w:ascii="Courier New"/>
        </w:rPr>
      </w:pPr>
    </w:p>
    <w:p w:rsidRDefault="00E33B60" w:rsidP="00C150D9" w:rsidR="0075339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Dužnik; STEČAJNA MASA iza </w:t>
      </w:r>
      <w:r w:rsidR="00D07271">
        <w:rPr>
          <w:rFonts w:cs="Courier New" w:hAnsi="Courier New" w:ascii="Courier New"/>
        </w:rPr>
        <w:t xml:space="preserve">dužnika </w:t>
      </w:r>
      <w:r>
        <w:rPr>
          <w:rFonts w:cs="Courier New" w:hAnsi="Courier New" w:ascii="Courier New"/>
        </w:rPr>
        <w:t>LIIBA d.o.o. u stečaju</w:t>
      </w:r>
      <w:r w:rsidR="00753399">
        <w:rPr>
          <w:rFonts w:cs="Courier New" w:hAnsi="Courier New" w:ascii="Courier New"/>
        </w:rPr>
        <w:t xml:space="preserve">, </w:t>
      </w:r>
    </w:p>
    <w:p w:rsidRDefault="00753399" w:rsidP="00C150D9" w:rsidR="0075339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OIB94506497981, Ulica Slobode 20., 10310 Ivanić-Grad</w:t>
      </w:r>
    </w:p>
    <w:p w:rsidRDefault="00753399" w:rsidP="00C150D9" w:rsidR="00753399">
      <w:pPr>
        <w:pStyle w:val="Bezproreda"/>
        <w:jc w:val="both"/>
        <w:rPr>
          <w:rFonts w:cs="Courier New" w:hAnsi="Courier New" w:ascii="Courier New"/>
        </w:rPr>
      </w:pPr>
    </w:p>
    <w:p w:rsidRDefault="00753399" w:rsidP="00C150D9" w:rsidR="00753399">
      <w:pPr>
        <w:pStyle w:val="Bezproreda"/>
        <w:jc w:val="both"/>
        <w:rPr>
          <w:rFonts w:cs="Courier New" w:hAnsi="Courier New" w:ascii="Courier New"/>
        </w:rPr>
      </w:pPr>
    </w:p>
    <w:p w:rsidRDefault="00BE5473" w:rsidP="00BE5473" w:rsidR="00753399" w:rsidRPr="00BE5473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STANJE </w:t>
      </w:r>
      <w:r w:rsidR="00753399">
        <w:rPr>
          <w:rFonts w:cs="Courier New" w:hAnsi="Courier New" w:ascii="Courier New"/>
        </w:rPr>
        <w:t>STEČ</w:t>
      </w:r>
      <w:r>
        <w:rPr>
          <w:rFonts w:cs="Courier New" w:hAnsi="Courier New" w:ascii="Courier New"/>
        </w:rPr>
        <w:t xml:space="preserve">AJNE MASE NAKON ZAVRŠNOG ROČIŠTA I OBUSTAVE I ZAJLJUČENJE STEČAJNOG POSTUPKA  </w:t>
      </w:r>
    </w:p>
    <w:p w:rsidRDefault="00753399" w:rsidP="00753399" w:rsidR="00753399">
      <w:pPr>
        <w:pStyle w:val="Bezproreda"/>
        <w:jc w:val="both"/>
        <w:rPr>
          <w:rFonts w:cs="Courier New" w:hAnsi="Courier New" w:ascii="Courier New"/>
        </w:rPr>
      </w:pPr>
    </w:p>
    <w:p w:rsidRDefault="00753399" w:rsidP="00753399" w:rsidR="00E00B6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Trgovački sud u Zagrebu Rješenjem Posl.broj:7.St-280/12 dana 23.siječnja </w:t>
      </w:r>
      <w:r w:rsidR="00D07271">
        <w:rPr>
          <w:rFonts w:cs="Courier New" w:hAnsi="Courier New" w:ascii="Courier New"/>
        </w:rPr>
        <w:t xml:space="preserve">2013.g. </w:t>
      </w:r>
      <w:r>
        <w:rPr>
          <w:rFonts w:cs="Courier New" w:hAnsi="Courier New" w:ascii="Courier New"/>
        </w:rPr>
        <w:t xml:space="preserve">otvorio je stečajni postupak nad </w:t>
      </w:r>
      <w:r w:rsidR="00FB0649">
        <w:rPr>
          <w:rFonts w:cs="Courier New" w:hAnsi="Courier New" w:ascii="Courier New"/>
        </w:rPr>
        <w:t xml:space="preserve">dužnikom LIIBA d.o.o. iz Ivanić-Grada, Lj.Gaja 9., OIB 02767348848. </w:t>
      </w:r>
    </w:p>
    <w:p w:rsidRDefault="00331764" w:rsidP="00753399" w:rsidR="00FB064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21.ožujka 2013.g. održano je Ispitno ročište na</w:t>
      </w:r>
      <w:r w:rsidR="00E00B69">
        <w:rPr>
          <w:rFonts w:cs="Courier New" w:hAnsi="Courier New" w:ascii="Courier New"/>
        </w:rPr>
        <w:t xml:space="preserve"> kojem je</w:t>
      </w:r>
      <w:r>
        <w:rPr>
          <w:rFonts w:cs="Courier New" w:hAnsi="Courier New" w:ascii="Courier New"/>
        </w:rPr>
        <w:t xml:space="preserve"> ispitano i priznato u cijelosti 8 prijava tražbina steč. vjerovnika</w:t>
      </w:r>
      <w:r w:rsidR="005C50CD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koje su razvrstane u 2.Viši isplatni red a jedna Prijava tražbina osporena je za iznos troškova podnošenja iste i priz</w:t>
      </w:r>
      <w:r w:rsidR="004826FD">
        <w:rPr>
          <w:rFonts w:cs="Courier New" w:hAnsi="Courier New" w:ascii="Courier New"/>
        </w:rPr>
        <w:t>nata je za iznos od 9.302,89kn te je također</w:t>
      </w:r>
      <w:r>
        <w:rPr>
          <w:rFonts w:cs="Courier New" w:hAnsi="Courier New" w:ascii="Courier New"/>
        </w:rPr>
        <w:t xml:space="preserve"> razvrstan</w:t>
      </w:r>
      <w:r w:rsidR="004826FD">
        <w:rPr>
          <w:rFonts w:cs="Courier New" w:hAnsi="Courier New" w:ascii="Courier New"/>
        </w:rPr>
        <w:t>a</w:t>
      </w:r>
      <w:r>
        <w:rPr>
          <w:rFonts w:cs="Courier New" w:hAnsi="Courier New" w:ascii="Courier New"/>
        </w:rPr>
        <w:t xml:space="preserve"> u 2.Viši isplatni red. Ukupno priznate i razvrstane tražbine steč.vjerovnika u 2.Višem is</w:t>
      </w:r>
      <w:r w:rsidR="00E00B69">
        <w:rPr>
          <w:rFonts w:cs="Courier New" w:hAnsi="Courier New" w:ascii="Courier New"/>
        </w:rPr>
        <w:t>platni red iznose 1.667.014,93kn.</w:t>
      </w:r>
      <w:r>
        <w:rPr>
          <w:rFonts w:cs="Courier New" w:hAnsi="Courier New" w:ascii="Courier New"/>
        </w:rPr>
        <w:t xml:space="preserve">     </w:t>
      </w:r>
    </w:p>
    <w:p w:rsidRDefault="00E00B69" w:rsidP="00753399" w:rsidR="00FB064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Rješenjem Naslovnog</w:t>
      </w:r>
      <w:r w:rsidR="00FB0649">
        <w:rPr>
          <w:rFonts w:cs="Courier New" w:hAnsi="Courier New" w:ascii="Courier New"/>
        </w:rPr>
        <w:t xml:space="preserve"> suda dana 23.prosinca 2013.g. obustavljen je i zaključen stečajni p</w:t>
      </w:r>
      <w:r w:rsidR="00D66B94">
        <w:rPr>
          <w:rFonts w:cs="Courier New" w:hAnsi="Courier New" w:ascii="Courier New"/>
        </w:rPr>
        <w:t>ostupak zbog nedostatnosti unovč</w:t>
      </w:r>
      <w:r w:rsidR="00FB0649">
        <w:rPr>
          <w:rFonts w:cs="Courier New" w:hAnsi="Courier New" w:ascii="Courier New"/>
        </w:rPr>
        <w:t>ene stečajne mase za pokr</w:t>
      </w:r>
      <w:r>
        <w:rPr>
          <w:rFonts w:cs="Courier New" w:hAnsi="Courier New" w:ascii="Courier New"/>
        </w:rPr>
        <w:t>iće troškova stečajnog postupka.</w:t>
      </w:r>
    </w:p>
    <w:p w:rsidRDefault="00E00B69" w:rsidP="00753399" w:rsidR="00E00B6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tijeku vođenja stečajnog postupka nije provedena dioba jer nije unovčena stečajna masa</w:t>
      </w:r>
      <w:r w:rsidR="004826FD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koju j</w:t>
      </w:r>
      <w:r w:rsidR="004826FD">
        <w:rPr>
          <w:rFonts w:cs="Courier New" w:hAnsi="Courier New" w:ascii="Courier New"/>
        </w:rPr>
        <w:t xml:space="preserve">e činilo dugovanje dužnika stečajnog </w:t>
      </w:r>
      <w:r>
        <w:rPr>
          <w:rFonts w:cs="Courier New" w:hAnsi="Courier New" w:ascii="Courier New"/>
        </w:rPr>
        <w:t xml:space="preserve">dužnika. </w:t>
      </w:r>
    </w:p>
    <w:p w:rsidRDefault="00FB0649" w:rsidP="00753399" w:rsidR="0084793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dužnik obavljao je određene poslove za kupca IMPORTANNE d.o.o. iz Zagreba, Iblerov trg 10., OIB15023477203 u tijeku 1994.g. Navedeni kupac nije platio u roku dospijeća fakturirani iznos izvedenih radova</w:t>
      </w:r>
      <w:r w:rsidR="00DA6684">
        <w:rPr>
          <w:rFonts w:cs="Courier New" w:hAnsi="Courier New" w:ascii="Courier New"/>
        </w:rPr>
        <w:t xml:space="preserve"> u iznosu od 150.681,00kn</w:t>
      </w:r>
      <w:r>
        <w:rPr>
          <w:rFonts w:cs="Courier New" w:hAnsi="Courier New" w:ascii="Courier New"/>
        </w:rPr>
        <w:t xml:space="preserve"> te je stečajni dužnik 1996.g. pokrenuo pos</w:t>
      </w:r>
      <w:r w:rsidR="00D07271">
        <w:rPr>
          <w:rFonts w:cs="Courier New" w:hAnsi="Courier New" w:ascii="Courier New"/>
        </w:rPr>
        <w:t>tupak naplate duga putem ovrhe</w:t>
      </w:r>
      <w:r w:rsidR="00DA6684">
        <w:rPr>
          <w:rFonts w:cs="Courier New" w:hAnsi="Courier New" w:ascii="Courier New"/>
        </w:rPr>
        <w:t xml:space="preserve"> Ovrv-1434/98</w:t>
      </w:r>
      <w:r w:rsidR="00D07271">
        <w:rPr>
          <w:rFonts w:cs="Courier New" w:hAnsi="Courier New" w:ascii="Courier New"/>
        </w:rPr>
        <w:t xml:space="preserve"> a</w:t>
      </w:r>
      <w:r>
        <w:rPr>
          <w:rFonts w:cs="Courier New" w:hAnsi="Courier New" w:ascii="Courier New"/>
        </w:rPr>
        <w:t xml:space="preserve"> </w:t>
      </w:r>
      <w:r w:rsidR="00D07271">
        <w:rPr>
          <w:rFonts w:cs="Courier New" w:hAnsi="Courier New" w:ascii="Courier New"/>
        </w:rPr>
        <w:t xml:space="preserve">nastavljen je </w:t>
      </w:r>
      <w:r>
        <w:rPr>
          <w:rFonts w:cs="Courier New" w:hAnsi="Courier New" w:ascii="Courier New"/>
        </w:rPr>
        <w:t>vođenjem parničnog postupka</w:t>
      </w:r>
      <w:r w:rsidR="005C50CD">
        <w:rPr>
          <w:rFonts w:cs="Courier New" w:hAnsi="Courier New" w:ascii="Courier New"/>
        </w:rPr>
        <w:t xml:space="preserve"> </w:t>
      </w:r>
      <w:r w:rsidR="00527A3A">
        <w:rPr>
          <w:rFonts w:cs="Courier New" w:hAnsi="Courier New" w:ascii="Courier New"/>
        </w:rPr>
        <w:t>Posl.broj:45.P-4996/01</w:t>
      </w:r>
      <w:r>
        <w:rPr>
          <w:rFonts w:cs="Courier New" w:hAnsi="Courier New" w:ascii="Courier New"/>
        </w:rPr>
        <w:t>,</w:t>
      </w:r>
      <w:r w:rsidR="00255F5D">
        <w:rPr>
          <w:rFonts w:cs="Courier New" w:hAnsi="Courier New" w:ascii="Courier New"/>
        </w:rPr>
        <w:t xml:space="preserve"> koji je okončan</w:t>
      </w:r>
      <w:r w:rsidR="00847938">
        <w:rPr>
          <w:rFonts w:cs="Courier New" w:hAnsi="Courier New" w:ascii="Courier New"/>
        </w:rPr>
        <w:t xml:space="preserve"> Presudom Visokog Trgovačkog suda u Zagrebu od dana 14.studenog 2017.g., Posl. broj:65 Pž-4891/2017-4</w:t>
      </w:r>
      <w:r w:rsidR="00D07271">
        <w:rPr>
          <w:rFonts w:cs="Courier New" w:hAnsi="Courier New" w:ascii="Courier New"/>
        </w:rPr>
        <w:t>,</w:t>
      </w:r>
      <w:r w:rsidR="00847938">
        <w:rPr>
          <w:rFonts w:cs="Courier New" w:hAnsi="Courier New" w:ascii="Courier New"/>
        </w:rPr>
        <w:t xml:space="preserve"> </w:t>
      </w:r>
      <w:r w:rsidR="00526271">
        <w:rPr>
          <w:rFonts w:cs="Courier New" w:hAnsi="Courier New" w:ascii="Courier New"/>
        </w:rPr>
        <w:t xml:space="preserve">koja je primljena </w:t>
      </w:r>
      <w:r w:rsidR="00847938">
        <w:rPr>
          <w:rFonts w:cs="Courier New" w:hAnsi="Courier New" w:ascii="Courier New"/>
        </w:rPr>
        <w:t xml:space="preserve"> 16.prosinca 2017.g.</w:t>
      </w:r>
    </w:p>
    <w:p w:rsidRDefault="005F7767" w:rsidP="00753399" w:rsidR="005F776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04.srpnja 2016.g. stečajni upravitelj predložio je nastavak stečajnog postupka radi unovčenja dosuđenog potraživanja i Naslovni sud dana 19.listopada 2016.g. donio je Rješenje</w:t>
      </w:r>
      <w:r w:rsidR="004826FD">
        <w:rPr>
          <w:rFonts w:cs="Courier New" w:hAnsi="Courier New" w:ascii="Courier New"/>
        </w:rPr>
        <w:t xml:space="preserve"> Posl.broj 7.St-280/12 o upisu S</w:t>
      </w:r>
      <w:r>
        <w:rPr>
          <w:rFonts w:cs="Courier New" w:hAnsi="Courier New" w:ascii="Courier New"/>
        </w:rPr>
        <w:t>tečajne mase iza dužnika LIIBA d.</w:t>
      </w:r>
      <w:r w:rsidR="004826FD">
        <w:rPr>
          <w:rFonts w:cs="Courier New" w:hAnsi="Courier New" w:ascii="Courier New"/>
        </w:rPr>
        <w:t>o.o. Lj.Gaja 9. Ivanić-Grad sa</w:t>
      </w:r>
      <w:r>
        <w:rPr>
          <w:rFonts w:cs="Courier New" w:hAnsi="Courier New" w:ascii="Courier New"/>
        </w:rPr>
        <w:t xml:space="preserve"> sjedište</w:t>
      </w:r>
      <w:r w:rsidR="004826FD">
        <w:rPr>
          <w:rFonts w:cs="Courier New" w:hAnsi="Courier New" w:ascii="Courier New"/>
        </w:rPr>
        <w:t>m na adresi</w:t>
      </w:r>
      <w:r>
        <w:rPr>
          <w:rFonts w:cs="Courier New" w:hAnsi="Courier New" w:ascii="Courier New"/>
        </w:rPr>
        <w:t xml:space="preserve"> sjedište ure</w:t>
      </w:r>
      <w:r w:rsidR="00E9056E">
        <w:rPr>
          <w:rFonts w:cs="Courier New" w:hAnsi="Courier New" w:ascii="Courier New"/>
        </w:rPr>
        <w:t xml:space="preserve">da stečajnog upravitelja; </w:t>
      </w:r>
      <w:r w:rsidR="004826FD">
        <w:rPr>
          <w:rFonts w:cs="Courier New" w:hAnsi="Courier New" w:ascii="Courier New"/>
        </w:rPr>
        <w:t>Ulica S</w:t>
      </w:r>
      <w:r>
        <w:rPr>
          <w:rFonts w:cs="Courier New" w:hAnsi="Courier New" w:ascii="Courier New"/>
        </w:rPr>
        <w:t>lobo</w:t>
      </w:r>
      <w:r w:rsidR="004826FD">
        <w:rPr>
          <w:rFonts w:cs="Courier New" w:hAnsi="Courier New" w:ascii="Courier New"/>
        </w:rPr>
        <w:t>d</w:t>
      </w:r>
      <w:r>
        <w:rPr>
          <w:rFonts w:cs="Courier New" w:hAnsi="Courier New" w:ascii="Courier New"/>
        </w:rPr>
        <w:t>e 20.</w:t>
      </w:r>
      <w:r w:rsidR="004826FD">
        <w:rPr>
          <w:rFonts w:cs="Courier New" w:hAnsi="Courier New" w:ascii="Courier New"/>
        </w:rPr>
        <w:t>, 10310</w:t>
      </w:r>
      <w:r>
        <w:rPr>
          <w:rFonts w:cs="Courier New" w:hAnsi="Courier New" w:ascii="Courier New"/>
        </w:rPr>
        <w:t xml:space="preserve"> Ivanić-Grad.    </w:t>
      </w:r>
    </w:p>
    <w:p w:rsidRDefault="00847938" w:rsidP="00753399" w:rsidR="0084793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 Presude </w:t>
      </w:r>
      <w:r w:rsidR="00526271">
        <w:rPr>
          <w:rFonts w:cs="Courier New" w:hAnsi="Courier New" w:ascii="Courier New"/>
        </w:rPr>
        <w:t>i Rješe</w:t>
      </w:r>
      <w:r>
        <w:rPr>
          <w:rFonts w:cs="Courier New" w:hAnsi="Courier New" w:ascii="Courier New"/>
        </w:rPr>
        <w:t>nja Trgovačkog suda u Zagrebu i Visokog Trgova</w:t>
      </w:r>
      <w:r w:rsidR="00526271">
        <w:rPr>
          <w:rFonts w:cs="Courier New" w:hAnsi="Courier New" w:ascii="Courier New"/>
        </w:rPr>
        <w:t>čkog suda u Zagrebu iskazane su</w:t>
      </w:r>
      <w:r>
        <w:rPr>
          <w:rFonts w:cs="Courier New" w:hAnsi="Courier New" w:ascii="Courier New"/>
        </w:rPr>
        <w:t xml:space="preserve"> klauzule pravomoćnosti i ovršnosti krajem sij</w:t>
      </w:r>
      <w:r w:rsidR="00E87BAF">
        <w:rPr>
          <w:rFonts w:cs="Courier New" w:hAnsi="Courier New" w:ascii="Courier New"/>
        </w:rPr>
        <w:t>eč</w:t>
      </w:r>
      <w:r>
        <w:rPr>
          <w:rFonts w:cs="Courier New" w:hAnsi="Courier New" w:ascii="Courier New"/>
        </w:rPr>
        <w:t>nja</w:t>
      </w:r>
      <w:r w:rsidR="00E87BAF">
        <w:rPr>
          <w:rFonts w:cs="Courier New" w:hAnsi="Courier New" w:ascii="Courier New"/>
        </w:rPr>
        <w:t xml:space="preserve"> 2018.g. a upisan je datum 24. ve</w:t>
      </w:r>
      <w:r>
        <w:rPr>
          <w:rFonts w:cs="Courier New" w:hAnsi="Courier New" w:ascii="Courier New"/>
        </w:rPr>
        <w:t>ljača 2018.g.</w:t>
      </w:r>
      <w:r w:rsidR="005F7767">
        <w:rPr>
          <w:rFonts w:cs="Courier New" w:hAnsi="Courier New" w:ascii="Courier New"/>
        </w:rPr>
        <w:t xml:space="preserve">    Str. – 1 -</w:t>
      </w:r>
    </w:p>
    <w:p w:rsidRDefault="00255F5D" w:rsidP="00753399" w:rsidR="00E87BA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>Krajem siječnja 2018.</w:t>
      </w:r>
      <w:r w:rsidR="00527A3A">
        <w:rPr>
          <w:rFonts w:cs="Courier New" w:hAnsi="Courier New" w:ascii="Courier New"/>
        </w:rPr>
        <w:t>g.</w:t>
      </w:r>
      <w:r w:rsidR="00E87BAF">
        <w:rPr>
          <w:rFonts w:cs="Courier New" w:hAnsi="Courier New" w:ascii="Courier New"/>
        </w:rPr>
        <w:t xml:space="preserve"> dostavljena je pravomoćna Presuda FINI</w:t>
      </w:r>
      <w:r w:rsidR="004826FD">
        <w:rPr>
          <w:rFonts w:cs="Courier New" w:hAnsi="Courier New" w:ascii="Courier New"/>
        </w:rPr>
        <w:t xml:space="preserve"> </w:t>
      </w:r>
      <w:r w:rsidR="005F7767">
        <w:rPr>
          <w:rFonts w:cs="Courier New" w:hAnsi="Courier New" w:ascii="Courier New"/>
        </w:rPr>
        <w:t>Zagreb na prisilnu naplatu m</w:t>
      </w:r>
      <w:r w:rsidR="00E87BAF">
        <w:rPr>
          <w:rFonts w:cs="Courier New" w:hAnsi="Courier New" w:ascii="Courier New"/>
        </w:rPr>
        <w:t>eđutim, zbog upisa datuma 24.veljače 2018.g. ponovljena je dostava FINI u Zagrebu dana 26.veljače 2018.g.</w:t>
      </w:r>
    </w:p>
    <w:p w:rsidRDefault="00E87BAF" w:rsidP="00753399" w:rsidR="0052627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27.02.2018.g. primljeno je pismeno punomoćnice dužnika-ovršenika u kojem obavještava da je društvo Importanne d.o.o. uloži</w:t>
      </w:r>
      <w:r w:rsidR="00526271">
        <w:rPr>
          <w:rFonts w:cs="Courier New" w:hAnsi="Courier New" w:ascii="Courier New"/>
        </w:rPr>
        <w:t>l</w:t>
      </w:r>
      <w:r>
        <w:rPr>
          <w:rFonts w:cs="Courier New" w:hAnsi="Courier New" w:ascii="Courier New"/>
        </w:rPr>
        <w:t xml:space="preserve">o </w:t>
      </w:r>
      <w:r w:rsidR="00526271">
        <w:rPr>
          <w:rFonts w:cs="Courier New" w:hAnsi="Courier New" w:ascii="Courier New"/>
        </w:rPr>
        <w:t xml:space="preserve">zahtjev za </w:t>
      </w:r>
      <w:r>
        <w:rPr>
          <w:rFonts w:cs="Courier New" w:hAnsi="Courier New" w:ascii="Courier New"/>
        </w:rPr>
        <w:t>izva</w:t>
      </w:r>
      <w:r w:rsidR="00526271">
        <w:rPr>
          <w:rFonts w:cs="Courier New" w:hAnsi="Courier New" w:ascii="Courier New"/>
        </w:rPr>
        <w:t>n</w:t>
      </w:r>
      <w:r>
        <w:rPr>
          <w:rFonts w:cs="Courier New" w:hAnsi="Courier New" w:ascii="Courier New"/>
        </w:rPr>
        <w:t xml:space="preserve">rednu </w:t>
      </w:r>
      <w:r w:rsidR="00526271">
        <w:rPr>
          <w:rFonts w:cs="Courier New" w:hAnsi="Courier New" w:ascii="Courier New"/>
        </w:rPr>
        <w:t>Reviziju</w:t>
      </w:r>
      <w:r w:rsidR="00465262">
        <w:rPr>
          <w:rFonts w:cs="Courier New" w:hAnsi="Courier New" w:ascii="Courier New"/>
        </w:rPr>
        <w:t xml:space="preserve"> Vrhovnom sudu u Zagrebu i podnijelo</w:t>
      </w:r>
      <w:r w:rsidR="00526271">
        <w:rPr>
          <w:rFonts w:cs="Courier New" w:hAnsi="Courier New" w:ascii="Courier New"/>
        </w:rPr>
        <w:t xml:space="preserve"> Ustavnu tužbu Ustavnom sudu u Zagrebu.</w:t>
      </w:r>
    </w:p>
    <w:p w:rsidRDefault="00526271" w:rsidP="00753399" w:rsidR="0052627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istom pismenu predložena je nagodba na način da Importanne d.o.o. iz Zagreba uplati Stečajnoj masi iza dužnika LIIBA d.o.o. iz Ivanić-Grada iznos od 400.000,00kn.</w:t>
      </w:r>
    </w:p>
    <w:p w:rsidRDefault="00526271" w:rsidP="00753399" w:rsidR="00526271">
      <w:pPr>
        <w:pStyle w:val="Bezproreda"/>
        <w:jc w:val="both"/>
        <w:rPr>
          <w:rFonts w:cs="Courier New" w:hAnsi="Courier New" w:ascii="Courier New"/>
        </w:rPr>
      </w:pPr>
    </w:p>
    <w:p w:rsidRDefault="00526271" w:rsidP="00753399" w:rsidR="00E87BA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27.veljače 2018.g. FINA Zagreb</w:t>
      </w:r>
      <w:r w:rsidR="0053276B">
        <w:rPr>
          <w:rFonts w:cs="Courier New" w:hAnsi="Courier New" w:ascii="Courier New"/>
        </w:rPr>
        <w:t xml:space="preserve"> provela je izravnu naplatu - izvršenje osnove za plaćanje P-4996/01</w:t>
      </w:r>
      <w:r>
        <w:rPr>
          <w:rFonts w:cs="Courier New" w:hAnsi="Courier New" w:ascii="Courier New"/>
        </w:rPr>
        <w:t xml:space="preserve"> </w:t>
      </w:r>
      <w:r w:rsidR="00465262">
        <w:rPr>
          <w:rFonts w:cs="Courier New" w:hAnsi="Courier New" w:ascii="Courier New"/>
        </w:rPr>
        <w:t xml:space="preserve">IZ.NA. u </w:t>
      </w:r>
      <w:r w:rsidR="0053276B">
        <w:rPr>
          <w:rFonts w:cs="Courier New" w:hAnsi="Courier New" w:ascii="Courier New"/>
        </w:rPr>
        <w:t xml:space="preserve"> ukupnom iznosu od 759.525,52kn uključiv glavni dug, obračunane kamate i troškove postupka.</w:t>
      </w:r>
    </w:p>
    <w:p w:rsidRDefault="00465262" w:rsidP="00753399" w:rsidR="00A02C6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Dana 07.03.2018.g. punomoćnica dužnika-ovršenika podnijela </w:t>
      </w:r>
      <w:r w:rsidR="00A02C63">
        <w:rPr>
          <w:rFonts w:cs="Courier New" w:hAnsi="Courier New" w:ascii="Courier New"/>
        </w:rPr>
        <w:t xml:space="preserve">je </w:t>
      </w:r>
      <w:r>
        <w:rPr>
          <w:rFonts w:cs="Courier New" w:hAnsi="Courier New" w:ascii="Courier New"/>
        </w:rPr>
        <w:t>Općinskom građanskom sudu u Zagrebu PRIJEDLOG ovršenika za odgodu ovrhe temeljem odredbe članka 65 Ovršnog zakona</w:t>
      </w:r>
      <w:r w:rsidR="00A02C63">
        <w:rPr>
          <w:rFonts w:cs="Courier New" w:hAnsi="Courier New" w:ascii="Courier New"/>
        </w:rPr>
        <w:t>;</w:t>
      </w:r>
    </w:p>
    <w:p w:rsidRDefault="00A02C63" w:rsidP="00753399" w:rsidR="0009446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-</w:t>
      </w:r>
      <w:r w:rsidR="00465262">
        <w:rPr>
          <w:rFonts w:cs="Courier New" w:hAnsi="Courier New" w:ascii="Courier New"/>
        </w:rPr>
        <w:t xml:space="preserve"> poradi izražavanja sumlje u pravovaljanosti Presude Posl.broj: </w:t>
      </w:r>
      <w:r w:rsidR="00E935D7">
        <w:rPr>
          <w:rFonts w:cs="Courier New" w:hAnsi="Courier New" w:ascii="Courier New"/>
        </w:rPr>
        <w:t xml:space="preserve">45 </w:t>
      </w:r>
      <w:r w:rsidR="00465262">
        <w:rPr>
          <w:rFonts w:cs="Courier New" w:hAnsi="Courier New" w:ascii="Courier New"/>
        </w:rPr>
        <w:t>P-4996/01 od 30.06.2010.g. Trgovačkog suda u Zagrebu i Presude Visokog trgovačkog suda u Zagrebu Posl.broj:</w:t>
      </w:r>
      <w:r w:rsidR="00E935D7">
        <w:rPr>
          <w:rFonts w:cs="Courier New" w:hAnsi="Courier New" w:ascii="Courier New"/>
        </w:rPr>
        <w:t>65 Pž-4891/2017</w:t>
      </w:r>
      <w:r w:rsidR="00465262">
        <w:rPr>
          <w:rFonts w:cs="Courier New" w:hAnsi="Courier New" w:ascii="Courier New"/>
        </w:rPr>
        <w:t xml:space="preserve"> od 14.11.2017.g.</w:t>
      </w:r>
      <w:r>
        <w:rPr>
          <w:rFonts w:cs="Courier New" w:hAnsi="Courier New" w:ascii="Courier New"/>
        </w:rPr>
        <w:t>,</w:t>
      </w:r>
    </w:p>
    <w:p w:rsidRDefault="004826FD" w:rsidP="00753399" w:rsidR="00A02C6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- kao i bojazan</w:t>
      </w:r>
      <w:r w:rsidR="00A02C63">
        <w:rPr>
          <w:rFonts w:cs="Courier New" w:hAnsi="Courier New" w:ascii="Courier New"/>
        </w:rPr>
        <w:t xml:space="preserve"> da će Stečajna masa iza dužnika LIIBA d.o.o. iz Ivanić-Grada rasporediti novčana sredstva stečena ovrhom i u slučaju uspjeha postignutog izvanrednom Revizijom i Ustavnom tužbom pred Ustavnim sudom RH neće biti u mogućnosti izvršiti povrat novčanih sredstava,</w:t>
      </w:r>
    </w:p>
    <w:p w:rsidRDefault="00A02C63" w:rsidP="00753399" w:rsidR="00A02C6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- u navedenom Prijedlogu pod Ad</w:t>
      </w:r>
      <w:r w:rsidR="00255F5D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III ističe se spremnost ovršenika da kao jamstvo po  odluci suda kao garanciju položi jamčevinu</w:t>
      </w:r>
      <w:r w:rsidR="00E935D7">
        <w:rPr>
          <w:rFonts w:cs="Courier New" w:hAnsi="Courier New" w:ascii="Courier New"/>
        </w:rPr>
        <w:t xml:space="preserve"> bez navođenja iznosa.</w:t>
      </w:r>
      <w:r>
        <w:rPr>
          <w:rFonts w:cs="Courier New" w:hAnsi="Courier New" w:ascii="Courier New"/>
        </w:rPr>
        <w:t xml:space="preserve">  </w:t>
      </w:r>
    </w:p>
    <w:p w:rsidRDefault="00E935D7" w:rsidP="00753399" w:rsidR="00E33B6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 navedeni Prijedlog Općinski građanski sud u Zagrebu dana 09.03.201</w:t>
      </w:r>
      <w:r w:rsidR="00527A3A">
        <w:rPr>
          <w:rFonts w:cs="Courier New" w:hAnsi="Courier New" w:ascii="Courier New"/>
        </w:rPr>
        <w:t>8.g. Zaključkom Posl.broj:50.</w:t>
      </w:r>
      <w:r w:rsidR="006D676E">
        <w:rPr>
          <w:rFonts w:cs="Courier New" w:hAnsi="Courier New" w:ascii="Courier New"/>
        </w:rPr>
        <w:t>OVR</w:t>
      </w:r>
      <w:r>
        <w:rPr>
          <w:rFonts w:cs="Courier New" w:hAnsi="Courier New" w:ascii="Courier New"/>
        </w:rPr>
        <w:t>-2139/18-2, koji je primljen dana 17.03.2018.g. traži Očitovanje</w:t>
      </w:r>
      <w:r w:rsidR="00C12C16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koje je dostavljeno u određenom roku od 3 dana. </w:t>
      </w:r>
    </w:p>
    <w:p w:rsidRDefault="00E935D7" w:rsidP="00753399" w:rsidR="00E935D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Unatoč navedenog Općinski građanski sud u Zagrebu </w:t>
      </w:r>
      <w:r w:rsidR="00EB66BC">
        <w:rPr>
          <w:rFonts w:cs="Courier New" w:hAnsi="Courier New" w:ascii="Courier New"/>
        </w:rPr>
        <w:t xml:space="preserve">ponovno Zaključkom </w:t>
      </w:r>
      <w:r>
        <w:rPr>
          <w:rFonts w:cs="Courier New" w:hAnsi="Courier New" w:ascii="Courier New"/>
        </w:rPr>
        <w:t xml:space="preserve">Posl.broj:50 Ovr-2139/2018-4 </w:t>
      </w:r>
      <w:r w:rsidR="00EB66BC">
        <w:rPr>
          <w:rFonts w:cs="Courier New" w:hAnsi="Courier New" w:ascii="Courier New"/>
        </w:rPr>
        <w:t xml:space="preserve">od 21.03.2018.g., koji je primljen dana 30.03.2018.g. poziva da </w:t>
      </w:r>
      <w:r w:rsidR="00C12C16">
        <w:rPr>
          <w:rFonts w:cs="Courier New" w:hAnsi="Courier New" w:ascii="Courier New"/>
        </w:rPr>
        <w:t xml:space="preserve">se </w:t>
      </w:r>
      <w:r w:rsidR="00EB66BC">
        <w:rPr>
          <w:rFonts w:cs="Courier New" w:hAnsi="Courier New" w:ascii="Courier New"/>
        </w:rPr>
        <w:t>u roku od 3 dana ovrhovoditelj OČITUJE na navedeni Prijedlog od 07.03.2018.g.</w:t>
      </w:r>
    </w:p>
    <w:p w:rsidRDefault="00EB66BC" w:rsidP="00753399" w:rsidR="00EB66BC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28.03.2018.g. Općinski građanski sud u Zagrebu d</w:t>
      </w:r>
      <w:r w:rsidR="006D676E">
        <w:rPr>
          <w:rFonts w:cs="Courier New" w:hAnsi="Courier New" w:ascii="Courier New"/>
        </w:rPr>
        <w:t>onosi RJEŠENJE Posl.broj:50 OVR</w:t>
      </w:r>
      <w:r w:rsidR="00527A3A">
        <w:rPr>
          <w:rFonts w:cs="Courier New" w:hAnsi="Courier New" w:ascii="Courier New"/>
        </w:rPr>
        <w:t>-2139/2018-7 kojim nalaže</w:t>
      </w:r>
      <w:r>
        <w:rPr>
          <w:rFonts w:cs="Courier New" w:hAnsi="Courier New" w:ascii="Courier New"/>
        </w:rPr>
        <w:t xml:space="preserve"> Financijskoj agenciji da odgodi izdavanje naloga bankama za prijenos zaplijenjenih sredstava u postupku izravne naplate protiv ovršenika-dužnika IMPORTANNE d.o.o. iz Zagreba temeljem naprijed navedenih Presuda Trgovačkog suda u Zagrebu i Visokog trgovačkog suda u Zagreb do završetka</w:t>
      </w:r>
      <w:r w:rsidR="00C12C16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postupka po izva</w:t>
      </w:r>
      <w:r w:rsidR="00C12C16">
        <w:rPr>
          <w:rFonts w:cs="Courier New" w:hAnsi="Courier New" w:ascii="Courier New"/>
        </w:rPr>
        <w:t>nrednoj R</w:t>
      </w:r>
      <w:r>
        <w:rPr>
          <w:rFonts w:cs="Courier New" w:hAnsi="Courier New" w:ascii="Courier New"/>
        </w:rPr>
        <w:t xml:space="preserve">eviziji </w:t>
      </w:r>
      <w:r w:rsidR="00255F5D">
        <w:rPr>
          <w:rFonts w:cs="Courier New" w:hAnsi="Courier New" w:ascii="Courier New"/>
        </w:rPr>
        <w:t>Vrhovnog suda</w:t>
      </w:r>
      <w:r w:rsidR="00C12C16">
        <w:rPr>
          <w:rFonts w:cs="Courier New" w:hAnsi="Courier New" w:ascii="Courier New"/>
        </w:rPr>
        <w:t xml:space="preserve"> u Zagrebu.</w:t>
      </w:r>
    </w:p>
    <w:p w:rsidRDefault="00C12C16" w:rsidP="00753399" w:rsidR="00C12C1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Sukladno pouci o pravnom lijeku u dopuštenom roku od 8 dana uložena je ŽALBA.</w:t>
      </w:r>
    </w:p>
    <w:p w:rsidRDefault="00C12C16" w:rsidP="00753399" w:rsidR="00C12C1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 dana sastavka ovog Izvješća nema se saznanje o ishodu ovog žalbenog postupka pred nadležnim Županijskim sudom.</w:t>
      </w:r>
    </w:p>
    <w:p w:rsidRDefault="00C12C16" w:rsidP="00753399" w:rsidR="00C12C1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Unatoč navedenom – da Rješenje Općinskog građanskog suda u Zagrebu nije pravomoćno, FINA Zagreb nije postupila po zahtjevu za izravnu naplatu i nije izvršena upla</w:t>
      </w:r>
      <w:r w:rsidR="00255F5D">
        <w:rPr>
          <w:rFonts w:cs="Courier New" w:hAnsi="Courier New" w:ascii="Courier New"/>
        </w:rPr>
        <w:t>tu</w:t>
      </w:r>
      <w:r>
        <w:rPr>
          <w:rFonts w:cs="Courier New" w:hAnsi="Courier New" w:ascii="Courier New"/>
        </w:rPr>
        <w:t xml:space="preserve"> dužnog iznosa od 759.</w:t>
      </w:r>
      <w:r w:rsidR="008810B7">
        <w:rPr>
          <w:rFonts w:cs="Courier New" w:hAnsi="Courier New" w:ascii="Courier New"/>
        </w:rPr>
        <w:t>525,52kn u korist transakcijskog računa Stečajne mase iza dužnika LIIBA d.o.o. u stečaju iz Ivanić-Grada otvorenog kod HPB d.d. Zagreb.</w:t>
      </w:r>
      <w:r>
        <w:rPr>
          <w:rFonts w:cs="Courier New" w:hAnsi="Courier New" w:ascii="Courier New"/>
        </w:rPr>
        <w:t xml:space="preserve">   </w:t>
      </w:r>
      <w:r w:rsidR="006D676E">
        <w:rPr>
          <w:rFonts w:cs="Courier New" w:hAnsi="Courier New" w:ascii="Courier New"/>
        </w:rPr>
        <w:t>Str.- 2 -</w:t>
      </w:r>
    </w:p>
    <w:p w:rsidRDefault="00E33B60" w:rsidP="00C150D9" w:rsidR="00611F2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</w:t>
      </w:r>
    </w:p>
    <w:p w:rsidRDefault="00611F23" w:rsidP="00C150D9" w:rsidR="00611F23">
      <w:pPr>
        <w:pStyle w:val="Bezproreda"/>
        <w:jc w:val="both"/>
        <w:rPr>
          <w:rFonts w:cs="Courier New" w:hAnsi="Courier New" w:ascii="Courier New"/>
        </w:rPr>
      </w:pPr>
    </w:p>
    <w:p w:rsidRDefault="00611F23" w:rsidP="00C150D9" w:rsidR="00611F2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 xml:space="preserve">     II </w:t>
      </w:r>
      <w:r w:rsidR="00E9056E">
        <w:rPr>
          <w:rFonts w:cs="Courier New" w:hAnsi="Courier New" w:ascii="Courier New"/>
        </w:rPr>
        <w:t>POSTUPANJE SA STEČAJNOM MASOM</w:t>
      </w:r>
    </w:p>
    <w:p w:rsidRDefault="00611F23" w:rsidP="00C150D9" w:rsidR="00611F23">
      <w:pPr>
        <w:pStyle w:val="Bezproreda"/>
        <w:jc w:val="both"/>
        <w:rPr>
          <w:rFonts w:cs="Courier New" w:hAnsi="Courier New" w:ascii="Courier New"/>
        </w:rPr>
      </w:pPr>
    </w:p>
    <w:p w:rsidRDefault="00611F23" w:rsidP="00C150D9" w:rsidR="001B241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Slijedom naprijed opisanog tijeka postupk</w:t>
      </w:r>
      <w:r w:rsidR="006D676E">
        <w:rPr>
          <w:rFonts w:cs="Courier New" w:hAnsi="Courier New" w:ascii="Courier New"/>
        </w:rPr>
        <w:t>a i Specifikacije</w:t>
      </w:r>
      <w:r>
        <w:rPr>
          <w:rFonts w:cs="Courier New" w:hAnsi="Courier New" w:ascii="Courier New"/>
        </w:rPr>
        <w:t xml:space="preserve"> izvršenja osnove plaćanja P-4996/01 od 27.02.2018.g.</w:t>
      </w:r>
      <w:r w:rsidR="009C0D71">
        <w:rPr>
          <w:rFonts w:cs="Courier New" w:hAnsi="Courier New" w:ascii="Courier New"/>
        </w:rPr>
        <w:t xml:space="preserve"> FINE Zagreb</w:t>
      </w:r>
      <w:r>
        <w:rPr>
          <w:rFonts w:cs="Courier New" w:hAnsi="Courier New" w:ascii="Courier New"/>
        </w:rPr>
        <w:t xml:space="preserve"> utvrđena stečajna masa u iznosu od 759.525,52</w:t>
      </w:r>
      <w:r w:rsidR="006D676E">
        <w:rPr>
          <w:rFonts w:cs="Courier New" w:hAnsi="Courier New" w:ascii="Courier New"/>
        </w:rPr>
        <w:t>kn</w:t>
      </w:r>
      <w:r>
        <w:rPr>
          <w:rFonts w:cs="Courier New" w:hAnsi="Courier New" w:ascii="Courier New"/>
        </w:rPr>
        <w:t xml:space="preserve"> izdvojena</w:t>
      </w:r>
      <w:r w:rsidR="001B241B">
        <w:rPr>
          <w:rFonts w:cs="Courier New" w:hAnsi="Courier New" w:ascii="Courier New"/>
        </w:rPr>
        <w:t xml:space="preserve"> je na poseban račun</w:t>
      </w:r>
      <w:r>
        <w:rPr>
          <w:rFonts w:cs="Courier New" w:hAnsi="Courier New" w:ascii="Courier New"/>
        </w:rPr>
        <w:t xml:space="preserve"> kod FINE Zagreb.</w:t>
      </w:r>
      <w:r w:rsidR="00E33B60">
        <w:rPr>
          <w:rFonts w:cs="Courier New" w:hAnsi="Courier New" w:ascii="Courier New"/>
        </w:rPr>
        <w:t xml:space="preserve"> </w:t>
      </w:r>
    </w:p>
    <w:p w:rsidRDefault="001B241B" w:rsidP="00C150D9" w:rsidR="001B241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Budući je FINA Zagreb postupila po nepravomoćnom Rješenju Općinskog građanskog suda u Zagrebu Posl.broj:50 Ovr-2139/20</w:t>
      </w:r>
      <w:r w:rsidR="006D676E">
        <w:rPr>
          <w:rFonts w:cs="Courier New" w:hAnsi="Courier New" w:ascii="Courier New"/>
        </w:rPr>
        <w:t>18-7 od 28.ožujka 2018.g.</w:t>
      </w:r>
      <w:r>
        <w:rPr>
          <w:rFonts w:cs="Courier New" w:hAnsi="Courier New" w:ascii="Courier New"/>
        </w:rPr>
        <w:t xml:space="preserve"> stečajna masa nije </w:t>
      </w:r>
      <w:r>
        <w:rPr>
          <w:rFonts w:cs="Courier New" w:hAnsi="Courier New" w:ascii="Courier New"/>
          <w:b/>
        </w:rPr>
        <w:t xml:space="preserve">unovčena, </w:t>
      </w:r>
      <w:r>
        <w:rPr>
          <w:rFonts w:cs="Courier New" w:hAnsi="Courier New" w:ascii="Courier New"/>
        </w:rPr>
        <w:t>je</w:t>
      </w:r>
      <w:r w:rsidR="00255F5D">
        <w:rPr>
          <w:rFonts w:cs="Courier New" w:hAnsi="Courier New" w:ascii="Courier New"/>
        </w:rPr>
        <w:t>r</w:t>
      </w:r>
      <w:r>
        <w:rPr>
          <w:rFonts w:cs="Courier New" w:hAnsi="Courier New" w:ascii="Courier New"/>
        </w:rPr>
        <w:t xml:space="preserve"> zapl</w:t>
      </w:r>
      <w:r w:rsidR="00527A3A">
        <w:rPr>
          <w:rFonts w:cs="Courier New" w:hAnsi="Courier New" w:ascii="Courier New"/>
        </w:rPr>
        <w:t>i</w:t>
      </w:r>
      <w:r>
        <w:rPr>
          <w:rFonts w:cs="Courier New" w:hAnsi="Courier New" w:ascii="Courier New"/>
        </w:rPr>
        <w:t>jenjena novčana sredstva nisu prenesena na transakcijski račun Stečajne mase iz</w:t>
      </w:r>
      <w:r w:rsidR="00255F5D">
        <w:rPr>
          <w:rFonts w:cs="Courier New" w:hAnsi="Courier New" w:ascii="Courier New"/>
        </w:rPr>
        <w:t>a</w:t>
      </w:r>
      <w:r>
        <w:rPr>
          <w:rFonts w:cs="Courier New" w:hAnsi="Courier New" w:ascii="Courier New"/>
        </w:rPr>
        <w:t xml:space="preserve"> dužnika LIIBA d</w:t>
      </w:r>
      <w:r w:rsidR="006D676E">
        <w:rPr>
          <w:rFonts w:cs="Courier New" w:hAnsi="Courier New" w:ascii="Courier New"/>
        </w:rPr>
        <w:t>.o.o. u stečaju iz Ivanić-Grada.</w:t>
      </w:r>
    </w:p>
    <w:p w:rsidRDefault="00726DBB" w:rsidP="00C150D9" w:rsidR="00726DB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Rješenjem Vrhovnog suda RH Broj:Revt 350/2018-2 zahtjev za izvanrednu reviziju ovršenika je odbačen jer je revizija nedopuštena. Općinski građanski sud u Zagrebu podneskom</w:t>
      </w:r>
      <w:r w:rsidR="00527A3A">
        <w:rPr>
          <w:rFonts w:cs="Courier New" w:hAnsi="Courier New" w:ascii="Courier New"/>
        </w:rPr>
        <w:t xml:space="preserve"> na Broj:OVR-2139/</w:t>
      </w:r>
      <w:r>
        <w:rPr>
          <w:rFonts w:cs="Courier New" w:hAnsi="Courier New" w:ascii="Courier New"/>
        </w:rPr>
        <w:t>18 je obaviješten dana 11.02.2019.g.</w:t>
      </w:r>
      <w:r w:rsidR="00CB25EC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 xml:space="preserve">o ishodu izvanredne revizije i predloženo je da </w:t>
      </w:r>
      <w:r w:rsidR="00CB25EC">
        <w:rPr>
          <w:rFonts w:cs="Courier New" w:hAnsi="Courier New" w:ascii="Courier New"/>
        </w:rPr>
        <w:t>se</w:t>
      </w:r>
      <w:r>
        <w:rPr>
          <w:rFonts w:cs="Courier New" w:hAnsi="Courier New" w:ascii="Courier New"/>
        </w:rPr>
        <w:t xml:space="preserve"> obavijesti FINA  da su prestali razlozi za zadržavanje izdvojenih novčanih sredstava na posebnom računu iste.</w:t>
      </w:r>
    </w:p>
    <w:p w:rsidRDefault="00726DBB" w:rsidP="00C150D9" w:rsidR="00CB25EC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28.02.2019.g. FINA Zagreb izvršila je prijenos izdvojenih novčanih sredstava</w:t>
      </w:r>
      <w:r w:rsidR="00CB25EC">
        <w:rPr>
          <w:rFonts w:cs="Courier New" w:hAnsi="Courier New" w:ascii="Courier New"/>
        </w:rPr>
        <w:t xml:space="preserve"> na transakcijski račun i istovremeno umanjila iznos za svoje pripadajuće troškove u iznosu od 3.017,22kn te je prenesen iznos od 756.559,06kn</w:t>
      </w:r>
      <w:r w:rsidR="005749E0">
        <w:rPr>
          <w:rFonts w:cs="Courier New" w:hAnsi="Courier New" w:ascii="Courier New"/>
        </w:rPr>
        <w:t>,</w:t>
      </w:r>
      <w:r w:rsidR="00CB25EC">
        <w:rPr>
          <w:rFonts w:cs="Courier New" w:hAnsi="Courier New" w:ascii="Courier New"/>
        </w:rPr>
        <w:t xml:space="preserve"> što čini iznos za naknadnu diobu odnosno za namirenje troškova stečajnog postupka i djelomičnu diobu stečajnim vjerovnicima.</w:t>
      </w:r>
    </w:p>
    <w:p w:rsidRDefault="0035639B" w:rsidP="00C150D9" w:rsidR="0035639B">
      <w:pPr>
        <w:pStyle w:val="Bezproreda"/>
        <w:jc w:val="both"/>
        <w:rPr>
          <w:rFonts w:cs="Courier New" w:hAnsi="Courier New" w:ascii="Courier New"/>
        </w:rPr>
      </w:pPr>
    </w:p>
    <w:p w:rsidRDefault="0065574F" w:rsidP="0065574F" w:rsidR="00CB25EC">
      <w:pPr>
        <w:pStyle w:val="Bezproreda"/>
        <w:ind w:left="36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II 1.</w:t>
      </w:r>
      <w:r w:rsidR="00CB25EC">
        <w:rPr>
          <w:rFonts w:cs="Courier New" w:hAnsi="Courier New" w:ascii="Courier New"/>
        </w:rPr>
        <w:t xml:space="preserve"> Troškovi stečajnog postupka </w:t>
      </w:r>
    </w:p>
    <w:p w:rsidRDefault="00CB25EC" w:rsidP="00CB25EC" w:rsidR="0055609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tijeku provođenja postupka Stečajne mase </w:t>
      </w:r>
      <w:r w:rsidR="00227C8A">
        <w:rPr>
          <w:rFonts w:cs="Courier New" w:hAnsi="Courier New" w:ascii="Courier New"/>
        </w:rPr>
        <w:t xml:space="preserve">predlaže se priznati nastale </w:t>
      </w:r>
      <w:r w:rsidR="005749E0">
        <w:rPr>
          <w:rFonts w:cs="Courier New" w:hAnsi="Courier New" w:ascii="Courier New"/>
        </w:rPr>
        <w:t xml:space="preserve">stečajne </w:t>
      </w:r>
      <w:r w:rsidR="00227C8A">
        <w:rPr>
          <w:rFonts w:cs="Courier New" w:hAnsi="Courier New" w:ascii="Courier New"/>
        </w:rPr>
        <w:t>troškove i to:</w:t>
      </w:r>
    </w:p>
    <w:p w:rsidRDefault="0055609E" w:rsidP="00CB25EC" w:rsidR="00726DB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Odvjetnički tr</w:t>
      </w:r>
      <w:r w:rsidR="0065574F">
        <w:rPr>
          <w:rFonts w:cs="Courier New" w:hAnsi="Courier New" w:ascii="Courier New"/>
        </w:rPr>
        <w:t>oškovi u iznosu od 30.000,00kn S</w:t>
      </w:r>
      <w:r>
        <w:rPr>
          <w:rFonts w:cs="Courier New" w:hAnsi="Courier New" w:ascii="Courier New"/>
        </w:rPr>
        <w:t xml:space="preserve"> PDV-om, vođenje knjigovodstva i računovodstveni poslovi u iznosu od 10.000,00kn s PD</w:t>
      </w:r>
      <w:r w:rsidR="005749E0">
        <w:rPr>
          <w:rFonts w:cs="Courier New" w:hAnsi="Courier New" w:ascii="Courier New"/>
        </w:rPr>
        <w:t>V-om, troškovi platnog prometa,</w:t>
      </w:r>
      <w:r>
        <w:rPr>
          <w:rFonts w:cs="Courier New" w:hAnsi="Courier New" w:ascii="Courier New"/>
        </w:rPr>
        <w:t xml:space="preserve"> arhiva i čuva</w:t>
      </w:r>
      <w:r w:rsidR="00AF2C51">
        <w:rPr>
          <w:rFonts w:cs="Courier New" w:hAnsi="Courier New" w:ascii="Courier New"/>
        </w:rPr>
        <w:t xml:space="preserve">nje dokumentacije u iznosu </w:t>
      </w:r>
      <w:r>
        <w:rPr>
          <w:rFonts w:cs="Courier New" w:hAnsi="Courier New" w:ascii="Courier New"/>
        </w:rPr>
        <w:t>o</w:t>
      </w:r>
      <w:r w:rsidR="00AF2C51">
        <w:rPr>
          <w:rFonts w:cs="Courier New" w:hAnsi="Courier New" w:ascii="Courier New"/>
        </w:rPr>
        <w:t>d cca</w:t>
      </w:r>
      <w:r>
        <w:rPr>
          <w:rFonts w:cs="Courier New" w:hAnsi="Courier New" w:ascii="Courier New"/>
        </w:rPr>
        <w:t xml:space="preserve"> 4.000,00</w:t>
      </w:r>
      <w:r w:rsidR="005749E0">
        <w:rPr>
          <w:rFonts w:cs="Courier New" w:hAnsi="Courier New" w:ascii="Courier New"/>
        </w:rPr>
        <w:t>kn, sudske pristojbe, biljezi, D</w:t>
      </w:r>
      <w:r>
        <w:rPr>
          <w:rFonts w:cs="Courier New" w:hAnsi="Courier New" w:ascii="Courier New"/>
        </w:rPr>
        <w:t>ržavni zavod za statistiku, poštanski troškovi, troškovi telefona i interneta,</w:t>
      </w:r>
      <w:r w:rsidR="000D2DC0">
        <w:rPr>
          <w:rFonts w:cs="Courier New" w:hAnsi="Courier New" w:ascii="Courier New"/>
        </w:rPr>
        <w:t xml:space="preserve"> kopiranje u iznosu od </w:t>
      </w:r>
      <w:r w:rsidR="00AF2C51">
        <w:rPr>
          <w:rFonts w:cs="Courier New" w:hAnsi="Courier New" w:ascii="Courier New"/>
        </w:rPr>
        <w:t xml:space="preserve">cca </w:t>
      </w:r>
      <w:r w:rsidR="000D2DC0">
        <w:rPr>
          <w:rFonts w:cs="Courier New" w:hAnsi="Courier New" w:ascii="Courier New"/>
        </w:rPr>
        <w:t>1.800,00kn, izrada štambilja 150,00kn, putni troškovi</w:t>
      </w:r>
      <w:r w:rsidR="00726DBB">
        <w:rPr>
          <w:rFonts w:cs="Courier New" w:hAnsi="Courier New" w:ascii="Courier New"/>
        </w:rPr>
        <w:t xml:space="preserve"> </w:t>
      </w:r>
      <w:r w:rsidR="000D2DC0">
        <w:rPr>
          <w:rFonts w:cs="Courier New" w:hAnsi="Courier New" w:ascii="Courier New"/>
        </w:rPr>
        <w:t>/javni prijevoz; vlak, autobus</w:t>
      </w:r>
      <w:r w:rsidR="00AF2C51">
        <w:rPr>
          <w:rFonts w:cs="Courier New" w:hAnsi="Courier New" w:ascii="Courier New"/>
        </w:rPr>
        <w:t>,</w:t>
      </w:r>
      <w:r w:rsidR="000D2DC0">
        <w:rPr>
          <w:rFonts w:cs="Courier New" w:hAnsi="Courier New" w:ascii="Courier New"/>
        </w:rPr>
        <w:t xml:space="preserve"> tramvaj i privatni auto/ u iznosu od </w:t>
      </w:r>
      <w:r w:rsidR="00AF2C51">
        <w:rPr>
          <w:rFonts w:cs="Courier New" w:hAnsi="Courier New" w:ascii="Courier New"/>
        </w:rPr>
        <w:t xml:space="preserve">cca </w:t>
      </w:r>
      <w:r w:rsidR="000D2DC0">
        <w:rPr>
          <w:rFonts w:cs="Courier New" w:hAnsi="Courier New" w:ascii="Courier New"/>
        </w:rPr>
        <w:t>1.800,00kn</w:t>
      </w:r>
      <w:r w:rsidR="00AF2C51">
        <w:rPr>
          <w:rFonts w:cs="Courier New" w:hAnsi="Courier New" w:ascii="Courier New"/>
        </w:rPr>
        <w:t>.</w:t>
      </w:r>
    </w:p>
    <w:p w:rsidRDefault="0035639B" w:rsidP="00CB25EC" w:rsidR="0035639B">
      <w:pPr>
        <w:pStyle w:val="Bezproreda"/>
        <w:jc w:val="both"/>
        <w:rPr>
          <w:rFonts w:cs="Courier New" w:hAnsi="Courier New" w:ascii="Courier New"/>
        </w:rPr>
      </w:pPr>
    </w:p>
    <w:p w:rsidRDefault="0065574F" w:rsidP="0065574F" w:rsidR="005749E0">
      <w:pPr>
        <w:pStyle w:val="Bezproreda"/>
        <w:ind w:left="36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2.</w:t>
      </w:r>
      <w:r w:rsidR="00AF2C51">
        <w:rPr>
          <w:rFonts w:cs="Courier New" w:hAnsi="Courier New" w:ascii="Courier New"/>
        </w:rPr>
        <w:t xml:space="preserve">Nagrada stečajnom upravitelju obračunata </w:t>
      </w:r>
      <w:r w:rsidR="005749E0">
        <w:rPr>
          <w:rFonts w:cs="Courier New" w:hAnsi="Courier New" w:ascii="Courier New"/>
        </w:rPr>
        <w:t xml:space="preserve">je </w:t>
      </w:r>
      <w:r w:rsidR="00AF2C51">
        <w:rPr>
          <w:rFonts w:cs="Courier New" w:hAnsi="Courier New" w:ascii="Courier New"/>
        </w:rPr>
        <w:t>sukladno odredba</w:t>
      </w:r>
      <w:r w:rsidR="005749E0">
        <w:rPr>
          <w:rFonts w:cs="Courier New" w:hAnsi="Courier New" w:ascii="Courier New"/>
        </w:rPr>
        <w:t>ma</w:t>
      </w:r>
    </w:p>
    <w:p w:rsidRDefault="005749E0" w:rsidP="00AF2C51" w:rsidR="00AC366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SZ </w:t>
      </w:r>
      <w:r w:rsidR="00AF2C51">
        <w:rPr>
          <w:rFonts w:cs="Courier New" w:hAnsi="Courier New" w:ascii="Courier New"/>
        </w:rPr>
        <w:t>/NN 71/15 i 104/17/ i Uredbe o kriterijima i načinu obračuna i plaćanja nag</w:t>
      </w:r>
      <w:r w:rsidR="00AC3660">
        <w:rPr>
          <w:rFonts w:cs="Courier New" w:hAnsi="Courier New" w:ascii="Courier New"/>
        </w:rPr>
        <w:t>rade stečajnim upraviteljima /NN</w:t>
      </w:r>
      <w:r w:rsidR="00AF2C51">
        <w:rPr>
          <w:rFonts w:cs="Courier New" w:hAnsi="Courier New" w:ascii="Courier New"/>
        </w:rPr>
        <w:t xml:space="preserve"> 105/15/ u bruto iznosu od 70.630</w:t>
      </w:r>
      <w:r w:rsidR="00AC3660">
        <w:rPr>
          <w:rFonts w:cs="Courier New" w:hAnsi="Courier New" w:ascii="Courier New"/>
        </w:rPr>
        <w:t>,50kn a</w:t>
      </w:r>
      <w:r w:rsidR="00AF2C51">
        <w:rPr>
          <w:rFonts w:cs="Courier New" w:hAnsi="Courier New" w:ascii="Courier New"/>
        </w:rPr>
        <w:t xml:space="preserve"> doprinos za </w:t>
      </w:r>
      <w:r w:rsidR="00AC3660">
        <w:rPr>
          <w:rFonts w:cs="Courier New" w:hAnsi="Courier New" w:ascii="Courier New"/>
        </w:rPr>
        <w:t xml:space="preserve">obavezno </w:t>
      </w:r>
      <w:r w:rsidR="00AF2C51">
        <w:rPr>
          <w:rFonts w:cs="Courier New" w:hAnsi="Courier New" w:ascii="Courier New"/>
        </w:rPr>
        <w:t>zdrastveno osiguranje</w:t>
      </w:r>
      <w:r w:rsidR="00AC3660">
        <w:rPr>
          <w:rFonts w:cs="Courier New" w:hAnsi="Courier New" w:ascii="Courier New"/>
        </w:rPr>
        <w:t xml:space="preserve"> po stopi od 7,5% u iznosu od 5.297,28kn odnosno sv</w:t>
      </w:r>
      <w:r>
        <w:rPr>
          <w:rFonts w:cs="Courier New" w:hAnsi="Courier New" w:ascii="Courier New"/>
        </w:rPr>
        <w:t>eukupno</w:t>
      </w:r>
      <w:r w:rsidR="00AC3660">
        <w:rPr>
          <w:rFonts w:cs="Courier New" w:hAnsi="Courier New" w:ascii="Courier New"/>
        </w:rPr>
        <w:t xml:space="preserve"> bruto</w:t>
      </w:r>
      <w:r>
        <w:rPr>
          <w:rFonts w:cs="Courier New" w:hAnsi="Courier New" w:ascii="Courier New"/>
        </w:rPr>
        <w:t xml:space="preserve"> nagrada</w:t>
      </w:r>
      <w:r w:rsidR="00AC3660">
        <w:rPr>
          <w:rFonts w:cs="Courier New" w:hAnsi="Courier New" w:ascii="Courier New"/>
        </w:rPr>
        <w:t xml:space="preserve"> iznosi 75.927,78kn.</w:t>
      </w:r>
    </w:p>
    <w:p w:rsidRDefault="00AC3660" w:rsidP="00AF2C51" w:rsidR="00AC366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Osnovica za obračun nagrade stečajnom upravitelju iznosi 632.881,28kn.</w:t>
      </w:r>
    </w:p>
    <w:p w:rsidRDefault="0035639B" w:rsidP="00AF2C51" w:rsidR="0035639B">
      <w:pPr>
        <w:pStyle w:val="Bezproreda"/>
        <w:jc w:val="both"/>
        <w:rPr>
          <w:rFonts w:cs="Courier New" w:hAnsi="Courier New" w:ascii="Courier New"/>
        </w:rPr>
      </w:pPr>
    </w:p>
    <w:p w:rsidRDefault="0065574F" w:rsidP="001857DA" w:rsidR="001857DA">
      <w:pPr>
        <w:pStyle w:val="Bezproreda"/>
        <w:numPr>
          <w:ilvl w:val="0"/>
          <w:numId w:val="9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PRIJEDLOG</w:t>
      </w:r>
      <w:r w:rsidR="001857DA">
        <w:rPr>
          <w:rFonts w:cs="Courier New" w:hAnsi="Courier New" w:ascii="Courier New"/>
        </w:rPr>
        <w:t xml:space="preserve"> NAKNADNE DIOBE PREMA ZAVRŠNOM POPISU AKO SE PREOSTALA STEČAJNA MASA DIJELI STEČAJNIM VJEROVNICIMA</w:t>
      </w:r>
    </w:p>
    <w:p w:rsidRDefault="0065574F" w:rsidP="001857DA" w:rsidR="0065574F">
      <w:pPr>
        <w:pStyle w:val="Bezproreda"/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</w:t>
      </w:r>
    </w:p>
    <w:p w:rsidRDefault="00AC3660" w:rsidP="00AC3660" w:rsidR="00AC3660">
      <w:pPr>
        <w:pStyle w:val="Bezproreda"/>
        <w:numPr>
          <w:ilvl w:val="0"/>
          <w:numId w:val="4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Iznos od 632.881,28kn predstavlja svotu za naknadnu diobu</w:t>
      </w:r>
    </w:p>
    <w:p w:rsidRDefault="00AC3660" w:rsidP="00AC3660" w:rsidR="00AC366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stečajnim vjerovnicima,</w:t>
      </w:r>
      <w:r w:rsidR="00AF2C51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čije su tražbine priznate naprijed navedenim Rješenjem  Naslovnog suda na održanom Ispitnom ročištu dana 21.ožujka 2013.g. u ukupnom iznosu od 1.667.014,93kn. Slijedom navedenog niže navedeni stečajni</w:t>
      </w:r>
      <w:r w:rsidR="00633DAF">
        <w:rPr>
          <w:rFonts w:cs="Courier New" w:hAnsi="Courier New" w:ascii="Courier New"/>
        </w:rPr>
        <w:t>m</w:t>
      </w:r>
      <w:r>
        <w:rPr>
          <w:rFonts w:cs="Courier New" w:hAnsi="Courier New" w:ascii="Courier New"/>
        </w:rPr>
        <w:t xml:space="preserve"> vjerovnici</w:t>
      </w:r>
      <w:r w:rsidR="00633DAF">
        <w:rPr>
          <w:rFonts w:cs="Courier New" w:hAnsi="Courier New" w:ascii="Courier New"/>
        </w:rPr>
        <w:t>ma</w:t>
      </w:r>
      <w:r>
        <w:rPr>
          <w:rFonts w:cs="Courier New" w:hAnsi="Courier New" w:ascii="Courier New"/>
        </w:rPr>
        <w:t xml:space="preserve"> </w:t>
      </w:r>
      <w:r w:rsidR="0035639B">
        <w:rPr>
          <w:rFonts w:cs="Courier New" w:hAnsi="Courier New" w:ascii="Courier New"/>
        </w:rPr>
        <w:t xml:space="preserve">pripada namirenje od 37,9649% </w:t>
      </w:r>
      <w:r w:rsidR="00633DAF">
        <w:rPr>
          <w:rFonts w:cs="Courier New" w:hAnsi="Courier New" w:ascii="Courier New"/>
        </w:rPr>
        <w:t xml:space="preserve">od priznatog iznosa </w:t>
      </w:r>
      <w:r w:rsidR="00F8276A">
        <w:rPr>
          <w:rFonts w:cs="Courier New" w:hAnsi="Courier New" w:ascii="Courier New"/>
        </w:rPr>
        <w:t xml:space="preserve">podnesene Prijave tražbina </w:t>
      </w:r>
      <w:r w:rsidR="0035639B">
        <w:rPr>
          <w:rFonts w:cs="Courier New" w:hAnsi="Courier New" w:ascii="Courier New"/>
        </w:rPr>
        <w:t>i to:</w:t>
      </w:r>
    </w:p>
    <w:p w:rsidRDefault="001857DA" w:rsidP="00AC3660" w:rsidR="001857D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Str. – 3 - </w:t>
      </w:r>
    </w:p>
    <w:p w:rsidRDefault="0035639B" w:rsidP="00AC3660" w:rsidR="0035639B">
      <w:pPr>
        <w:pStyle w:val="Bezproreda"/>
        <w:jc w:val="both"/>
        <w:rPr>
          <w:rFonts w:cs="Courier New" w:hAnsi="Courier New" w:ascii="Courier New"/>
        </w:rPr>
      </w:pPr>
    </w:p>
    <w:p w:rsidRDefault="0035639B" w:rsidP="0035639B" w:rsidR="0035639B">
      <w:pPr>
        <w:pStyle w:val="Bezproreda"/>
        <w:pBdr>
          <w:top w:space="1" w:sz="4" w:color="auto" w:val="single"/>
        </w:pBd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Red Naziv vjerovnika-punomoćnika     </w:t>
      </w:r>
      <w:r w:rsidR="00B07CC7">
        <w:rPr>
          <w:rFonts w:cs="Courier New" w:hAnsi="Courier New" w:ascii="Courier New"/>
        </w:rPr>
        <w:t xml:space="preserve">     </w:t>
      </w:r>
      <w:r>
        <w:rPr>
          <w:rFonts w:cs="Courier New" w:hAnsi="Courier New" w:ascii="Courier New"/>
        </w:rPr>
        <w:t xml:space="preserve">Priznati      Utvrđeno za </w:t>
      </w:r>
    </w:p>
    <w:p w:rsidRDefault="0035639B" w:rsidP="0035639B" w:rsidR="0035639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Br.                                  </w:t>
      </w:r>
      <w:r w:rsidR="00B07CC7">
        <w:rPr>
          <w:rFonts w:cs="Courier New" w:hAnsi="Courier New" w:ascii="Courier New"/>
        </w:rPr>
        <w:t xml:space="preserve">     </w:t>
      </w:r>
      <w:r>
        <w:rPr>
          <w:rFonts w:cs="Courier New" w:hAnsi="Courier New" w:ascii="Courier New"/>
        </w:rPr>
        <w:t>iznos         namirenje</w:t>
      </w:r>
    </w:p>
    <w:p w:rsidRDefault="00B07CC7" w:rsidP="00B07CC7" w:rsidR="0035639B">
      <w:pPr>
        <w:pStyle w:val="Bezproreda"/>
        <w:pBdr>
          <w:top w:space="1" w:sz="4" w:color="auto" w:val="single"/>
        </w:pBd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1.FEROIMPEX d.o.o., Osijek, Europska         26.724,31     10.145,85</w:t>
      </w:r>
    </w:p>
    <w:p w:rsidRDefault="00B07CC7" w:rsidP="00AC3660" w:rsidR="0035639B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Avenija 2.</w:t>
      </w:r>
    </w:p>
    <w:p w:rsidRDefault="00B07CC7" w:rsidP="00AC3660" w:rsidR="00B07C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2. METALI-INOX d.o.o. Zagreb,                33.843,60     12.848,69</w:t>
      </w:r>
    </w:p>
    <w:p w:rsidRDefault="00B07CC7" w:rsidP="00B07CC7" w:rsidR="00B07C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Sukošanska 5,</w:t>
      </w:r>
    </w:p>
    <w:p w:rsidRDefault="00B07CC7" w:rsidP="00B07CC7" w:rsidR="00B07C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3.WURTH-Hrvatska d.o.o., Zagreb,             30.160,53     11.450,42</w:t>
      </w:r>
    </w:p>
    <w:p w:rsidRDefault="00B07CC7" w:rsidP="00B07CC7" w:rsidR="00B07C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Franje Lučića 32.           </w:t>
      </w:r>
    </w:p>
    <w:p w:rsidRDefault="00B07CC7" w:rsidP="00B07CC7" w:rsidR="00B07C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4.CROATIA osiguranje d.d.                    65.546,69     24.884,73</w:t>
      </w:r>
    </w:p>
    <w:p w:rsidRDefault="00B07CC7" w:rsidP="00B07CC7" w:rsidR="00B07C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Kutina, Školska 4.</w:t>
      </w:r>
    </w:p>
    <w:p w:rsidRDefault="00B07CC7" w:rsidP="00B07CC7" w:rsidR="00B07C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5.WDF d.o.o., Globočec Ludbreški             34.180,68     12.976,67</w:t>
      </w:r>
    </w:p>
    <w:p w:rsidRDefault="00B07CC7" w:rsidP="00B07CC7" w:rsidR="00B07C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Ludbreška bb</w:t>
      </w:r>
    </w:p>
    <w:p w:rsidRDefault="00B07CC7" w:rsidP="00B07CC7" w:rsidR="00B07C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6.Privredna banka d.d. Zagreb,              117.764,91     44.709,33</w:t>
      </w:r>
    </w:p>
    <w:p w:rsidRDefault="00B07CC7" w:rsidP="00B07CC7" w:rsidR="00B07C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Franje Račkoga 6,</w:t>
      </w:r>
    </w:p>
    <w:p w:rsidRDefault="00B07CC7" w:rsidP="00B07CC7" w:rsidR="00633DA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7.</w:t>
      </w:r>
      <w:r w:rsidR="00633DAF">
        <w:rPr>
          <w:rFonts w:cs="Courier New" w:hAnsi="Courier New" w:ascii="Courier New"/>
        </w:rPr>
        <w:t>RH,Ministarstvo financija, Porezna         11.750,00      4.460,87</w:t>
      </w:r>
    </w:p>
    <w:p w:rsidRDefault="00633DAF" w:rsidP="00B07CC7" w:rsidR="00633DA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uprava zastupano po ŽDO Velika Gorica</w:t>
      </w:r>
    </w:p>
    <w:p w:rsidRDefault="00633DAF" w:rsidP="00B07CC7" w:rsidR="005749E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</w:t>
      </w:r>
      <w:r w:rsidR="005749E0">
        <w:rPr>
          <w:rFonts w:cs="Courier New" w:hAnsi="Courier New" w:ascii="Courier New"/>
        </w:rPr>
        <w:t>IBAN HR1210010051863000160, - 1201-94506497981</w:t>
      </w:r>
    </w:p>
    <w:p w:rsidRDefault="00633DAF" w:rsidP="00B07CC7" w:rsidR="00633DA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8.RH,Ministarstvo financija, Porezna</w:t>
      </w:r>
    </w:p>
    <w:p w:rsidRDefault="00633DAF" w:rsidP="00B07CC7" w:rsidR="00633DA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uprava zastupana po ŽDO Velika Gorica   1.337.741,32    </w:t>
      </w:r>
      <w:r w:rsidR="005C50BF">
        <w:rPr>
          <w:rFonts w:cs="Courier New" w:hAnsi="Courier New" w:ascii="Courier New"/>
        </w:rPr>
        <w:t>507.872,89</w:t>
      </w:r>
    </w:p>
    <w:p w:rsidRDefault="005749E0" w:rsidP="00B07CC7" w:rsidR="00633DA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IBAN HR1210010051863000160</w:t>
      </w:r>
      <w:r w:rsidR="00F37090">
        <w:rPr>
          <w:rFonts w:cs="Courier New" w:hAnsi="Courier New" w:ascii="Courier New"/>
        </w:rPr>
        <w:t>, - 1201-94506497981</w:t>
      </w:r>
    </w:p>
    <w:p w:rsidRDefault="00633DAF" w:rsidP="00B07CC7" w:rsidR="00633DA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9.DOBRO DISTRIBUCIJA d.o.o., Kloštar Ivanić   9.302,89      3.531,83</w:t>
      </w:r>
    </w:p>
    <w:p w:rsidRDefault="00633DAF" w:rsidP="00B07CC7" w:rsidR="00633DA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Lipovec, zastupano po Krešimiru Šušnjar,</w:t>
      </w:r>
    </w:p>
    <w:p w:rsidRDefault="00633DAF" w:rsidP="00B07CC7" w:rsidR="00633DA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Zagreb, Kneza Branimira 39.</w:t>
      </w:r>
    </w:p>
    <w:p w:rsidRDefault="005A4A7E" w:rsidP="005A4A7E" w:rsidR="005A4A7E">
      <w:pPr>
        <w:pStyle w:val="Bezproreda"/>
        <w:pBdr>
          <w:top w:space="1" w:sz="4" w:color="auto" w:val="single"/>
        </w:pBdr>
        <w:jc w:val="both"/>
        <w:rPr>
          <w:rFonts w:cs="Courier New" w:hAnsi="Courier New" w:ascii="Courier New"/>
        </w:rPr>
      </w:pPr>
    </w:p>
    <w:p w:rsidRDefault="00633DAF" w:rsidP="005A4A7E" w:rsidR="00633DA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UKUPNO</w:t>
      </w:r>
      <w:r w:rsidR="005A4A7E">
        <w:rPr>
          <w:rFonts w:cs="Courier New" w:hAnsi="Courier New" w:ascii="Courier New"/>
        </w:rPr>
        <w:t>:                                1.667.014,93    632.881,28</w:t>
      </w:r>
    </w:p>
    <w:p w:rsidRDefault="005A4A7E" w:rsidP="005A4A7E" w:rsidR="005A4A7E">
      <w:pPr>
        <w:pStyle w:val="Bezproreda"/>
        <w:pBdr>
          <w:top w:space="1" w:sz="4" w:color="auto" w:val="single"/>
        </w:pBdr>
        <w:jc w:val="both"/>
        <w:rPr>
          <w:rFonts w:cs="Courier New" w:hAnsi="Courier New" w:ascii="Courier New"/>
        </w:rPr>
      </w:pPr>
    </w:p>
    <w:p w:rsidRDefault="00F8276A" w:rsidP="005A4A7E" w:rsidR="00F8276A">
      <w:pPr>
        <w:pStyle w:val="Bezproreda"/>
        <w:jc w:val="both"/>
        <w:rPr>
          <w:rFonts w:cs="Courier New" w:hAnsi="Courier New" w:ascii="Courier New"/>
        </w:rPr>
      </w:pPr>
    </w:p>
    <w:p w:rsidRDefault="005A4A7E" w:rsidP="005A4A7E" w:rsidR="005A4A7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Kako bi se moglo izvršiti namirenje vjerovnika doznakom na transakcijske račune potrebno je pribaviti točne podatke o adresama sjedišta, OIB-a i IBAN transakcijskog računa i naziva banke kod koje je isti otvoren.</w:t>
      </w:r>
    </w:p>
    <w:p w:rsidRDefault="005A4A7E" w:rsidP="005A4A7E" w:rsidR="005A4A7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Pribava navedenih podataka je u tijeku jer su pisanim put</w:t>
      </w:r>
      <w:r w:rsidR="001857DA">
        <w:rPr>
          <w:rFonts w:cs="Courier New" w:hAnsi="Courier New" w:ascii="Courier New"/>
        </w:rPr>
        <w:t xml:space="preserve">em </w:t>
      </w:r>
      <w:r w:rsidR="00F37090">
        <w:rPr>
          <w:rFonts w:cs="Courier New" w:hAnsi="Courier New" w:ascii="Courier New"/>
        </w:rPr>
        <w:t xml:space="preserve"> Hrvatske pošte isti</w:t>
      </w:r>
      <w:r>
        <w:rPr>
          <w:rFonts w:cs="Courier New" w:hAnsi="Courier New" w:ascii="Courier New"/>
        </w:rPr>
        <w:t xml:space="preserve"> zatraženi</w:t>
      </w:r>
      <w:r w:rsidR="00F37090">
        <w:rPr>
          <w:rFonts w:cs="Courier New" w:hAnsi="Courier New" w:ascii="Courier New"/>
        </w:rPr>
        <w:t xml:space="preserve"> od stečajnih vjerovnika</w:t>
      </w:r>
      <w:r>
        <w:rPr>
          <w:rFonts w:cs="Courier New" w:hAnsi="Courier New" w:ascii="Courier New"/>
        </w:rPr>
        <w:t>.</w:t>
      </w:r>
    </w:p>
    <w:p w:rsidRDefault="005A4A7E" w:rsidP="005A4A7E" w:rsidR="005A4A7E">
      <w:pPr>
        <w:pStyle w:val="Bezproreda"/>
        <w:jc w:val="both"/>
        <w:rPr>
          <w:rFonts w:cs="Courier New" w:hAnsi="Courier New" w:ascii="Courier New"/>
        </w:rPr>
      </w:pPr>
    </w:p>
    <w:p w:rsidRDefault="005A4A7E" w:rsidP="005A4A7E" w:rsidR="005A4A7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Nakon odobrenja naprijed navedenih troškova stečajnog postupka i naknadne diobe stečajnim vjerovnicima </w:t>
      </w:r>
      <w:r w:rsidR="00F8276A">
        <w:rPr>
          <w:rFonts w:cs="Courier New" w:hAnsi="Courier New" w:ascii="Courier New"/>
        </w:rPr>
        <w:t xml:space="preserve">te izvršenih doznaka na pripadajuće IBAN transakcijske račune </w:t>
      </w:r>
      <w:r>
        <w:rPr>
          <w:rFonts w:cs="Courier New" w:hAnsi="Courier New" w:ascii="Courier New"/>
        </w:rPr>
        <w:t>predlaže se zaključe</w:t>
      </w:r>
      <w:r w:rsidR="002E4350">
        <w:rPr>
          <w:rFonts w:cs="Courier New" w:hAnsi="Courier New" w:ascii="Courier New"/>
        </w:rPr>
        <w:t>nje postupka sukladno čl.286 SZ-a.</w:t>
      </w:r>
    </w:p>
    <w:p w:rsidRDefault="002E4350" w:rsidP="005A4A7E" w:rsidR="002E4350">
      <w:pPr>
        <w:pStyle w:val="Bezproreda"/>
        <w:jc w:val="both"/>
        <w:rPr>
          <w:rFonts w:cs="Courier New" w:hAnsi="Courier New" w:ascii="Courier New"/>
        </w:rPr>
      </w:pPr>
    </w:p>
    <w:p w:rsidRDefault="002E4350" w:rsidP="005A4A7E" w:rsidR="002E435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prilogu Naslovnom sudu dostavlja se izračun visine nagrade stečajnom upravitelju i obračun </w:t>
      </w:r>
      <w:r w:rsidR="00F8276A">
        <w:rPr>
          <w:rFonts w:cs="Courier New" w:hAnsi="Courier New" w:ascii="Courier New"/>
        </w:rPr>
        <w:t xml:space="preserve">davanja iz bruto </w:t>
      </w:r>
      <w:r>
        <w:rPr>
          <w:rFonts w:cs="Courier New" w:hAnsi="Courier New" w:ascii="Courier New"/>
        </w:rPr>
        <w:t xml:space="preserve">nagrade. </w:t>
      </w:r>
    </w:p>
    <w:p w:rsidRDefault="002E4350" w:rsidP="005A4A7E" w:rsidR="002E4350">
      <w:pPr>
        <w:pStyle w:val="Bezproreda"/>
        <w:jc w:val="both"/>
        <w:rPr>
          <w:rFonts w:cs="Courier New" w:hAnsi="Courier New" w:ascii="Courier New"/>
        </w:rPr>
      </w:pPr>
    </w:p>
    <w:p w:rsidRDefault="002E4350" w:rsidP="005A4A7E" w:rsidR="002E4350">
      <w:pPr>
        <w:pStyle w:val="Bezproreda"/>
        <w:jc w:val="both"/>
        <w:rPr>
          <w:rFonts w:cs="Courier New" w:hAnsi="Courier New" w:ascii="Courier New"/>
        </w:rPr>
      </w:pPr>
    </w:p>
    <w:p w:rsidRDefault="000203F4" w:rsidP="005A4A7E" w:rsidR="002E435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Ivanić-G</w:t>
      </w:r>
      <w:r w:rsidR="001857DA">
        <w:rPr>
          <w:rFonts w:cs="Courier New" w:hAnsi="Courier New" w:ascii="Courier New"/>
        </w:rPr>
        <w:t>rad, 04.travnja</w:t>
      </w:r>
      <w:r>
        <w:rPr>
          <w:rFonts w:cs="Courier New" w:hAnsi="Courier New" w:ascii="Courier New"/>
        </w:rPr>
        <w:t xml:space="preserve"> 2019.g.</w:t>
      </w:r>
    </w:p>
    <w:p w:rsidRDefault="002E4350" w:rsidP="005A4A7E" w:rsidR="002E435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 Stečajni upravitelj</w:t>
      </w:r>
    </w:p>
    <w:p w:rsidRDefault="002E4350" w:rsidP="005A4A7E" w:rsidR="000203F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Stečajne mase iza dužnika LIIBA </w:t>
      </w:r>
    </w:p>
    <w:p w:rsidRDefault="000203F4" w:rsidP="00B07CC7" w:rsidR="00B07CC7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</w:t>
      </w:r>
      <w:r w:rsidR="002E4350">
        <w:rPr>
          <w:rFonts w:cs="Courier New" w:hAnsi="Courier New" w:ascii="Courier New"/>
        </w:rPr>
        <w:t>d.o.o</w:t>
      </w:r>
      <w:r>
        <w:rPr>
          <w:rFonts w:cs="Courier New" w:hAnsi="Courier New" w:ascii="Courier New"/>
        </w:rPr>
        <w:t>. Ivanić-Grad, Ul.Slobode 20.</w:t>
      </w:r>
    </w:p>
    <w:p w:rsidRDefault="000203F4" w:rsidP="00B07CC7" w:rsidR="000203F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Marija Tomeš  mag.oec.</w:t>
      </w:r>
    </w:p>
    <w:p w:rsidRDefault="000203F4" w:rsidP="00B07CC7" w:rsidR="000203F4">
      <w:pPr>
        <w:pStyle w:val="Bezproreda"/>
        <w:jc w:val="both"/>
        <w:rPr>
          <w:rFonts w:cs="Courier New" w:hAnsi="Courier New" w:ascii="Courier New"/>
        </w:rPr>
      </w:pPr>
    </w:p>
    <w:p w:rsidRDefault="000203F4" w:rsidP="00B07CC7" w:rsidR="000203F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Prilog: 1 kom</w:t>
      </w:r>
    </w:p>
    <w:p w:rsidRDefault="000203F4" w:rsidP="00B07CC7" w:rsidR="000203F4">
      <w:pPr>
        <w:pStyle w:val="Bezproreda"/>
        <w:jc w:val="both"/>
        <w:rPr>
          <w:rFonts w:cs="Courier New" w:hAnsi="Courier New" w:ascii="Courier New"/>
        </w:rPr>
      </w:pPr>
    </w:p>
    <w:p w:rsidRDefault="000203F4" w:rsidP="00B07CC7" w:rsidR="000203F4">
      <w:pPr>
        <w:pStyle w:val="Bezproreda"/>
        <w:jc w:val="both"/>
        <w:rPr>
          <w:rFonts w:cs="Courier New" w:hAnsi="Courier New" w:ascii="Courier New"/>
        </w:rPr>
      </w:pPr>
    </w:p>
    <w:p w:rsidRDefault="000203F4" w:rsidP="00B07CC7" w:rsidR="000203F4">
      <w:pPr>
        <w:pStyle w:val="Bezproreda"/>
        <w:jc w:val="both"/>
        <w:rPr>
          <w:rFonts w:cs="Courier New" w:hAnsi="Courier New" w:ascii="Courier New"/>
        </w:rPr>
      </w:pPr>
    </w:p>
    <w:p w:rsidRDefault="000203F4" w:rsidP="00C150D9" w:rsidR="00475CA3" w:rsidRPr="0047500C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</w:t>
      </w:r>
      <w:r w:rsidR="005E4E68">
        <w:rPr>
          <w:rFonts w:cs="Courier New" w:hAnsi="Courier New" w:ascii="Courier New"/>
        </w:rPr>
        <w:t xml:space="preserve">                      </w:t>
      </w:r>
      <w:r w:rsidR="0047500C">
        <w:rPr>
          <w:rFonts w:cs="Courier New" w:hAnsi="Courier New" w:ascii="Courier New"/>
        </w:rPr>
        <w:t>Str. – 4 -</w:t>
      </w:r>
    </w:p>
    <w:sectPr w:rsidR="00475CA3" w:rsidRPr="0047500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F5F" w:rsidP="00DA6684" w:rsidR="00D33F5F">
      <w:pPr>
        <w:spacing w:lineRule="auto" w:line="240" w:after="0"/>
      </w:pPr>
      <w:r>
        <w:separator/>
      </w:r>
    </w:p>
  </w:endnote>
  <w:endnote w:id="0" w:type="continuationSeparator">
    <w:p w:rsidRDefault="00D33F5F" w:rsidP="00DA6684" w:rsidR="00D33F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F5F" w:rsidP="00DA6684" w:rsidR="00D33F5F">
      <w:pPr>
        <w:spacing w:lineRule="auto" w:line="240" w:after="0"/>
      </w:pPr>
      <w:r>
        <w:separator/>
      </w:r>
    </w:p>
  </w:footnote>
  <w:footnote w:id="0" w:type="continuationSeparator">
    <w:p w:rsidRDefault="00D33F5F" w:rsidP="00DA6684" w:rsidR="00D33F5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56F81"/>
    <w:multiLevelType w:val="hybridMultilevel"/>
    <w:tmpl w:val="150602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2C4160"/>
    <w:multiLevelType w:val="hybridMultilevel"/>
    <w:tmpl w:val="57F818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4445F5"/>
    <w:multiLevelType w:val="hybridMultilevel"/>
    <w:tmpl w:val="A73A07D2"/>
    <w:lvl w:tplc="94F4D7F6" w:ilvl="0">
      <w:start w:val="3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334A606A"/>
    <w:multiLevelType w:val="hybridMultilevel"/>
    <w:tmpl w:val="2A0673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255B9F"/>
    <w:multiLevelType w:val="hybridMultilevel"/>
    <w:tmpl w:val="189A47C8"/>
    <w:lvl w:tplc="8F949274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4A654BBA"/>
    <w:multiLevelType w:val="hybridMultilevel"/>
    <w:tmpl w:val="66F2E582"/>
    <w:lvl w:tplc="CB868838" w:ilvl="0">
      <w:start w:val="1"/>
      <w:numFmt w:val="upperRoman"/>
      <w:lvlText w:val="%1."/>
      <w:lvlJc w:val="left"/>
      <w:pPr>
        <w:ind w:hanging="720" w:left="1080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506F61"/>
    <w:multiLevelType w:val="hybridMultilevel"/>
    <w:tmpl w:val="921A8E34"/>
    <w:lvl w:tplc="7C542638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BE7276"/>
    <w:multiLevelType w:val="hybridMultilevel"/>
    <w:tmpl w:val="FBD826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361121"/>
    <w:multiLevelType w:val="hybridMultilevel"/>
    <w:tmpl w:val="977E6552"/>
    <w:lvl w:tplc="34064F96" w:ilvl="0">
      <w:numFmt w:val="bullet"/>
      <w:lvlText w:val="-"/>
      <w:lvlJc w:val="left"/>
      <w:pPr>
        <w:ind w:hanging="360" w:left="720"/>
      </w:pPr>
      <w:rPr>
        <w:rFonts w:eastAsiaTheme="minorHAnsi" w:cs="Courier New" w:hAnsi="Courier New" w:ascii="Courier New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0D9"/>
    <w:rsid w:val="000203F4"/>
    <w:rsid w:val="00094467"/>
    <w:rsid w:val="000B7CA3"/>
    <w:rsid w:val="000C7FCF"/>
    <w:rsid w:val="000D2DC0"/>
    <w:rsid w:val="001129D3"/>
    <w:rsid w:val="00181BED"/>
    <w:rsid w:val="001857DA"/>
    <w:rsid w:val="001B241B"/>
    <w:rsid w:val="001E7166"/>
    <w:rsid w:val="001F2A4E"/>
    <w:rsid w:val="00227C8A"/>
    <w:rsid w:val="002374C8"/>
    <w:rsid w:val="00255F5D"/>
    <w:rsid w:val="002E4350"/>
    <w:rsid w:val="002F656C"/>
    <w:rsid w:val="00331764"/>
    <w:rsid w:val="0035639B"/>
    <w:rsid w:val="00384E78"/>
    <w:rsid w:val="003B0A2F"/>
    <w:rsid w:val="003F1386"/>
    <w:rsid w:val="00420A76"/>
    <w:rsid w:val="00465262"/>
    <w:rsid w:val="0047500C"/>
    <w:rsid w:val="00475CA3"/>
    <w:rsid w:val="004826FD"/>
    <w:rsid w:val="00526271"/>
    <w:rsid w:val="00527A3A"/>
    <w:rsid w:val="0053276B"/>
    <w:rsid w:val="0055609E"/>
    <w:rsid w:val="005749E0"/>
    <w:rsid w:val="005910B9"/>
    <w:rsid w:val="00596125"/>
    <w:rsid w:val="005A4A7E"/>
    <w:rsid w:val="005B26D2"/>
    <w:rsid w:val="005C50BF"/>
    <w:rsid w:val="005C50CD"/>
    <w:rsid w:val="005D553B"/>
    <w:rsid w:val="005E4E68"/>
    <w:rsid w:val="005F7767"/>
    <w:rsid w:val="006113F8"/>
    <w:rsid w:val="00611F23"/>
    <w:rsid w:val="00633DAF"/>
    <w:rsid w:val="00637B99"/>
    <w:rsid w:val="0065574F"/>
    <w:rsid w:val="006A6C5A"/>
    <w:rsid w:val="006D676E"/>
    <w:rsid w:val="00702A25"/>
    <w:rsid w:val="00722D4A"/>
    <w:rsid w:val="00726DBB"/>
    <w:rsid w:val="00753399"/>
    <w:rsid w:val="0075625A"/>
    <w:rsid w:val="007772EE"/>
    <w:rsid w:val="008122AD"/>
    <w:rsid w:val="00835C13"/>
    <w:rsid w:val="00847938"/>
    <w:rsid w:val="00857B22"/>
    <w:rsid w:val="008810B7"/>
    <w:rsid w:val="008B4BDD"/>
    <w:rsid w:val="008F2A8E"/>
    <w:rsid w:val="009336BE"/>
    <w:rsid w:val="009C0D71"/>
    <w:rsid w:val="00A02C63"/>
    <w:rsid w:val="00A40E55"/>
    <w:rsid w:val="00A81FA8"/>
    <w:rsid w:val="00AC3660"/>
    <w:rsid w:val="00AF2C51"/>
    <w:rsid w:val="00B07CC7"/>
    <w:rsid w:val="00B1071E"/>
    <w:rsid w:val="00B31C66"/>
    <w:rsid w:val="00B9163D"/>
    <w:rsid w:val="00BE5473"/>
    <w:rsid w:val="00BE669D"/>
    <w:rsid w:val="00C12C16"/>
    <w:rsid w:val="00C150D9"/>
    <w:rsid w:val="00C22E8C"/>
    <w:rsid w:val="00C30B7C"/>
    <w:rsid w:val="00CB25EC"/>
    <w:rsid w:val="00CD3016"/>
    <w:rsid w:val="00D04E6C"/>
    <w:rsid w:val="00D07271"/>
    <w:rsid w:val="00D254DC"/>
    <w:rsid w:val="00D33F5F"/>
    <w:rsid w:val="00D54C71"/>
    <w:rsid w:val="00D66B94"/>
    <w:rsid w:val="00DA6684"/>
    <w:rsid w:val="00E00B69"/>
    <w:rsid w:val="00E33B60"/>
    <w:rsid w:val="00E34184"/>
    <w:rsid w:val="00E87BAF"/>
    <w:rsid w:val="00E9056E"/>
    <w:rsid w:val="00E914BD"/>
    <w:rsid w:val="00E923F1"/>
    <w:rsid w:val="00E935D7"/>
    <w:rsid w:val="00EB66BC"/>
    <w:rsid w:val="00F02EC9"/>
    <w:rsid w:val="00F37090"/>
    <w:rsid w:val="00F8276A"/>
    <w:rsid w:val="00F84FE0"/>
    <w:rsid w:val="00FB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150D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16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163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66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6684"/>
  </w:style>
  <w:style w:styleId="Podnoje" w:type="paragraph">
    <w:name w:val="footer"/>
    <w:basedOn w:val="Normal"/>
    <w:link w:val="PodnojeChar"/>
    <w:uiPriority w:val="99"/>
    <w:unhideWhenUsed/>
    <w:rsid w:val="00DA66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6684"/>
  </w:style>
  <w:style w:styleId="Tekstrezerviranogmjesta" w:type="character">
    <w:name w:val="Placeholder Text"/>
    <w:basedOn w:val="Zadanifontodlomka"/>
    <w:uiPriority w:val="99"/>
    <w:semiHidden/>
    <w:rsid w:val="00D25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4DC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4DC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4DC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150D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16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163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66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6684"/>
  </w:style>
  <w:style w:styleId="Podnoje" w:type="paragraph">
    <w:name w:val="footer"/>
    <w:basedOn w:val="Normal"/>
    <w:link w:val="PodnojeChar"/>
    <w:uiPriority w:val="99"/>
    <w:unhideWhenUsed/>
    <w:rsid w:val="00DA66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6684"/>
  </w:style>
  <w:style w:styleId="Tekstrezerviranogmjesta" w:type="character">
    <w:name w:val="Placeholder Text"/>
    <w:basedOn w:val="Zadanifontodlomka"/>
    <w:uiPriority w:val="99"/>
    <w:semiHidden/>
    <w:rsid w:val="00D25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4DC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4DC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4DC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1391</properties:Words>
  <properties:Characters>8785</properties:Characters>
  <properties:Lines>223</properties:Lines>
  <properties:Paragraphs>81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2019-04-04T19:50:00Z</dcterms:created>
  <dc:creator>Marija</dc:creator>
  <cp:lastModifiedBy>Monika Grbac</cp:lastModifiedBy>
  <cp:lastPrinted>2019-04-04T03:36:00Z</cp:lastPrinted>
  <dcterms:modified xmlns:xsi="http://www.w3.org/2001/XMLSchema-instance" xsi:type="dcterms:W3CDTF">2019-04-09T09:21:00Z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St-280/2012-81 / Podnesak - Izvješće stečajnog upravitelja (OBRAZAC__20_.LIIBA__Steč.masa_04.04.2019.2019)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