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7ed3" w14:paraId="67c7ed3" w:rsidRDefault="00032292" w:rsidP="00032292" w:rsidR="0003229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292" w:rsidP="00032292" w:rsidR="0003229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2292" w:rsidP="00032292" w:rsidR="000322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2292" w:rsidP="00032292" w:rsidR="000322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2292" w:rsidP="00032292" w:rsidR="0003229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2292" w:rsidP="00032292" w:rsidR="0003229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2292" w:rsidP="00032292" w:rsidR="00032292" w:rsidRPr="005D578C">
      <w:pPr>
        <w:jc w:val="center"/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A. M. P. j. d. o. o. Rovinj, Marca Garbina 17, OIB </w:t>
      </w:r>
      <w:r w:rsidRPr="00032292">
        <w:rPr>
          <w:rFonts w:cs="Times New Roman" w:eastAsia="Times New Roman"/>
          <w:szCs w:val="24"/>
        </w:rPr>
        <w:t>73563593573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2292">
        <w:rPr>
          <w:rFonts w:cs="Times New Roman" w:eastAsia="Times New Roman"/>
          <w:szCs w:val="24"/>
        </w:rPr>
        <w:t>040322966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040E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2016.</w:t>
      </w: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M. P. j. d. o. o. Rovinj, Marca Garbina 17, OIB </w:t>
      </w:r>
      <w:r w:rsidRPr="00032292">
        <w:rPr>
          <w:rFonts w:cs="Times New Roman" w:eastAsia="Times New Roman"/>
          <w:szCs w:val="24"/>
        </w:rPr>
        <w:t>73563593573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2292">
        <w:rPr>
          <w:rFonts w:cs="Times New Roman" w:eastAsia="Times New Roman"/>
          <w:szCs w:val="24"/>
        </w:rPr>
        <w:t>040322966</w:t>
      </w:r>
      <w:r>
        <w:rPr>
          <w:rFonts w:cs="Times New Roman" w:eastAsia="Times New Roman"/>
          <w:szCs w:val="24"/>
        </w:rPr>
        <w:t>.</w:t>
      </w: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32292" w:rsidP="00032292" w:rsidR="00032292">
      <w:pPr>
        <w:rPr>
          <w:rFonts w:cs="Times New Roman" w:eastAsia="Times New Roman"/>
          <w:szCs w:val="20"/>
        </w:rPr>
      </w:pPr>
    </w:p>
    <w:p w:rsidRDefault="00032292" w:rsidP="00032292" w:rsidR="000322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M. P. j. d. o. o. Rovinj, Marca Garbina 17, OIB </w:t>
      </w:r>
      <w:r w:rsidRPr="00032292">
        <w:rPr>
          <w:rFonts w:cs="Times New Roman" w:eastAsia="Times New Roman"/>
          <w:szCs w:val="24"/>
        </w:rPr>
        <w:t>73563593573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2292">
        <w:rPr>
          <w:rFonts w:cs="Times New Roman" w:eastAsia="Times New Roman"/>
          <w:szCs w:val="24"/>
        </w:rPr>
        <w:t>040322966</w:t>
      </w:r>
      <w:r>
        <w:rPr>
          <w:rFonts w:cs="Times New Roman" w:eastAsia="Times New Roman"/>
          <w:szCs w:val="24"/>
        </w:rPr>
        <w:t>.</w:t>
      </w:r>
    </w:p>
    <w:p w:rsidRDefault="00032292" w:rsidP="00032292" w:rsidR="00032292">
      <w:pPr>
        <w:ind w:firstLine="709"/>
        <w:rPr>
          <w:rFonts w:cs="Times New Roman" w:eastAsia="Times New Roman"/>
          <w:szCs w:val="24"/>
        </w:rPr>
      </w:pPr>
    </w:p>
    <w:p w:rsidRDefault="00032292" w:rsidP="00032292" w:rsidR="000322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A. M. P. j. d. o. o. Rovinj, Marca Garbina 17, OIB </w:t>
      </w:r>
      <w:r w:rsidRPr="00032292">
        <w:rPr>
          <w:rFonts w:cs="Times New Roman" w:eastAsia="Times New Roman"/>
          <w:szCs w:val="24"/>
        </w:rPr>
        <w:t>73563593573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2292">
        <w:rPr>
          <w:rFonts w:cs="Times New Roman" w:eastAsia="Times New Roman"/>
          <w:szCs w:val="24"/>
        </w:rPr>
        <w:t>040322966</w:t>
      </w:r>
      <w:r>
        <w:rPr>
          <w:rFonts w:cs="Times New Roman" w:eastAsia="Times New Roman"/>
          <w:szCs w:val="24"/>
        </w:rPr>
        <w:t>.</w:t>
      </w:r>
    </w:p>
    <w:p w:rsidRDefault="00032292" w:rsidP="00032292" w:rsidR="00032292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2292" w:rsidP="00032292" w:rsidR="00032292">
      <w:pPr>
        <w:ind w:firstLine="708"/>
        <w:rPr>
          <w:rFonts w:cs="Times New Roman" w:eastAsia="Times New Roman"/>
          <w:szCs w:val="24"/>
        </w:rPr>
      </w:pPr>
    </w:p>
    <w:p w:rsidRDefault="00032292" w:rsidP="00032292" w:rsidR="000322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A. M. P. j. d. o. o. Rovinj.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32292" w:rsidP="00032292" w:rsidR="0003229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040E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2292" w:rsidP="00032292" w:rsidR="00032292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032292" w:rsidP="00032292" w:rsidR="000322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55CA9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032292" w:rsidP="00032292" w:rsidR="00032292">
      <w:pPr>
        <w:jc w:val="left"/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left"/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32292" w:rsidP="00032292" w:rsidR="0003229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032292" w:rsidP="00032292" w:rsidR="00032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32292" w:rsidP="00032292" w:rsidR="00032292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rPr>
          <w:rFonts w:cs="Times New Roman" w:eastAsia="Times New Roman"/>
          <w:szCs w:val="24"/>
        </w:rPr>
      </w:pPr>
    </w:p>
    <w:p w:rsidRDefault="00032292" w:rsidP="00032292" w:rsidR="000322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2292" w:rsidP="00032292" w:rsidR="00032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32292" w:rsidP="00032292" w:rsidR="00032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A. M. P. j. d. o. o. Rovinj, Marca Garbina 17,</w:t>
      </w:r>
    </w:p>
    <w:p w:rsidRDefault="00032292" w:rsidP="00032292" w:rsidR="0003229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32292" w:rsidP="00032292" w:rsidR="00032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32292" w:rsidP="00032292" w:rsidR="000322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32292" w:rsidP="00032292" w:rsidR="0003229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32292" w:rsidP="00032292" w:rsidR="00032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32292" w:rsidP="00032292" w:rsidR="00032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32292" w:rsidP="00032292" w:rsidR="00032292"/>
    <w:p w:rsidRDefault="00032292" w:rsidP="00032292" w:rsidR="00032292"/>
    <w:p w:rsidRDefault="00032292" w:rsidP="00032292" w:rsidR="00032292"/>
    <w:p w:rsidRDefault="00032292" w:rsidP="00032292" w:rsidR="00032292"/>
    <w:p w:rsidRDefault="00BA7214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292" w:rsidP="00032292" w:rsidR="00032292">
      <w:r>
        <w:separator/>
      </w:r>
    </w:p>
  </w:endnote>
  <w:endnote w:id="0" w:type="continuationSeparator">
    <w:p w:rsidRDefault="00032292" w:rsidP="00032292" w:rsidR="00032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292" w:rsidP="00032292" w:rsidR="00032292">
      <w:r>
        <w:separator/>
      </w:r>
    </w:p>
  </w:footnote>
  <w:footnote w:id="0" w:type="continuationSeparator">
    <w:p w:rsidRDefault="00032292" w:rsidP="00032292" w:rsidR="00032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92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721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92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FCB"/>
    <w:rsid w:val="00032292"/>
    <w:rsid w:val="0075528E"/>
    <w:rsid w:val="0079403F"/>
    <w:rsid w:val="008A1FCB"/>
    <w:rsid w:val="00A040EF"/>
    <w:rsid w:val="00A55CA9"/>
    <w:rsid w:val="00BA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22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2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22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2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2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2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2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72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72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72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22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2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22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2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2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22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2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72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72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72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A.M.P. j.d.o.o. ROVINJ</izvorni_sadrzaj>
    <derivirana_varijabla naziv="DomainObject.Predmet.ProtustrankaFormated_1">  A.M.P. j.d.o.o. ROVINJ</derivirana_varijabla>
  </DomainObject.Predmet.ProtustrankaFormated>
  <DomainObject.Predmet.ProtustrankaFormatedOIB>
    <izvorni_sadrzaj>  A.M.P. j.d.o.o. ROVINJ, OIB 73563593573</izvorni_sadrzaj>
    <derivirana_varijabla naziv="DomainObject.Predmet.ProtustrankaFormatedOIB_1">  A.M.P. j.d.o.o. ROVINJ, OIB 73563593573</derivirana_varijabla>
  </DomainObject.Predmet.ProtustrankaFormatedOIB>
  <DomainObject.Predmet.ProtustrankaFormatedWithAdress>
    <izvorni_sadrzaj> A.M.P. j.d.o.o. ROVINJ, Marca Garbina 17, 52210 Rovinj</izvorni_sadrzaj>
    <derivirana_varijabla naziv="DomainObject.Predmet.ProtustrankaFormatedWithAdress_1"> A.M.P. j.d.o.o. ROVINJ, Marca Garbina 17, 52210 Rovinj</derivirana_varijabla>
  </DomainObject.Predmet.ProtustrankaFormatedWithAdress>
  <DomainObject.Predmet.ProtustrankaFormatedWithAdressOIB>
    <izvorni_sadrzaj> A.M.P. j.d.o.o. ROVINJ, OIB 73563593573, Marca Garbina 17, 52210 Rovinj</izvorni_sadrzaj>
    <derivirana_varijabla naziv="DomainObject.Predmet.ProtustrankaFormatedWithAdressOIB_1"> A.M.P. j.d.o.o. ROVINJ, OIB 73563593573, Marca Garbina 17, 52210 Rovinj</derivirana_varijabla>
  </DomainObject.Predmet.ProtustrankaFormatedWithAdressOIB>
  <DomainObject.Predmet.ProtustrankaWithAdress>
    <izvorni_sadrzaj>A.M.P. j.d.o.o. ROVINJ Marca Garbina 17, 52210 Rovinj</izvorni_sadrzaj>
    <derivirana_varijabla naziv="DomainObject.Predmet.ProtustrankaWithAdress_1">A.M.P. j.d.o.o. ROVINJ Marca Garbina 17, 52210 Rovinj</derivirana_varijabla>
  </DomainObject.Predmet.ProtustrankaWithAdress>
  <DomainObject.Predmet.ProtustrankaWithAdressOIB>
    <izvorni_sadrzaj>A.M.P. j.d.o.o. ROVINJ, OIB 73563593573, Marca Garbina 17, 52210 Rovinj</izvorni_sadrzaj>
    <derivirana_varijabla naziv="DomainObject.Predmet.ProtustrankaWithAdressOIB_1">A.M.P. j.d.o.o. ROVINJ, OIB 73563593573, Marca Garbina 17, 52210 Rovinj</derivirana_varijabla>
  </DomainObject.Predmet.ProtustrankaWithAdressOIB>
  <DomainObject.Predmet.ProtustrankaNazivFormated>
    <izvorni_sadrzaj>A.M.P. j.d.o.o. ROVINJ</izvorni_sadrzaj>
    <derivirana_varijabla naziv="DomainObject.Predmet.ProtustrankaNazivFormated_1">A.M.P. j.d.o.o. ROVINJ</derivirana_varijabla>
  </DomainObject.Predmet.ProtustrankaNazivFormated>
  <DomainObject.Predmet.ProtustrankaNazivFormatedOIB>
    <izvorni_sadrzaj>A.M.P. j.d.o.o. ROVINJ, OIB 73563593573</izvorni_sadrzaj>
    <derivirana_varijabla naziv="DomainObject.Predmet.ProtustrankaNazivFormatedOIB_1">A.M.P. j.d.o.o. ROVINJ, OIB 73563593573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5369.29</izvorni_sadrzaj>
    <derivirana_varijabla naziv="DomainObject.Predmet.TrenutnaVrijednost_1">5369.29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A.M.P. j.d.o.o. ROVINJ</item>
    </izvorni_sadrzaj>
    <derivirana_varijabla naziv="DomainObject.Predmet.ProtuStrankaListFormated_1">
      <item>A.M.P. j.d.o.o. ROVINJ</item>
    </derivirana_varijabla>
  </DomainObject.Predmet.ProtuStrankaListFormated>
  <DomainObject.Predmet.ProtuStrankaListFormatedOIB>
    <izvorni_sadrzaj>
      <item>A.M.P. j.d.o.o. ROVINJ, OIB 73563593573</item>
    </izvorni_sadrzaj>
    <derivirana_varijabla naziv="DomainObject.Predmet.ProtuStrankaListFormatedOIB_1">
      <item>A.M.P. j.d.o.o. ROVINJ, OIB 73563593573</item>
    </derivirana_varijabla>
  </DomainObject.Predmet.ProtuStrankaListFormatedOIB>
  <DomainObject.Predmet.ProtuStrankaListFormatedWithAdress>
    <izvorni_sadrzaj>
      <item>A.M.P. j.d.o.o. ROVINJ, Marca Garbina 17, 52210 Rovinj</item>
    </izvorni_sadrzaj>
    <derivirana_varijabla naziv="DomainObject.Predmet.ProtuStrankaListFormatedWithAdress_1">
      <item>A.M.P. j.d.o.o. ROVINJ, Marca Garbina 17, 52210 Rovinj</item>
    </derivirana_varijabla>
  </DomainObject.Predmet.ProtuStrankaListFormatedWithAdress>
  <DomainObject.Predmet.ProtuStrankaListFormatedWithAdressOIB>
    <izvorni_sadrzaj>
      <item>A.M.P. j.d.o.o. ROVINJ, OIB 73563593573, Marca Garbina 17, 52210 Rovinj</item>
    </izvorni_sadrzaj>
    <derivirana_varijabla naziv="DomainObject.Predmet.ProtuStrankaListFormatedWithAdressOIB_1">
      <item>A.M.P. j.d.o.o. ROVINJ, OIB 73563593573, Marca Garbina 17, 52210 Rovinj</item>
    </derivirana_varijabla>
  </DomainObject.Predmet.ProtuStrankaListFormatedWithAdressOIB>
  <DomainObject.Predmet.ProtuStrankaListNazivFormated>
    <izvorni_sadrzaj>
      <item>A.M.P. j.d.o.o. ROVINJ</item>
    </izvorni_sadrzaj>
    <derivirana_varijabla naziv="DomainObject.Predmet.ProtuStrankaListNazivFormated_1">
      <item>A.M.P. j.d.o.o. ROVINJ</item>
    </derivirana_varijabla>
  </DomainObject.Predmet.ProtuStrankaListNazivFormated>
  <DomainObject.Predmet.ProtuStrankaListNazivFormatedOIB>
    <izvorni_sadrzaj>
      <item>A.M.P. j.d.o.o. ROVINJ, OIB 73563593573</item>
    </izvorni_sadrzaj>
    <derivirana_varijabla naziv="DomainObject.Predmet.ProtuStrankaListNazivFormatedOIB_1">
      <item>A.M.P. j.d.o.o. ROVINJ, OIB 73563593573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A.M.P. j.d.o.o. ROVINJ</izvorni_sadrzaj>
    <derivirana_varijabla naziv="DomainObject.Predmet.ProtustrankaIDrugi_1">A.M.P.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A.M.P. j.d.o.o. ROVINJ, OIB 73563593573, Marca Garbina 17, 52210 Rovinj</izvorni_sadrzaj>
    <derivirana_varijabla naziv="DomainObject.Predmet.ProtustrankaIDrugiAdressOIB_1">A.M.P. j.d.o.o. ROVINJ, OIB 73563593573, Marca Garbina 17,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A.M.P. j.d.o.o. ROVINJ</item>
    </izvorni_sadrzaj>
    <derivirana_varijabla naziv="DomainObject.Predmet.SudioniciListNaziv_1">
      <item>FINANCIJSKA AGENCIJA, RC RIJEKA, PODRUŽNICA PULA, PULA</item>
      <item>A.M.P.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A.M.P. j.d.o.o. ROVINJ, OIB 73563593573, Marca Garbina 17,52210 Rovinj</item>
    </izvorni_sadrzaj>
    <derivirana_varijabla naziv="DomainObject.Predmet.SudioniciListAdressOIB_1">
      <item>FINANCIJSKA AGENCIJA, RC RIJEKA, PODRUŽNICA PULA, PULA, OIB 85821130368, Ulica grada Vukovara 70,10000 Zagreb</item>
      <item>A.M.P. j.d.o.o. ROVINJ, OIB 73563593573, Marca Garbina 17,52210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73563593573</item>
    </izvorni_sadrzaj>
    <derivirana_varijabla naziv="DomainObject.Predmet.SudioniciListNazivOIB_1">
      <item>, OIB 85821130368</item>
      <item>, OIB 73563593573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3144</properties:Characters>
  <properties:Lines>82</properties:Lines>
  <properties:Paragraphs>29</properties:Paragraphs>
  <properties:TotalTime>6</properties:TotalTime>
  <properties:ScaleCrop>false</properties:ScaleCrop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2016-05-02T11:30:00Z</dcterms:created>
  <dc:creator>Mihaela Kaligari</dc:creator>
  <dc:description/>
  <cp:keywords/>
  <cp:lastModifiedBy>Mihaela Kaligari</cp:lastModifiedBy>
  <cp:lastPrinted>2016-05-04T06:37:00Z</cp:lastPrinted>
  <dcterms:modified xmlns:xsi="http://www.w3.org/2001/XMLSchema-instance" xsi:type="dcterms:W3CDTF">2016-05-04T07:06:00Z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