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6c04" w14:paraId="7886c04" w:rsidRDefault="00854DBC" w:rsidP="00854DBC" w:rsidR="00854DBC" w:rsidRPr="00854DBC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 w:rsidRPr="00854DBC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DBC">
        <w:rPr>
          <w:noProof/>
          <w:sz w:val="24"/>
          <w:szCs w:val="24"/>
        </w:rPr>
        <w:t xml:space="preserve">              </w:t>
      </w:r>
    </w:p>
    <w:p w:rsidRDefault="00854DBC" w:rsidP="00854DBC" w:rsidR="00854DBC" w:rsidRPr="00854DBC">
      <w:pPr>
        <w:rPr>
          <w:sz w:val="24"/>
          <w:szCs w:val="24"/>
        </w:rPr>
      </w:pPr>
      <w:r w:rsidRPr="00854DBC">
        <w:rPr>
          <w:sz w:val="24"/>
          <w:szCs w:val="24"/>
        </w:rPr>
        <w:t>REPUBLIKA HRVATSKA</w:t>
      </w:r>
    </w:p>
    <w:p w:rsidRDefault="00854DBC" w:rsidP="00854DBC" w:rsidR="00854DBC" w:rsidRPr="00854DBC">
      <w:pPr>
        <w:rPr>
          <w:sz w:val="24"/>
          <w:szCs w:val="24"/>
        </w:rPr>
      </w:pPr>
      <w:r w:rsidRPr="00854DBC">
        <w:rPr>
          <w:sz w:val="24"/>
          <w:szCs w:val="24"/>
        </w:rPr>
        <w:t>TRGOVAČKI SUD U ZAGREBU</w:t>
      </w:r>
    </w:p>
    <w:p w:rsidRDefault="00854DBC" w:rsidP="00854DBC" w:rsidR="00854DBC" w:rsidRPr="00854DBC">
      <w:pPr>
        <w:rPr>
          <w:sz w:val="24"/>
          <w:szCs w:val="24"/>
        </w:rPr>
      </w:pPr>
      <w:r w:rsidRPr="00854DBC">
        <w:rPr>
          <w:sz w:val="24"/>
          <w:szCs w:val="24"/>
        </w:rPr>
        <w:t>Zagreb, Amruševa 2/II</w:t>
      </w:r>
    </w:p>
    <w:p w:rsidRDefault="00854DBC" w:rsidP="00854DBC" w:rsidR="00854DBC" w:rsidRPr="00854DBC">
      <w:pPr>
        <w:widowControl/>
        <w:jc w:val="center"/>
        <w:rPr>
          <w:b/>
          <w:sz w:val="24"/>
          <w:szCs w:val="24"/>
        </w:rPr>
      </w:pPr>
    </w:p>
    <w:p w:rsidRDefault="00FA454B" w:rsidP="00854DBC" w:rsidR="00854DBC" w:rsidRPr="00FA454B">
      <w:pPr>
        <w:widowControl/>
        <w:jc w:val="center"/>
        <w:rPr>
          <w:sz w:val="24"/>
          <w:szCs w:val="24"/>
        </w:rPr>
      </w:pPr>
      <w:r w:rsidRPr="00FA454B">
        <w:rPr>
          <w:sz w:val="24"/>
          <w:szCs w:val="24"/>
        </w:rPr>
        <w:t xml:space="preserve">O G L A S </w:t>
      </w:r>
    </w:p>
    <w:p w:rsidRDefault="00FA454B" w:rsidP="00854DBC" w:rsidR="00FA454B" w:rsidRPr="00854DBC">
      <w:pPr>
        <w:widowControl/>
        <w:jc w:val="center"/>
        <w:rPr>
          <w:b/>
          <w:sz w:val="24"/>
          <w:szCs w:val="24"/>
        </w:rPr>
      </w:pPr>
    </w:p>
    <w:p w:rsidRDefault="00854DBC" w:rsidP="00854DBC" w:rsidR="00854DBC" w:rsidRPr="00854DBC">
      <w:pPr>
        <w:widowControl/>
        <w:ind w:firstLine="720"/>
        <w:jc w:val="both"/>
        <w:rPr>
          <w:b/>
          <w:sz w:val="24"/>
          <w:szCs w:val="24"/>
        </w:rPr>
      </w:pPr>
      <w:r w:rsidRPr="00854DBC">
        <w:rPr>
          <w:sz w:val="24"/>
          <w:szCs w:val="24"/>
        </w:rPr>
        <w:t xml:space="preserve">U postupku predstečajne nagodbe nad dužnikom </w:t>
      </w:r>
      <w:r w:rsidRPr="00854DBC">
        <w:rPr>
          <w:noProof/>
          <w:sz w:val="24"/>
          <w:szCs w:val="24"/>
        </w:rPr>
        <w:t>GRANOLIO d.d. za proizvodnju, trgovinu i usluge iz Zagreba, Budmanijeva 5, OIB: 59064993527</w:t>
      </w:r>
      <w:r w:rsidRPr="00854DBC">
        <w:rPr>
          <w:sz w:val="24"/>
          <w:szCs w:val="24"/>
        </w:rPr>
        <w:t xml:space="preserve">, temeljem članka 57. Stečajnog zakona (N.N.br. 71/15) sud je sastavio, te javno objavljuje </w:t>
      </w:r>
    </w:p>
    <w:p w:rsidRDefault="00854DBC" w:rsidP="00854DBC" w:rsidR="00854DBC" w:rsidRPr="00854DBC">
      <w:pPr>
        <w:widowControl/>
        <w:jc w:val="center"/>
        <w:rPr>
          <w:b/>
          <w:sz w:val="24"/>
          <w:szCs w:val="24"/>
        </w:rPr>
      </w:pPr>
    </w:p>
    <w:p w:rsidRDefault="00854DBC" w:rsidP="00854DBC" w:rsidR="00854DBC" w:rsidRPr="00854DBC">
      <w:pPr>
        <w:widowControl/>
        <w:jc w:val="center"/>
        <w:rPr>
          <w:b/>
          <w:sz w:val="24"/>
          <w:szCs w:val="24"/>
        </w:rPr>
      </w:pPr>
      <w:r w:rsidRPr="00854DBC">
        <w:rPr>
          <w:b/>
          <w:sz w:val="24"/>
          <w:szCs w:val="24"/>
        </w:rPr>
        <w:t xml:space="preserve">POPIS VJEROVNIKA I PRAVA GLASA </w:t>
      </w:r>
    </w:p>
    <w:p w:rsidRDefault="00854DBC" w:rsidP="00854DBC" w:rsidR="00854DBC" w:rsidRPr="00854DBC">
      <w:pPr>
        <w:widowControl/>
        <w:jc w:val="center"/>
        <w:rPr>
          <w:sz w:val="24"/>
          <w:szCs w:val="24"/>
        </w:rPr>
      </w:pPr>
      <w:r w:rsidRPr="00854DBC">
        <w:rPr>
          <w:b/>
          <w:sz w:val="24"/>
          <w:szCs w:val="24"/>
        </w:rPr>
        <w:t>KOJI VJEROVNICIMA PRIPADAJU</w:t>
      </w:r>
    </w:p>
    <w:p w:rsidRDefault="00854DBC" w:rsidP="00854DBC" w:rsidR="00854DBC" w:rsidRPr="00854DBC">
      <w:pPr>
        <w:ind w:firstLine="708"/>
        <w:rPr>
          <w:sz w:val="24"/>
          <w:szCs w:val="24"/>
        </w:rPr>
      </w:pPr>
    </w:p>
    <w:p w:rsidRDefault="00854DBC" w:rsidP="00854DBC" w:rsidR="00854DBC" w:rsidRPr="00854DBC">
      <w:pPr>
        <w:rPr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1657"/>
        <w:gridCol w:w="2305"/>
        <w:gridCol w:w="1167"/>
        <w:gridCol w:w="2843"/>
        <w:gridCol w:w="1316"/>
      </w:tblGrid>
      <w:tr w:rsidTr="00667A0F" w:rsidR="00667A0F" w:rsidRPr="00B62812">
        <w:trPr>
          <w:trHeight w:val="300"/>
        </w:trPr>
        <w:tc>
          <w:tcPr>
            <w:tcW w:type="pct" w:w="7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1.1 Razlučni vjerovnici</w:t>
            </w:r>
          </w:p>
        </w:tc>
        <w:tc>
          <w:tcPr>
            <w:tcW w:type="pct" w:w="16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pct" w:w="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sz w:val="20"/>
              </w:rPr>
            </w:pPr>
          </w:p>
        </w:tc>
        <w:tc>
          <w:tcPr>
            <w:tcW w:type="pct" w:w="13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sz w:val="20"/>
              </w:rPr>
            </w:pPr>
          </w:p>
        </w:tc>
        <w:tc>
          <w:tcPr>
            <w:tcW w:type="pct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sz w:val="20"/>
              </w:rPr>
            </w:pPr>
          </w:p>
        </w:tc>
      </w:tr>
      <w:tr w:rsidTr="00667A0F" w:rsidR="00667A0F" w:rsidRPr="00B62812">
        <w:trPr>
          <w:trHeight w:val="315"/>
        </w:trPr>
        <w:tc>
          <w:tcPr>
            <w:tcW w:type="pct" w:w="7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sz w:val="20"/>
              </w:rPr>
            </w:pPr>
          </w:p>
        </w:tc>
        <w:tc>
          <w:tcPr>
            <w:tcW w:type="pct" w:w="16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sz w:val="20"/>
              </w:rPr>
            </w:pPr>
          </w:p>
        </w:tc>
        <w:tc>
          <w:tcPr>
            <w:tcW w:type="pct" w:w="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sz w:val="20"/>
              </w:rPr>
            </w:pPr>
          </w:p>
        </w:tc>
        <w:tc>
          <w:tcPr>
            <w:tcW w:type="pct" w:w="13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sz w:val="20"/>
              </w:rPr>
            </w:pPr>
          </w:p>
        </w:tc>
        <w:tc>
          <w:tcPr>
            <w:tcW w:type="pct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sz w:val="20"/>
              </w:rPr>
            </w:pPr>
          </w:p>
        </w:tc>
      </w:tr>
      <w:tr w:rsidTr="00667A0F" w:rsidR="00667A0F" w:rsidRPr="00B62812">
        <w:trPr>
          <w:trHeight w:val="915"/>
        </w:trPr>
        <w:tc>
          <w:tcPr>
            <w:tcW w:type="pct" w:w="78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D9E1F2" w:color="000000" w:val="clear"/>
            <w:vAlign w:val="bottom"/>
            <w:hideMark/>
          </w:tcPr>
          <w:p w:rsidRDefault="00667A0F" w:rsidP="00667A0F" w:rsidR="00667A0F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Redni broj po Rješenju o utvrđenim tražbinama</w:t>
            </w:r>
          </w:p>
        </w:tc>
        <w:tc>
          <w:tcPr>
            <w:tcW w:type="pct" w:w="1668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D9E1F2" w:color="000000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Ime i prezime / Naziv vjerovnika</w:t>
            </w:r>
          </w:p>
        </w:tc>
        <w:tc>
          <w:tcPr>
            <w:tcW w:type="pct" w:w="547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D9E1F2" w:color="000000" w:val="clear"/>
            <w:noWrap/>
            <w:vAlign w:val="bottom"/>
            <w:hideMark/>
          </w:tcPr>
          <w:p w:rsidRDefault="00667A0F" w:rsidP="00667A0F" w:rsidR="00667A0F" w:rsidRPr="00B62812">
            <w:pPr>
              <w:ind w:firstLineChars="100" w:firstLine="221"/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OIB vjerovnika</w:t>
            </w:r>
          </w:p>
        </w:tc>
        <w:tc>
          <w:tcPr>
            <w:tcW w:type="pct" w:w="1376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D9E1F2" w:color="000000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Adresa vjerovnika</w:t>
            </w:r>
          </w:p>
        </w:tc>
        <w:tc>
          <w:tcPr>
            <w:tcW w:type="pct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E1F2" w:color="000000" w:val="clear"/>
            <w:noWrap/>
            <w:vAlign w:val="bottom"/>
            <w:hideMark/>
          </w:tcPr>
          <w:p w:rsidRDefault="00667A0F" w:rsidP="00667A0F" w:rsidR="00667A0F" w:rsidRPr="00B62812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Priznata tražbina</w:t>
            </w:r>
          </w:p>
        </w:tc>
      </w:tr>
      <w:tr w:rsidTr="00667A0F" w:rsidR="00667A0F" w:rsidRPr="00B62812">
        <w:trPr>
          <w:trHeight w:val="300"/>
        </w:trPr>
        <w:tc>
          <w:tcPr>
            <w:tcW w:type="pct" w:w="789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396.</w:t>
            </w:r>
          </w:p>
        </w:tc>
        <w:tc>
          <w:tcPr>
            <w:tcW w:type="pct" w:w="1668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667A0F" w:rsidP="00667A0F" w:rsidR="00667A0F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ERSTE &amp; STEIERMÄRKISCHE BANK d.d.</w:t>
            </w:r>
          </w:p>
        </w:tc>
        <w:tc>
          <w:tcPr>
            <w:tcW w:type="pct" w:w="547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ind w:firstLineChars="100" w:firstLine="22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23057039320</w:t>
            </w:r>
          </w:p>
        </w:tc>
        <w:tc>
          <w:tcPr>
            <w:tcW w:type="pct" w:w="1376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Jadranski trg 3a, 51000 Rijeka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95.465.099,02</w:t>
            </w:r>
          </w:p>
        </w:tc>
      </w:tr>
      <w:tr w:rsidTr="00667A0F" w:rsidR="00667A0F" w:rsidRPr="00B62812">
        <w:trPr>
          <w:trHeight w:val="300"/>
        </w:trPr>
        <w:tc>
          <w:tcPr>
            <w:tcW w:type="pct" w:w="789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397.</w:t>
            </w:r>
          </w:p>
        </w:tc>
        <w:tc>
          <w:tcPr>
            <w:tcW w:type="pct" w:w="1668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667A0F" w:rsidP="00667A0F" w:rsidR="00667A0F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HRVATSKA POŠTANSKA BANKA, d.d.</w:t>
            </w:r>
          </w:p>
        </w:tc>
        <w:tc>
          <w:tcPr>
            <w:tcW w:type="pct" w:w="547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ind w:firstLineChars="100" w:firstLine="22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87939104217</w:t>
            </w:r>
          </w:p>
        </w:tc>
        <w:tc>
          <w:tcPr>
            <w:tcW w:type="pct" w:w="1376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Jurišićeva 4, 10000 Zagreb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19.903.847,25</w:t>
            </w:r>
          </w:p>
        </w:tc>
      </w:tr>
      <w:tr w:rsidTr="00667A0F" w:rsidR="00667A0F" w:rsidRPr="00B62812">
        <w:trPr>
          <w:trHeight w:val="300"/>
        </w:trPr>
        <w:tc>
          <w:tcPr>
            <w:tcW w:type="pct" w:w="789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399.</w:t>
            </w:r>
          </w:p>
        </w:tc>
        <w:tc>
          <w:tcPr>
            <w:tcW w:type="pct" w:w="1668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667A0F" w:rsidP="00667A0F" w:rsidR="00667A0F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B2 KAPITAL d.o.o. (Prije: PRIVREDNA BANKA ZAGREB - d.d.)</w:t>
            </w:r>
          </w:p>
        </w:tc>
        <w:tc>
          <w:tcPr>
            <w:tcW w:type="pct" w:w="547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ind w:firstLineChars="100" w:firstLine="22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57509775367</w:t>
            </w:r>
          </w:p>
        </w:tc>
        <w:tc>
          <w:tcPr>
            <w:tcW w:type="pct" w:w="1376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Radnička cesta 41, 10000 Zagreb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115.877.087,15</w:t>
            </w:r>
          </w:p>
        </w:tc>
      </w:tr>
      <w:tr w:rsidTr="00667A0F" w:rsidR="00667A0F" w:rsidRPr="00B62812">
        <w:trPr>
          <w:trHeight w:val="315"/>
        </w:trPr>
        <w:tc>
          <w:tcPr>
            <w:tcW w:type="pct" w:w="78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401.</w:t>
            </w:r>
          </w:p>
        </w:tc>
        <w:tc>
          <w:tcPr>
            <w:tcW w:type="pct" w:w="166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667A0F" w:rsidP="00667A0F" w:rsidR="00667A0F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ZAGREBAČKA BANKA d.d.</w:t>
            </w:r>
          </w:p>
        </w:tc>
        <w:tc>
          <w:tcPr>
            <w:tcW w:type="pct" w:w="54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ind w:firstLineChars="100" w:firstLine="22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92963223473</w:t>
            </w:r>
          </w:p>
        </w:tc>
        <w:tc>
          <w:tcPr>
            <w:tcW w:type="pct" w:w="137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Trg bana Josipa Jelačića 10, 10000 Zagreb</w:t>
            </w:r>
          </w:p>
        </w:tc>
        <w:tc>
          <w:tcPr>
            <w:tcW w:type="pct" w:w="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95.465.099,02</w:t>
            </w:r>
          </w:p>
        </w:tc>
      </w:tr>
      <w:tr w:rsidTr="00667A0F" w:rsidR="00667A0F" w:rsidRPr="00B62812">
        <w:trPr>
          <w:trHeight w:val="315"/>
        </w:trPr>
        <w:tc>
          <w:tcPr>
            <w:tcW w:type="pct" w:w="78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UKUPNO</w:t>
            </w:r>
          </w:p>
        </w:tc>
        <w:tc>
          <w:tcPr>
            <w:tcW w:type="pct" w:w="166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54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137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67A0F" w:rsidP="00667A0F" w:rsidR="00667A0F" w:rsidRPr="00B62812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326.711.132,44</w:t>
            </w:r>
          </w:p>
        </w:tc>
      </w:tr>
    </w:tbl>
    <w:p w:rsidRDefault="00FA454B" w:rsidP="00854DBC" w:rsidR="00FA454B">
      <w:pPr>
        <w:rPr>
          <w:sz w:val="24"/>
          <w:szCs w:val="24"/>
        </w:rPr>
      </w:pPr>
    </w:p>
    <w:p w:rsidRDefault="00FA454B" w:rsidP="00854DBC" w:rsidR="00FA454B" w:rsidRPr="00854DBC">
      <w:pPr>
        <w:rPr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1300"/>
        <w:gridCol w:w="3301"/>
        <w:gridCol w:w="1015"/>
        <w:gridCol w:w="2605"/>
        <w:gridCol w:w="1067"/>
      </w:tblGrid>
      <w:tr w:rsidTr="00E07235" w:rsidR="00FA454B" w:rsidRPr="00B62812">
        <w:trPr>
          <w:trHeight w:val="300"/>
        </w:trPr>
        <w:tc>
          <w:tcPr>
            <w:tcW w:type="pct" w:w="3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2.1 Grupa vjerovnika iz kreditnih poslova bez založnog prava nastalih putem redovnih poslovnih odnosa</w:t>
            </w:r>
          </w:p>
        </w:tc>
        <w:tc>
          <w:tcPr>
            <w:tcW w:type="pct" w:w="13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pct" w:w="5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</w:tr>
      <w:tr w:rsidTr="00E07235" w:rsidR="00FA454B" w:rsidRPr="00B62812">
        <w:trPr>
          <w:trHeight w:val="315"/>
        </w:trPr>
        <w:tc>
          <w:tcPr>
            <w:tcW w:type="pct" w:w="7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  <w:tc>
          <w:tcPr>
            <w:tcW w:type="pct" w:w="18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  <w:tc>
          <w:tcPr>
            <w:tcW w:type="pct" w:w="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  <w:tc>
          <w:tcPr>
            <w:tcW w:type="pct" w:w="13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  <w:tc>
          <w:tcPr>
            <w:tcW w:type="pct" w:w="5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</w:tr>
      <w:tr w:rsidTr="00E07235" w:rsidR="00FA454B" w:rsidRPr="00B62812">
        <w:trPr>
          <w:trHeight w:val="915"/>
        </w:trPr>
        <w:tc>
          <w:tcPr>
            <w:tcW w:type="pct" w:w="70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D9E1F2" w:color="000000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Redni broj po Rješenju o utvrđenim tražbinama</w:t>
            </w:r>
          </w:p>
        </w:tc>
        <w:tc>
          <w:tcPr>
            <w:tcW w:type="pct" w:w="1878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D9E1F2" w:color="000000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Ime i prezime / Naziv vjerovnika</w:t>
            </w:r>
          </w:p>
        </w:tc>
        <w:tc>
          <w:tcPr>
            <w:tcW w:type="pct" w:w="538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D9E1F2" w:color="000000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100" w:firstLine="221"/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OIB vjerovnika</w:t>
            </w:r>
          </w:p>
        </w:tc>
        <w:tc>
          <w:tcPr>
            <w:tcW w:type="pct" w:w="1377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D9E1F2" w:color="000000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Adresa vjerovnika</w:t>
            </w:r>
          </w:p>
        </w:tc>
        <w:tc>
          <w:tcPr>
            <w:tcW w:type="pct" w:w="50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E1F2" w:color="000000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Priznata tražbina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705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395.</w:t>
            </w:r>
          </w:p>
        </w:tc>
        <w:tc>
          <w:tcPr>
            <w:tcW w:type="pct" w:w="1878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CIM BANQUE SA Geneve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100" w:firstLine="22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 xml:space="preserve">           </w:t>
            </w:r>
          </w:p>
        </w:tc>
        <w:tc>
          <w:tcPr>
            <w:tcW w:type="pct" w:w="1377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Rue merle d Aubigne 16, 1207 Geneve, Švicarska</w:t>
            </w:r>
          </w:p>
        </w:tc>
        <w:tc>
          <w:tcPr>
            <w:tcW w:type="pct" w:w="503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7.499.165,00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705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403.</w:t>
            </w:r>
          </w:p>
        </w:tc>
        <w:tc>
          <w:tcPr>
            <w:tcW w:type="pct" w:w="1878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PRIMORSKA BANKA d.d. RIJEKA (3 prijave s osnova kredita, bank. garancije i naknada)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100" w:firstLine="22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96675880337</w:t>
            </w:r>
          </w:p>
        </w:tc>
        <w:tc>
          <w:tcPr>
            <w:tcW w:type="pct" w:w="1377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Scarpina 7, 51000 Rijeka</w:t>
            </w:r>
          </w:p>
        </w:tc>
        <w:tc>
          <w:tcPr>
            <w:tcW w:type="pct" w:w="503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6.751.606,18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705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404.</w:t>
            </w:r>
          </w:p>
        </w:tc>
        <w:tc>
          <w:tcPr>
            <w:tcW w:type="pct" w:w="1878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ŠTEDBANKA d.d.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100" w:firstLine="22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58063088591</w:t>
            </w:r>
          </w:p>
        </w:tc>
        <w:tc>
          <w:tcPr>
            <w:tcW w:type="pct" w:w="1377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Slavonska avenija 3, 10000 Zagreb</w:t>
            </w:r>
          </w:p>
        </w:tc>
        <w:tc>
          <w:tcPr>
            <w:tcW w:type="pct" w:w="503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9.936.329,52</w:t>
            </w:r>
          </w:p>
        </w:tc>
      </w:tr>
      <w:tr w:rsidTr="00E07235" w:rsidR="00FA454B" w:rsidRPr="00B62812">
        <w:trPr>
          <w:trHeight w:val="315"/>
        </w:trPr>
        <w:tc>
          <w:tcPr>
            <w:tcW w:type="pct" w:w="705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UKUPNO</w:t>
            </w:r>
          </w:p>
        </w:tc>
        <w:tc>
          <w:tcPr>
            <w:tcW w:type="pct" w:w="1878"/>
            <w:tcBorders>
              <w:top w:space="0" w:sz="4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538"/>
            <w:tcBorders>
              <w:top w:space="0" w:sz="4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1377"/>
            <w:tcBorders>
              <w:top w:space="0" w:sz="4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50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24.187.100,70</w:t>
            </w:r>
          </w:p>
        </w:tc>
      </w:tr>
    </w:tbl>
    <w:p w:rsidRDefault="00FA454B" w:rsidP="00FA454B" w:rsidR="00FA454B"/>
    <w:p w:rsidRDefault="00854DBC" w:rsidP="00854DBC" w:rsidR="00854DBC" w:rsidRPr="00854DBC">
      <w:pPr>
        <w:ind w:firstLine="708"/>
        <w:jc w:val="both"/>
        <w:rPr>
          <w:sz w:val="24"/>
          <w:szCs w:val="24"/>
        </w:rPr>
      </w:pPr>
    </w:p>
    <w:p w:rsidRDefault="00FA454B" w:rsidP="00FA454B" w:rsidR="00FA454B"/>
    <w:tbl>
      <w:tblPr>
        <w:tblW w:type="pct" w:w="5000"/>
        <w:tblLook w:val="04A0" w:noVBand="1" w:noHBand="0" w:lastColumn="0" w:firstColumn="1" w:lastRow="0" w:firstRow="1"/>
      </w:tblPr>
      <w:tblGrid>
        <w:gridCol w:w="1313"/>
        <w:gridCol w:w="3413"/>
        <w:gridCol w:w="1347"/>
        <w:gridCol w:w="2005"/>
        <w:gridCol w:w="1210"/>
      </w:tblGrid>
      <w:tr w:rsidTr="00FA454B" w:rsidR="00FA454B" w:rsidRPr="00B62812">
        <w:trPr>
          <w:trHeight w:val="300"/>
        </w:trPr>
        <w:tc>
          <w:tcPr>
            <w:tcW w:type="pct" w:w="445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2.2. Vjerovnici iz kreditnih poslova koji nisu osigurani založnim pravom, a koji su nastali putem kreditnih obveza od Agrokor Grupe</w:t>
            </w:r>
          </w:p>
        </w:tc>
        <w:tc>
          <w:tcPr>
            <w:tcW w:type="pct" w:w="5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A454B" w:rsidR="00FA454B" w:rsidRPr="00B62812">
        <w:trPr>
          <w:trHeight w:val="315"/>
        </w:trPr>
        <w:tc>
          <w:tcPr>
            <w:tcW w:type="pct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  <w:tc>
          <w:tcPr>
            <w:tcW w:type="pct" w:w="1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  <w:tc>
          <w:tcPr>
            <w:tcW w:type="pct" w:w="7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  <w:tc>
          <w:tcPr>
            <w:tcW w:type="pct" w:w="11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  <w:tc>
          <w:tcPr>
            <w:tcW w:type="pct" w:w="5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</w:tr>
      <w:tr w:rsidTr="00FA454B" w:rsidR="00FA454B" w:rsidRPr="00B62812">
        <w:trPr>
          <w:trHeight w:val="915"/>
        </w:trPr>
        <w:tc>
          <w:tcPr>
            <w:tcW w:type="pct" w:w="70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D9E1F2" w:color="000000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Redni broj po Rješenju o utvrđenim tražbinama</w:t>
            </w:r>
          </w:p>
        </w:tc>
        <w:tc>
          <w:tcPr>
            <w:tcW w:type="pct" w:w="1913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D9E1F2" w:color="000000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Ime i prezime / Naziv vjerovnika</w:t>
            </w:r>
          </w:p>
        </w:tc>
        <w:tc>
          <w:tcPr>
            <w:tcW w:type="pct" w:w="728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D9E1F2" w:color="000000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100" w:firstLine="221"/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OIB vjerovnika</w:t>
            </w:r>
          </w:p>
        </w:tc>
        <w:tc>
          <w:tcPr>
            <w:tcW w:type="pct" w:w="1106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D9E1F2" w:color="000000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Adresa vjerovnika</w:t>
            </w:r>
          </w:p>
        </w:tc>
        <w:tc>
          <w:tcPr>
            <w:tcW w:type="pct" w:w="54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E1F2" w:color="000000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Priznata tražbina</w:t>
            </w:r>
          </w:p>
        </w:tc>
      </w:tr>
      <w:tr w:rsidTr="00FA454B" w:rsidR="00FA454B" w:rsidRPr="00B62812">
        <w:trPr>
          <w:trHeight w:val="315"/>
        </w:trPr>
        <w:tc>
          <w:tcPr>
            <w:tcW w:type="pct" w:w="70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156.</w:t>
            </w:r>
          </w:p>
        </w:tc>
        <w:tc>
          <w:tcPr>
            <w:tcW w:type="pct" w:w="1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ERSTE FACTORING d.o.o. za factoring</w:t>
            </w:r>
          </w:p>
        </w:tc>
        <w:tc>
          <w:tcPr>
            <w:tcW w:type="pct" w:w="7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100" w:firstLine="22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10194059689</w:t>
            </w:r>
          </w:p>
        </w:tc>
        <w:tc>
          <w:tcPr>
            <w:tcW w:type="pct" w:w="11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Ivana Lučića 2, 10000 Zagreb</w:t>
            </w:r>
          </w:p>
        </w:tc>
        <w:tc>
          <w:tcPr>
            <w:tcW w:type="pct" w:w="54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66.427.573,24</w:t>
            </w:r>
          </w:p>
        </w:tc>
      </w:tr>
      <w:tr w:rsidTr="00FA454B" w:rsidR="00FA454B" w:rsidRPr="00B62812">
        <w:trPr>
          <w:trHeight w:val="315"/>
        </w:trPr>
        <w:tc>
          <w:tcPr>
            <w:tcW w:type="pct" w:w="70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UKUPNO</w:t>
            </w:r>
          </w:p>
        </w:tc>
        <w:tc>
          <w:tcPr>
            <w:tcW w:type="pct" w:w="1913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728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106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54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66.427.573,24</w:t>
            </w:r>
          </w:p>
        </w:tc>
      </w:tr>
    </w:tbl>
    <w:p w:rsidRDefault="00FA454B" w:rsidP="00FA454B" w:rsidR="00FA454B"/>
    <w:p w:rsidRDefault="00FA454B" w:rsidP="00FA454B" w:rsidR="00FA454B"/>
    <w:tbl>
      <w:tblPr>
        <w:tblW w:type="pct" w:w="5000"/>
        <w:tblLook w:val="04A0" w:noVBand="1" w:noHBand="0" w:lastColumn="0" w:firstColumn="1" w:lastRow="0" w:firstRow="1"/>
      </w:tblPr>
      <w:tblGrid>
        <w:gridCol w:w="883"/>
        <w:gridCol w:w="2105"/>
        <w:gridCol w:w="1076"/>
        <w:gridCol w:w="4014"/>
        <w:gridCol w:w="1210"/>
      </w:tblGrid>
      <w:tr w:rsidTr="00E07235" w:rsidR="00FA454B" w:rsidRPr="00B62812">
        <w:trPr>
          <w:trHeight w:val="915"/>
        </w:trPr>
        <w:tc>
          <w:tcPr>
            <w:tcW w:type="pct" w:w="36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D9E1F2" w:color="000000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Redni broj po Rješenju o utvrđenim tražbinama</w:t>
            </w:r>
          </w:p>
        </w:tc>
        <w:tc>
          <w:tcPr>
            <w:tcW w:type="pct" w:w="1744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D9E1F2" w:color="000000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Ime i prezime / Naziv vjerovnika</w:t>
            </w:r>
          </w:p>
        </w:tc>
        <w:tc>
          <w:tcPr>
            <w:tcW w:type="pct" w:w="62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D9E1F2" w:color="000000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2"/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OIB vjerovnika</w:t>
            </w:r>
          </w:p>
        </w:tc>
        <w:tc>
          <w:tcPr>
            <w:tcW w:type="pct" w:w="1722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D9E1F2" w:color="000000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Adresa vjerovnika</w:t>
            </w:r>
          </w:p>
        </w:tc>
        <w:tc>
          <w:tcPr>
            <w:tcW w:type="pct" w:w="55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E1F2" w:color="000000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Priznata tražbina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ABRAHAM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22441384946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Ulica Ivana Granđe 37, 43000 Bjelovar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770,63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ADRIATICA DUNAV, d.o.o. za proizvodnju gnojiva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19669028337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Vinkovačka 56, 32000 Vukovar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1.629.658,52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AGENCIJA ZA INTEGRALNI TRANSPORT, d.o.o. (AGIT d.o.o.)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42650506038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Heinzelova 51,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1.224.474,21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AGIĆ-OBRT ZA PRIJEVOZ I USLUGE vl.ĐURO AGIĆ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97527094729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Radićeva 1, 35250 Oriovac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9.654,43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AGRA-INVEST d.o.o. za proizvodnju i trgovinu na veliko i malo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89898008345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J.Haulika 25, 43000 Bjelovar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1.859,90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AGRALIS d.o.o. za proizvodnju i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13722938070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Vj.Augusta Cesarca 16, 31000 Osijek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2.267,87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11.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AGRIMATCO d.o.o. za proizvodnju, trgovinu i usluge u poljoprivrednoj djelatnosti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24373689835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Jelengradska 12, 31208 Petrijevci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825,01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AGRO TRANSPORT d.o.o. javni prijevoz, trgovina i proizvodnja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43002544205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Bračka 17, 31400 Đakovo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5.409,39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AGROBEKETINCI d.o.o. za poljoprivrednu proizvodnju, usluge i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00081039067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Čepinska 38, 31403 Beketinci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345,00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AGROCHEM-MAKS d.o.o. za trgovinu, proizvodnju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74907633394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Trg žrtava fašizma 6,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138.762,36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346.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AGRO-IM, obrt za proizvodnju, usluge i trgovinu, vl. Mijo Matković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83219556748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Glavina Donja 337 B, 21260 Glavina Donja - Imotski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191.872,28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AGRO-KON d.o.o. za uvoz-izvoz, proizvodnju,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06305051964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Moslavačka 20, 35000 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1.315,76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AGROKOR - TRGOVINA d.o.o. za proizvodnju i trgovinu poljoprivrednim proizvodima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40715974731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Trg Dražena Petrovića 3,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9.685.937,08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AGROPROTEINKA d.d. za zbrinjavanje i toplinsku preradu nusproizvoda životinjskog podrijetla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80695452345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Strojarska cesta 11, 10360 Sesvete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169,00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AGROSAN d.o.o. za DDD poslove, kontrolu robe i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46882399204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Hermanova 13,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14.843,75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AKADEMIJA ZA JEZIK, GOVOR I TEKST d.o.o. za poduku i prevođenje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41852522819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Trnac 47,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393,75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ALCA ZAGREB d.o.o. za uvoz, izvoz i trgovinu na veliko i malo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58353015102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Koledovčina 2,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287,50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ALEKSANDAR MIHAJLOVIĆ PR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Milana Džanića 17, 21000 Novi Sad, Srbija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2.752,20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 xml:space="preserve">ALETA d.o.o. za proizvodnju i 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4038242894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Tribanjska Ulica 2, 23000 Zadar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202,50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29.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ALIVOJVODIĆ STEVO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67814700946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Antuna Mihanovića 50, 43293 Mali Zdenci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61,62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ALTICOM d.o.o. za graditeljstvo,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83630676739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Stjepana Radića 17, 31220 Višnjevac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10.125,00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AMARILIS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35063921066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Kralja Zvonimira 99, 32100 Vinkovci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205.929,55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ANDRIĆ JASMINA samostal. poljoprivrednik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92923711490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Mostarska  6, 10310 Ivanić-Grad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756,00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ANTONIO-VAG d.o.o. za trgovinu i ugostiteljstvo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42708759864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Podbablje Gornje bb, 21262 Podbablje Gornje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6.010,25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AP Anđelić-uslužni obrt vl.ANTE ANĐELIĆ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84908086138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Dolenica 12B, 10250 Lučko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5.000,00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AQUALIS LINEA d.o.o. za graditeljstvo,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87413647239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Trg Ljube Babića 8, 10450 Jastrebarsko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13.641,98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ARDENTER d.o.o. za servisiranje vatrogasnih aparata, proizvodnju,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57293115850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Omladinska 17, 31431 Livana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3.350,00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347.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ARENA 2, OBRT ZA PROIZVODNJU I TRGOVINU, vl. NEDŽAT SAMAHODAJ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21411158312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Ivana Pergošića 1,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2.850,00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ASTRON jednostavno d.o.o. za trgovinu, prijevoz i usluge u stečaju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37528042025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Kralja Zvonimira 7a, 31326 Novi Čeminac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1.047,37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ATEST-KONTROLA d.o.o. za stručne poslove zaštite na radu, tehničko ispitivanje i analizu, kontrolu i druge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14013273931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Ul. Svetog Mateja 124,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12.918,75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ATLAS COPCO d.o.o. za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80829168312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Zagrebačka cesta 143A,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7.487,90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AUCTOR d.o.o. za poslovno savjetovanje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19203050598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Dežmanova 5,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483,33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 CENTAR DUO d.o.o. za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80359058633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Svetog Leopolda Mandića 111 C, 31000 Osijek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579,87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47.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AUTOPRIJEVOZ "ČESNIK" vl. ROZALIJA ČESNIK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25618332891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Kralja Tomislava 81, 33410 Suhopolje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65.097,55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AUTOPRIJEVOZ "KOZINA" vl. VESNA KOZINA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83014080925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Vukovarska 2, 34000 Požega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8.325,62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AUTOPRIJEVOZ KRIJAN vl.VESNA KRIJAN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81906572691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Osječka 252, 35000 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56.874,87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AUTOPRIJEVOZ KRIŽIĆ vl. MATO KRIŽIĆ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34727887922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Branimirova 146A, 35000 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211,60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AUTOPRIJEVOZ LUKŠA vl. RENATA LUKŠA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58896556536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Franje fujsa 6, 33000 Virovitica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658,45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Autoprijevoznički obrt "AUTOPRIJEVOZNIK" vl. DAVOR HEROUT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34939705288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Mate Lovraka 97, 43293 Veliki Zdenci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138.888,13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AUTOPRIJEVOZNIČKI OBRT ANĐELIĆ vl.IVICA ANĐELIĆ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07342537692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Dragutina Rakovca 81, 35000 Bukovlje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91.971,73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AUTOPRIJEVOZNIČKI OBRT vl. ZLATAN JERKOVIĆ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75781726322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Vrbskih žrtava 34, 35207 Gornja Vrba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2.500,00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AUTOPRIJEVOZNIK  FRANJO ANĐELIĆ-Prijevoz tereta cestom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32016775911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Slavonska 33, 10410 Gradići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33.935,31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AUTOPRIJEVOZNIK  TIHOMIR GAICA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27112811469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Narta 115, 43247 Narta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23.302,60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AUTOPRIJEVOZNIK GORAN BEVANDA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20471128754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Dunavska 2, 10360 Sesvete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31.028,05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AUTOPRIJEVOZNIK IVAN MILOŠ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05380330833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PetrovacC 8, 31512 Feričanci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219.454,50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AUTOPRIJEVOZNIK IVIĆ JERKOVIĆ vl MARIO JERKOVIĆ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58700981967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Augustina Jarića 74a, 35000 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267.524,30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AUTOPRIJEVOZNIK JOSIP ŽIGER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23424346180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Novi Glog 39, 48214 Sveti Ivan Žabno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94.973,24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AUTOPRIJEVOZNIK MATO JARIĆ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41344816833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Kardinala Alojzija Stepinca 55, 35224 Sikirevci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35,34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AUTOPRIJEVOZNIK MLADEN PERVAN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05799563517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Zagrebačka  165, 10370 Velika Ostrna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67.037,41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AUTOPRIJEVOZNIK NIKOLA PERVAN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69667049067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Zagrebačka  165, 10370 Velika Ostrna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37.535,73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64.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AUTOPRIJEVOZNIK PERO KRIJAN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62186779677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B.Kašića 10A, 35000 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518,05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AUTOPRIJEVOZNIK STANKO BARIŠIĆ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56705576304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Vesela 4A, 34310 Vesela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48.405,90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AUTOPRIJEVOZNIK STJEPAN PERVAN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91005558240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Zagrebačka  165, 10370 Velika Ostrna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254.107,60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AUTOPRIJEVOZNIK VLADIMIR MEZNARIĆ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32922634835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Koče Racina 5, 40000 Čakovec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10.967,56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AUTOPRIJEVOZNIK ŽELJKO PRUSINA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91754190784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Šestinac 3/3, 35000 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955,44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AUTOPRIJEVOZNIK, autoprijevoznički obrt vl. IVICA KATINIĆ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14998078863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Kolara IV 38, 35000 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11.462,04</w:t>
            </w:r>
          </w:p>
        </w:tc>
      </w:tr>
      <w:tr w:rsidTr="00E07235" w:rsidR="00FA454B" w:rsidRPr="00B62812">
        <w:trPr>
          <w:trHeight w:val="15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AUTO-REMETINEC d.d. za autoservisne i remontne usluge, promet auto dijelova i vozila, ispitivanje tehničke ispravnosti, registraciju vozila i zastupanje u obaveznom osiguranju od automobilske odgovornosti i u osiguranju vozača i putnika od posljedica nesretnog slučaja-nezgode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12933687795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Remetinec 5f,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1.562,40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AUTO-REOR d.o.o. za proizvodnju,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57868130781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Sv.Lepolda Mandića 48b, 31000 Osijek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6.250,00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AUTOZUBAK d.o.o. za popravak, održavanje i trgovinu automobilima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39135989747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Zagrebačka 117, 10410 Velika Gorica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8.957,35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AZURIT USLUGE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84719307039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Trpanjska 47,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69,51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BAGUDIĆ, Obrt za prijevoz, trgovinu i usluge vl. IVAN BAGUDIĆ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30344262968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Perićeva 47, 31422 Gorjani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7.875,00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BALOG d.o.o. za cestovni prijevoz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19637898751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Lovre Matačića 18, 31500 Našice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262.209,99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76.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BALTAZAR izdavačka i tiskarska djelatnost, trgovina i usluge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59861399113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Obrtnička 6, 48000 Koprivnica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31.840,50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BARANJA d.o.o. za zastupanje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49878710561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Vincenta iz Kastva 2,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98.737,52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Baranjski vodovod d.o.o. za vodoopskrbu i odvodnju Beli Manastir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15843910109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A. Stepinca 7, 31300 Beli Manastir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26,26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BEIĆ PRIJEVOZ, Obrt za cestovni prijevoz vl. KATICA PERIĆ-LUŠIĆ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87509474658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Ante Starčevića 26, 35210 Vrpolje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1.149,75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BEK-PROMET d.o.o. za trgovinu u stečaju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15704634798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Ulica Augusta Šenoe 14, 43000 Bjelovar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110,10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BENUSSI d.o.o. za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87971197112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Fažanska cesta 86, 52212 Fažana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2.645,25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BEUK MIRUŠKA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87788615872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Ignaca franciškovića 57, 43270 Veliki Grđevac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594,00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BIKIĆ, Obrt za prijevoz i poljoprivredu vl.ANTO BIKIĆ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74433142639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Kolodvorska 43, 31403 Široko Polje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35,26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BILEN PRIJEVOZ, PRIJEVOZNIČKO-TRGOVAČKI OBRT vl.ANA BILEN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97779853635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Antuna Mihanovića 18, 32271 Andrijaševci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24.604,83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348.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BILIĆ - OBRT U POLJOPRIVREDI, VL. ZVONKO BILIĆ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85807620505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Zagrebačka  25, 31417 Piškorevci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121,68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BIOGAL d.o.o. za proizvodnju,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37341468914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N.Š.Zrinskog 2f, 31220 Višnjevac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4.999,39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BIONATURA BIDON VODE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34227393978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Rakitnica 3,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486,25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BIRTIĆ FILIP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76057322557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Luke Klaića 63, 35210 Stari Perkovci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45,05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BIRTIĆ FINKA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14644467680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Luke Klaića 63, 35210 Stari Perkovci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47,38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BLANKA NOVA-OBRT ZA PRIJEVOZ I POLJOPRIVREDU vl.KATICA FOGADIĆ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46179057835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Josipa Jurja Strossmayera 19, 31411 Trnava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1.802,36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 xml:space="preserve">BOLF d.o.o. za 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trgovinu, usluge i proizvodnju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954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49332614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Rendićeva 3,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3.125,00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98.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BOŠNJAKOVIĆ JANJA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30067208694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Sredanci 29, 35216 Sredanci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694,73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349.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BOŽJAKOVINA, d.d. za proizvodnju i promet poljoprivrednim proizvodima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66671729980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Božjakovečka 6, 10370 Božjakovina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3.075,00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103.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BUDISELIĆ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39056801293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Franje Gažija 20, 10340 Vrbovec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54.253,88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105.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BURE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30311115193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Odranska 15, 23210 Biograd Na Moru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40,62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106.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BUTERIN&amp;POSAVEC odvjetničko društvo,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88443826619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Draškovićeva 82,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8.359,37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107.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CARGO AS, međunarodno otpremništvo,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23324195434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Bjelovarska 32, 10360 Sesvete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4.811,55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108.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CENTAR ZA KOMBINIRANI TRANSPORT ZAGREB, d.d. za proizvodnju, prijevoz, otpremništvo i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49800593791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Trg senjskih uskoka 7-8,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367.169,75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CEZAREJA d.o.o. za proizvodnju,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44343542645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Kolodvorska 2, 32245 Nijemci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667.082,70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CHROMOS AGRO d.d. proizvodnja sredstava za zaštitu bilja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82790074844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Radnička cesta 173n,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440,70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COLONELLO trgovina na veliko i malo vl. VLADIMIR KRAJNOVIĆ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82296832702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Donjodravska obala 14, 31000 Osijek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1.384,00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351.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COMP-ASTOR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Rakani bb, 79220 Novi Grad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38.002,67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352.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CORNI jednostavno d.o.o. za proizvodnju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83128984419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Palešnik 146A, 43284 Palešnik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3.965,77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CORNMILL-TRADE Kft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Kepiro utca 9, 1053, Budimpešta, Mađarska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1.864.071,03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COSMOSOL društvo za sanitarnu zaštitu, proizvodnju, promet i usluge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97908240621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Sv. L.B.Mandića 111g, 31000 Osijek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216.215,62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CROATIA osiguranje d.d.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2618799486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Vatroslava Jagića 33,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3.978,83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116.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CROATIAKONTROLA VUKOVAR d.o.o. za kontrolu robe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91298369970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Dunavski prilaz 3, 32000 Vukovar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113.702,65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CRODUX PLIN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50388109754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Savska Opatovina 36,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7.441,60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121.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ČIKO TRANSPORT d.o.o. za prijevoz, usluge i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92832783840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Vranduk 125, 34000 Požega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611.902,37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122.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ČOLAK, obrt za trgovinu i prijevoz vl. SNJEŽANA ČOLAK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27925733223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Vinkovačka ulica 43, 32271 Rokovci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54.845,28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649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ČVEK ŽELJKO - PG RASTINA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77278542733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Ante Starčevića 57, 31400 Kuševac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140.574,50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126.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DA-DA TEHNIKA d.o.o. za proizvodnju, usluge i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69339541244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Krapinska 19,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1.687,50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128.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DANON d.o.o. za trgovinu na veliko i malo, uvoz i izvoz, zastupanje stranih tvrtki i turizam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08285160598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Ledinska 7, 10255 Donji Stupnik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3.732,62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129.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DAS-TRANS d.o.o. za prijevoz i trgovinu u stečaju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10398113166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Novo Pračno 111, 44000 Sisak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14.832,52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130.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DAVEL d.o.o. za inženjering, montažu i održavanje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42356431391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Svilajska 30E, 31000 Osijek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14.100,00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132.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DENA-ŠPED COMPANY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Dositeja Obradovića 10, 22320 Inđija, Srbija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188.702,53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353.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DIM-MES d.o.o. za proizvodnju,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71968165400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Poljana br. 7, 22320 Drniš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1.508,57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134.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DIMNJAČAR NENADIĆ, Dimnjačarski obrt  vl. JOSIP NENADIĆ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83877824201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Vjekoslava Bacha 32, 35000 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2.500,00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135.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DIRECTUS d.o.o. za transport i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35573612931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Josipa Bašića 67, 35000 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29.696,48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138.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DOBRANIĆ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96522057450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Rade Končara 71, 40315 Mursko Središće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33.373,30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140.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DOM ZDRAVLJA NAŠICE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03460102126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Bana Jelačića 10, 31500 Našice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2.760,00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141.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DORON, d.o.o. za unutarnju i vanjsku trgovinu, transport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22692239697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Kneza Trpimira 45, 34000 Požega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2.250,00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143.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DRINKOMATIC d.o.o.B152 za trgovinu, usluge i ugostiteljstvo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76549264157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Juraši 34, 51216 Viškovo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1.460,00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144.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DT LOGISTIKA, obrt za usluge i prijevoz  vl.DAVID ŠARIĆ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86623183139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Industrijska 30, 34000 Požega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46.437,50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146.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DUDAŠ, obrt za prijevoz i trgovinu vl.ŽELJKO  DUDAŠ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03215263136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Zmajevac 24, 31400 Ivanovci Đakovački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332,13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149.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ELEKTROMEHANIKA "BERGER" vl. ROBERT BERGER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39651558047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Štefa Kuzmića 13, 10373 Ivanja Reka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23.255,00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150.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ELEKTROSERVIS "ELMES" vl.JOSIP ŠUFLAJ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90335026098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Slavka Kolara 50, 43231 Ivanska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3.169,80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151.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ENZIM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58627407452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Ulica Franje Račkoga 12,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5.616,95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152.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EOS-Z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12837854839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Dežmanova 5,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1.615,89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154.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ERDEG PRIJEVOZ, prijevoznički obrt  vl.TOMISLAV ERDEG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26508194027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J.Kozarca 5, 31226 Dalj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17.485,52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355.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EUROAGRAR opšta poljoprivredna zadruga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Ratkovac bb, 74214 Prnjavor, Bosna i Hercegovina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22.145,57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159.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EUROINSPEKT CROATIAKONTROLA d.o.o. za kontrolu robe i inženjering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50024748563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Karlovačka cesta 4L,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997.346,43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160.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EUROKONTROLA d.o.o. za kontrolu kvalitete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99716972323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Vijenac Petrove Gore 21, 31000 Osijek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500,70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161.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EUROLOGSYSTEM DOO BEOGRAD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ul. Nemanjina 40/II, 11000 Beograd, Srbija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94.788,88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158.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EURO-TIM d.o.o. za poljoprivredu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37607749313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Kujnik 61, 35250 Oriovac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481,27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164.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F.M. SITO d.o.o. za proizvodnju, promet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78219275003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Studenačka 18,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22.460,54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165.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FEMEX-AGRO KFT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Gabor Utca 4.I.5., 7600 Pecs, Mađarska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4.888,06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166.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FERDINAND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96944529929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Stjepana Ladiše 1,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63,75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168.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FIERO j.d.o.o.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52169805441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Štuk 1, 10251 Demerje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73,34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169.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FILIP PROMET vl. ANTUN VAČIĆ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68096723257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Tiskalovci 40, 35252 Slobodnica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845,98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167.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FINANCIJSKA AGENCIJA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85821130368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Ulica grada Vukovara 70,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174,29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356.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FINVEST CORP d.d. za proizvodnju,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40819225982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Ivana Gorana Kovačića 24, 51306 Čabar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336,00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170.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FIRASTONE d.o.o. za proizvodnju, trgovinu, usluge, uvoz-izvoz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27117122420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Donje Svetice 31,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568,75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171.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FIRMUS d.o.o. za proizvodnju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69528869680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Vladimira Nazora 74, 35250 Oriovac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21.230,13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172.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FLASH PROMET d.o.o. za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98107472745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Vrapčanska ulica 98,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105.108,81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173.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FORIVIA veterinarska ambulanta za male i velike životinje d.o.o. u stečaju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37885682288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Bartola Kašića 56, 31000 Osijek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1.915,69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176.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FORTIS FACTORING d.o.o. za faktoring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19787621150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Trg žrtava fašizma 3,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72.361,63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178.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FRANIĆ IVAN PRIJEVOZNIK, vl. Ivan Franić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70233622977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Voćarska 1, 34322 Završje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2.294,37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180.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FUNARIĆ PAVO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53788136780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Stjepana Radića 7, 35210 Stari Perkovci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164,00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181.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FURMAN jednostavno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22799398544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Lipovački put 53, 32000 Vukovar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2.337,50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182.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 xml:space="preserve">G.T.B. (GUMENO TEHNIČKA BRTVILA), VL. IVICA ĆURIĆ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33001753417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Veliko Korenovo 6, 43000 Veliko Korenovo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11.350,00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183.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GALKO TRANS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52995732009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Sv. L. B. Mandića 189c, 31000 Osijek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28.731,79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184.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GARDENOS d.o.o. za trgovinu, proizvodnju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92703985752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F. K. Frankopana 162, 31000 Osijek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11.047,50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186.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GAŠPIĆ, obrt za prijevoz i usluge, vl. Sunčica Gašpić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92565630241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Draganići 22B, 47201 Draganić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90.448,72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188.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GEBRUDER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74651430516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Kralja Tomislava 80, 31222 Bizovac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4.036,50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189.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GEBRÜDER WEISS društvo s ograničenom odgovornšću za prijevoz i špediciju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05216322294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Jankomir 25,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19.492,77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187.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 xml:space="preserve">GENERA d.d. za 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razvoj i proizvodnju farmaceutskih proizvoda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255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55531112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 xml:space="preserve">Svetonedeljska cesta 2, 10436 Kalinovica - 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Rakov Potok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404.544,8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9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190.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GENERAL GRAINS Ltd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Via Motta 18, 6830 Chiasso, Švicarska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6.413,24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191.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GENERAL GRAINS Ltd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Clifton, bristol BS8 4EJ, Velika Britanija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58.190,07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192.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GLAZIR d.o.o. za proizvodnju i preradu voća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58767554828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Posavska ulica 59, 10370 Oborovo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3.936,73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193.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GOJA d.o.o. za proizvodnju,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42545387830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Osječka 112, 33000 Virovitica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39.252,00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357.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GOLIĆ TRADE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Romanovci 17, 78400 Gradiška, Bosna i Hercegovina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1.100,14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194.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GRAD ČAZMA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81963437417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Trg Čazmanskog Kaptola 13, 43240 Čazma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21.876,31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197.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GRAD SLAVONSKI BROD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58007872049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Vukovarska 1, 35000 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3.384,87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198.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GRAD ZAGREB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61817894937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Trg Stjepana Radića 1,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9.938,94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200.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GRADSKO STAMBENO KOMUNALNO GOSPODARSTVO d.o.o. za usluge, građevinarstvo i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03744272526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Savska cesta 1,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867,45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201.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GRAFIČAR - d.d. za proizvodnju ambalaže, grafičkih proizvoda i rehabilitaciju invalida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78723936298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Frankopanska 89, 42230 Ludbreg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1.935.177,73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202.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GRAFIČAR TVORNICA VREĆA I TISKARNICA - proizvodnja papirnih vreća i tiskarska djelatnost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46342488505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Borovljani 8G, 48000 Borovljani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4.086.687,82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203.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GRANAGLIA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13941739322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J.J.Strossmayera 213, 31000 Osijek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317.279,33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205.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GRGANJA NIKOLA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97308845467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Laminac 179, 43246 Laminac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294,45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206.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GRGIĆ - PROMET, vl. Darko Grgić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42997032031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Kolodvorska 17, 33520 Medinci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35.894,15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207.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 xml:space="preserve">GRIFON d.o.o. za 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proizvodnju,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990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02235670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 xml:space="preserve">Josipa Jurja Štrosmajera 44, 35000 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24.280,82</w:t>
            </w:r>
          </w:p>
        </w:tc>
      </w:tr>
      <w:tr w:rsidTr="00E07235" w:rsidR="00FA454B" w:rsidRPr="00B62812">
        <w:trPr>
          <w:trHeight w:val="9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209.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03365973101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Tuškanac 14,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4.372,82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211.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GUMIIMPEX - GUMI RECIKLAŽA I PROIZVODNJA d.d.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82298562620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Pavleka Miškine 64c, 42000 Varaždin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1.736,69</w:t>
            </w:r>
          </w:p>
        </w:tc>
      </w:tr>
      <w:tr w:rsidTr="00E07235" w:rsidR="00FA454B" w:rsidRPr="00B62812">
        <w:trPr>
          <w:trHeight w:val="9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213.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 xml:space="preserve">HEP-Operator distribucijskog sustava d.o.o. za distribuciju i opskrbu električne energije (4 obveze: Zagreb, Sl. Brod, Osijek i Križ)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46830600751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Ulica grada Vukovara 37,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966,48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214.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HITTNER d.o.o. za proizvodnju,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59308102082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Pakračka ulica 10, 43000 Bjelovar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11.212,50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215.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HP - Hrvatska pošta d.d.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87311810356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Jurišićeva 13,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5.192,66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217.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HRVATSKA GOSPODARSKA KOMORA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85167032587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Rooseveltov trg 2,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6.000,00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218.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HRVATSKA IZVJEŠTAJNA NOVINSKA AGENCIJA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41387373932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Marulićev trg 16,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937,50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219.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HRVATSKA OSIGURAVAJUĆA KUĆA - d.d. za osiguranje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00432869176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Capraška ulica 6,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744.196,68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220.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HRVATSKA POLJOPRIVREDNA AGENCIJA, ustanova za poslove u poljoprivredi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48006835970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Poljana Križevačka 185, 48260 Križevci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343,81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221.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HRVATSKA RADIOTELEVIZIJA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68419124305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Prisavlje 3,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9.834,91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216.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HRVATSKE VODE, pravna osoba za upravljanje vodama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28921383001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Grada Vukovara 220,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16.574,10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223.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HRVATSKI ZAVOD ZA JAVNO ZDRAVSTVO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75297532041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Rockefellerova 7,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115,00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651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HRVATSKI ZAVOD ZA ZAPOŠLJAVANJE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91547293790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Radnička cesta 1,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5.066,70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224.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HŽ CARGO d.o.o. za prijevoz tereta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08720210702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Heinzelova 51,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28.891,10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227.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IKR AGRAR KFT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IKR Park,hrsz.: 890, 2943 Babolna, Mađarska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2.616.639,00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228.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ILIĆ MARKO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75627882027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Josipa Bašića 24, 35000 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936,63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INSPECTO d.o.o. za kontrolu kakvoće robe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52975458232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Električne centrale 1, 31400 Đakovo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625,00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INTEGRACIJE T i M d.o.o. za telekomunikacije i informatiku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67927660704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Mali dol 1, 10430 Molvice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247,50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INTERKOP OBRT ZA PRIJEVOZ, GRAĐEVINARSTVO I TRGOVINU, VL. LUKA MARIĆ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46062082529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Štefanovec 41A,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4.059,40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INTERVIT TURISTIČKA AGENCIJA d.o.o. za usluge prijevoza, trgovinu i turističke djelatnosti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41841098186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Svetog križa 107, 33000 Milanovac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216.034,21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INŽENJERING GRADNJA d.o.o. za inženjering, nadzor, projektiranje i konzalting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15718789803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Dr. Mile Budaka 1, 35000 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12.225,00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ISLAMSKA ZAJEDNICA U HRVATSKOJ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40237828734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Tomašićeva 12,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19.200,00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ISTA Mielke GmbH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Langerberg 25, 21077 Hamburg, Njemačka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19.838,18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415.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ISTARSKA KREDITNA BANKA UMAG  d.d.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65723536010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Ernesta Miloša 1, 52470 Umag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300.000,00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ITALPACK Srl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Via Andrea Costa 106, 47822 Santarcangelo di Romagna RN, Italija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17.069,41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359.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IVO TUKERIĆ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81876715139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Dapčevački Brđani 19, 43290 Dapčevački Brđani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337,51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JAKOPEC IVAN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69615589713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Velika Maslenjača 7, 43508 Maslenjača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1.527,87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240.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 xml:space="preserve">JAKOVIĆ - PROMET OBRT ZA TRGOVINU, PRIJEVOZ I USLUGE 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VL. GEGA JAKOVIĆ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00646262693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Veliki Bastaji 46, 43500 Veliki Bastaji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68.173,15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241.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JALE-OBRT ZA TRGOVINU I ELEKTROINSTALACIJSKE RADOVE vl. JAKIŠA ĆURIĆ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43804460662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A.Starčevića 28, 31400 Đakovo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1.669,11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243.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JAŠKAPACK d.o.o. tvornica valovitog kartona i ambalaže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53994275676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Savska cesta 1, 10360 Sesvete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23.673,54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360.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JATA EMONA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Agrokombinatska cesta 84, 1000 Ljubljana, Slovenija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188,04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244.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JAVNA VATROGASNA POSTROJBA GRADA ČAZME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38718996735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A. Vulinca 1, 43240 Čazma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3.266,76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245.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JAVNI BILJEŽNIK BRANKO JAKIĆ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08564858401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Zelinska 3,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8.595,00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247.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JAVNI BILJEŽNIK DAVID MILAS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11817077974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Kralja Tomislava 39, 33300 Beli Manastir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1.556,25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251.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JILK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54371285729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Velike Sredice 133, 43000 Bjelovar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5.226,43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361.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KLAS PROMET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Gornji Teslić bb, 74270 Teslić, Bosna i Hercegovina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1.280,29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362.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KLASIJE, poljoprivredni obrt, vl. Želimir Bogdanović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69783855660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Nikole Tesle 2, 31204 Bijelo Brdo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4.090,08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255.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KLASJE CELJE d.d.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Reseljeva ulica 18, 3000 Celje, Slovenija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593,58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256.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KLEMEN TRANSPORT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Gorenjska cesta 9, 1234 Mengeš, Slovenija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21.579,66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257.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KLIS d.o.o. za trgovinu, usluge i građevinarstvo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57938030700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Planinska 7,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5.080,00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260.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KOLARIĆ, obrt za poljoprivrednu proizvodnju i usluge, vl. Zdravko Kolarić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64335809180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Škrinjari 100, 48214 Škrinjari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1.562,50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262.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KOLOMEJEC d.o.o. za proizvodnju,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28943450851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D. Kalea 7,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43.932,50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263.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KOMUNALIJE d.o.o. za komunalno gospodarstvo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88859295468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Svetog Andrije 14, 43240 Čazma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2.943,16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266.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KONZUM trgovina na veliko i malo d.d.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29955634590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Marijana Čavića 1a,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1.402.594,25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267.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 xml:space="preserve">KOS TRANSPORTI d.o.o. za prijevoz robe, špediciju i 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99654943646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Cehovska 13, 42000 Varaždin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97.937,56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269.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KOZOLIĆ AMALIJA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96259014793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Poljani 94, 43290 Poljani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315,65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271.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KUCELJ-DS PRIJEVOZ d.o.o. za usluge prijevoza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82807515316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Milke Trnine 17, 10314 Križ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214,03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272.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KUPINA M.D. OBRT ZA POLJOPRIVREDNU PROIZVODNJU PRIJEVOZ I USLUGE vl.Marijo Kupina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71300279993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Toplice 43, 10453 Toplice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8.875,00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274.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KWS Sjeme d.o.o. za proizvodnju i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69709303740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Petrovaradinska 1,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4.068,00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276.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L.ecotech d.o.o. za proizvodnju strojeva i opreme za ekologiju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96687408864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Gospodarska zona Laminska, 43246 Štefanje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1.705,00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277.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LABENA d.o.o. za savjetovanje i trgovinu laboratorijske i procesne opreme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09146496654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Bencekovićeva 33a,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196.203,00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278.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LANDWIRTSCHAFTSVERLAG GmbH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Hülsebrockstzr. 2-8, 48165 Münster, Njemačka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1.164,86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279.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LEŽAJ TRADE d.o.o. za promet robom na veliko i malo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64008199572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Zagrebačka 26, 10291 Prigorje Brdovečko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6.023,58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284.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LUKETIĆ MATO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12120513647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Oprisavci 333, 35213 Oprisavci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4.883,36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286.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LUKOIL Croatia d.o.o. za trgovinu naftom i naftnim derivatima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84740716328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Capraška ulica 6,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1.065.919,55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289.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M.F. GREDELJ d.o.o. za proizvodnju,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96067500359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Andrije Hebranga 16, 44320 Kutina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2.835,10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290.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MADISON CONSULTING d.o.o. za usluge, trgovinu i marketing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63177831187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Mrežnička 2,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32.500,00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291.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MAJER d.o.o. za poljoprivredu i usluge u poljoprivredi, prijevoz i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60063099233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Pavlovci 56, 34322 Pavlovci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16.930,00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292.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MAKO-TRANS d.o.o. za trgovinu na veliko i malo i prijevoz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05024820385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Stjepana Radića 92, 42205 Vidovec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6.915,93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294.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MANŠPED d.o.o. za međunarodni prijevoz i pretovar robe, trgovinu, turizam, putnička agencija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76154765407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Kukuljanovo 387, 51227 Kukuljanovo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263.390,18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295.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MARANI S.r.l.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Localita Casalfoschino 16, 43018 SissaTrescali PR, Italija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15.939,49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296.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MARČETIĆ PROMET d.o.o. za prijevoz,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75591409328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Svete obitelji 6, 35000 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13.598,04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297.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MARIN OBRT ZA GRAĐEVINU, PRIJEVOZ I TRGOVINU,  VL. MARIN DRENIĆ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48519477019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Bana Josipa Jelačića 24, 31540 Donji Miholjac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2.974,23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298.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MARKOVIĆ-TRANSPORT, vl. DALIBOR MARKOVIĆ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54366529265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Prvča 98/A, 35400 Prvča, Nova Gradiška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193.961,33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299.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MARTIN BRAUN BACKMITTEL UND ESSENZEN KG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Tillystraße 17, 30459 Hannover, Njemačka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115.222,19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301.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MATIĆ COMERCCE II, trgovina, cestovni prijevoz,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77344962756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Petra Zoranića 7, 20350 Metković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29.312,50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302.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MATINA ADELA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60857306317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Brestovac 214, 43505 Daruvarski Brestovac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80,21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303.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MATKOVIĆ d. o. o. za trgovinu na veliko i malo, uvoz-izvoz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57718247406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Dr. Mile Budaka 1, 35000 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800,00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304.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MATOŠIĆ IVICA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64617022412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Ive Lole Ribara 141, 35214 Staro Polje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150,70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307.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METROALFA d.o.o. za tehničko ispitivanje i analizu, kontrolu i druge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53900897411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Karlovačka cesta 4 L,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8.500,00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308.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MG PRODUKT Kft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Anna u. 8, 7400 Kaposvar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1.818.902,32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309.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MIKOLČEVIĆ DARKO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01289736659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Kardinala Alojzija Stepinca 57, 35000 Ruščica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62,37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310.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MIKOM d.o.o. za proizvodnju,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23959017603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Ulica Stjepana Radića 1A, 49247 Zlatar-Bistrica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30.455,73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311.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MILČIĆ d.o.o. za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18782459926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Milaševac 93, 43240 Milaševac - Čazma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40.777,02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312.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MILŠPED d.o.o. za prijevoz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76218839804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Gospodarska 2 C, 10431 Sveta Nedelja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103.700,14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313.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MIMI-PLAST Proizvodnja proizvoda od plastike,  vl. Ivan Krmpotić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76417079948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Munjarska 2, 33514 Čačinci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63.513,61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652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MINISTARSTVO POLJOPRIVREDE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76767369197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Ulica grada Vukovara 78,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6.297,66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659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MINISTARSTVO POLJOPRIVREDE -  Šume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PP 900,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158.479,94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315.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MLIN SERVIS obrt za popravak i održavanje mlinskih postrojenja, Štrucelj-Pavlić Zlatko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16330323553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Podbrežje 109, 47280 Podbrežje - Ozalj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20.289,31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318.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MOTORNA TEHNIKA d.o.o. za proizvodnju,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68384336212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Dravska 29a,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98.063,71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364.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MOULIN MECKERT DIEMER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101. Rue de Wingersheim, 67170 Krautwiller, Francuska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12.532,20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319.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MURK ANICA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40566403444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Kralja Zvonimira 60, 31325 Novi Čeminac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653,30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653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NAPREDAK Poljoprivredna zadruga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08175094361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Naselje šećerane 59, 32270 Županja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50.531,93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320.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NARODNI TRGOVAČKI LANAC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78344221376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Soblinec, Soblinečka 55, 10360 Sesvete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814,76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323.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NAVIGATOR BILJNE ISHRANE d.o.o. za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13974486653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II južna obala 9,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681,15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324.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NEMET - TRANS, vl. Mato Nemet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01335795222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Noskovačka Dubrava 72, 33523 Čađavica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193.288,05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325.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NEVA KERUM d.o.o. za ugostiteljstvo i turizam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64309962487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Zrinjsko-Frankopanska 68, 21000 Split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14.173,50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327.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NITROGENMUVEK ZRT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Hosok tere 14, 8105 Petfurdo, Mađarska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4.937,23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330.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NORŠIĆ - Ž, PROIZVODNI, USLUŽNI I TRGOVAČKI OBRT, ŽELJKO NORŠIĆ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77299243657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Sela 206, 44000 Sela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4.660,57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332.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NOVO-SYSTEMS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97213196638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Josipa Lončara bb,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7.741,25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334.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NOVOTISAK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3682657334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Borongajska cesta 90,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1.929,96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337.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OBOKOV, d.o.o. za projektiranje, trgovinu, graditeljstvo, uvoz-izvoz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61636903718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Murati 15,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1.176,25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338.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OBRT ZA POSLOVNE USLUGE "IL" IGOR LIŠČIĆ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41504419651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Našička ulica 18,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5.460,00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339.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OBRT ZA PROIZVODNJU OPRUGA "SIGMA", VL. SLOBODAN TOMAŠ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52097435670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Daruvarska 66, 43000 Bjelovar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2.387,50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340.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OBRTNIČKA TOKARSKA RADNJA, vlasnik NIKOLA JOZIĆ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97597481332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Krivača I 13, 35000 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2.250,00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363.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OBVEZA PO PREDUJMOVIMA  - MIVA - IVAN MIKLENIĆ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37528624825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Zagrebačka ulica 156, 44320 Kutina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131,37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394.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OBVEZA PO PREDUJMOVIMA TRGOVINA-TRANSPORT-UGOSTITELJSTVO "MIŠAK", Darko Mišak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60174250076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M. J. Zagorke 9, 49223 Sveti Križ Začretje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2.688,00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417.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ODVJETNIČKO DRUŠTVO GRAHOVAC, HORVAT, ŽAPER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61520657790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Hebrangova 9,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38.204,68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416.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ODVJETNIČKO DRUŠTVO MACAN I MRAČIĆ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04421670524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Trg kralja Tomislava 41, 10410 Velika Gorica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8.654,81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418.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ONIKS proizvodnja, trgovina i usluge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10381326806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Gornji Draganec 143a, 43245 Gornji Draganec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8.606,25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420.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 JURAJ MIHAJLOVIĆ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00311215319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Žrtava domovinskog rata 15A, 32000 Bogdanovci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2.562,21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421.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 MARIJAN KUZMAN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19600859500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Vladimira Nazora 30, 31326 Darda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1.256,15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422.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 MIROSLAV KOKIĆ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70891875872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Matije Gupca 55, 31227 Marjančaci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31,87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423.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 ZDENKA BIS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72684774820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Branimirova 6A, 43541 Sirač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79,13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424.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 ZDRAVKO JURIĆ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9430085292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J. J. Strossmayera 14, 35000 Gornja Vrba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192,62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367.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BRANISLAV ŠORMAZ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76778476454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Đure Jakšića 16, 31207 Klisa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712,03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368.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BRANKO JANKOVIĆ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99291994630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Save Kovačevića 23, 31323 Bolman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0,48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426.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BRANKO ZORIĆ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83867847488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Franje Račkog 134, 31400 Đakovo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38,01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369.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DALIBOR ŠMIT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14711201927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ZNG-E 2, 34550 Pakrac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32.842,49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427.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DALIBORKA VAKANJAC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67215292993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Vladana Desnice 22, 31300 Beli Manastir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859,53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428.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DANIJEL KADIĆ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62288654081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Matije Gupca 124, 35222 Gundinci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734,43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370.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DEJAN PETROVIĆ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08283069282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Trg palih boraca 7, 32227 Borovo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239,24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429.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DENEŠ KELEMEN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63608428426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Šandora Petefija 84, 31328 Lug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1.331,47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371.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DOMAGOJ DROPULIĆ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84947615145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Mihajla Klajna 14, 31309 Kneževi vinogradi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140,00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372.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GORAN MAROŠIČEVIĆ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61291466897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Vladimira Nazora 25, 31431 Čepinski Martinci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458,12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431.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IVAN ĐANČEVIĆ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54060934610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Stjepana Radića 39, 35222 Gundinci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350,90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433.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IVAN VESINGER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31651546052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Đakovačka 5, 35222 Gundinci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52,72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434.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IVICA UŽAREVIĆ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65651441304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Zagrebačka 244, 35222 Gundinci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32,44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435.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JELICA GAJČEVIĆ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25706874908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Ante Starčevića 48, 31432 Budimci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102,11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436.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JOSIP BAJT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91609192656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Franje Kuhača 15, 33520 Slatina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1.593,51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437.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JOSIP ŠPOLJARIĆ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24630257282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Ribarska 35, 31550 Nard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27,84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438.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LJUBICA GOJAK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63494690501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Kajgana 24, 43280 Kajgana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125,67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439.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MANDA GRIGIĆ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761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81340303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Svilaj 19, 35215 Svilaj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48,56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440.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MARIJANA MEDVED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49207092833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Savska 176A, 10311 Posavski Bregi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631,00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373.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MARKO GOSTOVIĆ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39861776469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Josipa Glibušića 22, 31226 Dalj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265,48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441.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MATO KAKAŠ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53770918171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Zrinska 142, 43270 Zrinska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1.605,39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443.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MILORAD SOČIVICA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72753646593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Branka Radičevića 56, 31207 Tenja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33,76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444.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PAVO DEGMEČIĆ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01931865597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Bana Jelačića 224, 35210 Vrpolje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72,50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445.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RADE TRBIĆ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80087357069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Save Šumanovića 20, 31204 Bijelo Brdo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1.912,00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447.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RAŠO BOJANIĆ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74000180432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Nikole Tesle  74, 31204 Bijelo Brdo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372,24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374.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ROBERT BELI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53771075302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Vladimira Nazora 28, 32241 Stari Jankovci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19.064,80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375.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SINIŠA POPOVIĆ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40939244109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Nikole Tesle 87, 31204 Bijelo Brdo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527,29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451.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SNEŽANA NEŠKOVIĆ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77501288347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Vladimira Nazora 26, 31204 Bijelo Brdo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568,59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376.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STEVO ODOBAŠIĆ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95014642056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Novo Topolje 78, 35214 Novo Topolje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723,72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453.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TOMISLAV ČULINA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49776890854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Zagorska 77, 31309 Grabovac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4.795,76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377.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TOMO ŠIRANOVIĆ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69565654716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Ilovski Klokočevac 137, 43284 Ilovski Klokočevac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960,00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378.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VOJISLAV KNEŽEVIĆ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58439455216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Matije Vlačića 64, 31207 Tenja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832,04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OPG ZORKA ČERKEZ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82596720913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Kolodvorska 142, 31315 Karanac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212.617,50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457.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ORCHEM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57117622812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Stenjevečka 38,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2.745.951,82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458.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OSTOJČIĆ FRANJO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71542081609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Prnjavor 4, 35216 Prnjavor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2.835,15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459.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OTIS DIZALA, d.o.o. za proizvodnju, montažu, remont i održavanje dizala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76080865307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Prilaz Vladislava Brajkovića 15,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1.510,32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461.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OZALJ-PROMET, d.o.o. za unutarnju i vanjsku trgovinu i usluge u stečaju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60132643696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Ulica Gjure Eisenhutha 1,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463,60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462.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P. T. G., obrt za proizvodnju, trgovinu i građevinarstvo, vl. Vlatko Čunko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12586808619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Banija 20, 47000 Karlovac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887,50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464.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PALACE d.o.o. za trgovinu i građevinarstvo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71999757503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Planinska 13 A,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36.651,72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465.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PANALPINA CROATIA d.o.o. za prijevoz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74672050884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Korzo 11, 51000 Rijeka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450.724,90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466.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PANDURIĆ IVAN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87758878771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Svete Ružarije 44, 35107 Tomica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701,26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468.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PANON-DRVO d.o.o. za preradu i trgovinu drvetom u stečaju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00563657422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Ivana Gorana Kovačića 49, 31551 Belišće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4.680,04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469.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PAULIĆ TRANSPORT d.o.o. za promet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63606256485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Vinogradska 16, 10312 Kloštar Ivanić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84.020,43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380.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PAVLE IŽAK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01891697736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Petefi Šandora 9, 31322 Novi Bezdan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993,40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381.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PEKARA DUJAM MIJO DUJAM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29759906563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Straža 8, 47250 Straža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14,63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470.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PERT d.o.o. za promet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42255248046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Hercegovačkih Brigada 27, 32236 Ilok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136,94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472.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PG IVICA ŠPELIĆ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62041149922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Novi Majur 15, 34550 Novi Majur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4.764,37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476.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PINTAR LJILJANA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44632835760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Školska 15b, 31300 Beli Manastir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30,92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475.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PINJO EMIL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09531787423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Matije Gupca 18, 35252 Sibinj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436,46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477.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PIONEER - SJEME d.o.o. za proizvodnju i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24384351607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Florijana Andrašeca 18 A,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2.414.537,24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478.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 xml:space="preserve">PIRAMIDA, UGOSTITELJSTVO, PRIJEVOZ I USLUGE,vlasnik Josip 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Kitanović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15467174160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Šamačka 89, 35221 Velika Kopanica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2.414,09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382.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PIRO-PROMET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Džemilić Planje bb, 74260 Tešanj, Bosna i Hercegovina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700,70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479.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PJACA ROSA d.o.o. za ugostiteljstvo i turizam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35737638587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Narodni trg 1, 21000 Split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4.543,00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480.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PLAMECO d.o.o. za usluge,trgovinu i proizvodnju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30851851602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NIkole Tesle 111, 31400 Đakovo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10.541,60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481.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PLIVELIĆ DARIO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11151517134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Braće Radića 2, 32283 Novi Mikanovci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14.136,73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482.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PLODINE d.d.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92510683607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Ružićeva 29, 51000 Rijeka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37.529,00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486.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POGONSKA TEHNIKA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26185245141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Horvatovac 94,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13.000,00</w:t>
            </w:r>
          </w:p>
        </w:tc>
      </w:tr>
      <w:tr w:rsidTr="00E07235" w:rsidR="00FA454B" w:rsidRPr="00B62812">
        <w:trPr>
          <w:trHeight w:val="18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487.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POLIKLINIKA za radiologiju, opću kirurgiju, urologiju, internu medicinu, ginekologiju i porodništvo, neurologiju, fizikalnu medicinu i rehabilitaciju sa fizikalnom terapijom,dermatologiju i venerologiju, ortopediju, citologiju, otorinolaringologiju, oftalmologiju sa medicinsko-biokemijskim laboratorijem SVETI ROK M.D.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28842147765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Ulica grada Vukovara 284,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290.745,00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488.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POLJODAR d.o.o. proizvodnja, trgovina poljoprivrednim proizvodima i poljoprivredne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02761952511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Solara 17, 31402 Kešinci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4.593,83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483.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POLJOPRIVREDNA ZADRUGA Agro Beravci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74714265294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Beravci 79, 35221 Beravci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1.917,27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484.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POLJOPRIVREDNA ZADRUGA JANKOVCI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68354816419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Vinkovačka 15, 32241 Stari Jankovci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1.833,29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383.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 xml:space="preserve">POLJOPRIVREDNA 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ZADRUGA TRNOVITICA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306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14582766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 xml:space="preserve">Velika Trnovitica 223, 43285 Velika 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Trnovitica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312,00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497.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POLJOPRIVREDNI INSTITUT OSIJEK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03665720049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Južno Predgrađe 17, 31000 Osijek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182.561,64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498.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POLJOPRIVREDNI OBRT "PAZDRIJAN", VL. SINIŠA PAZDRIJAN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90967336336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Prnjarovac 112, 43240 Prnjarovac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1.533,89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499.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POLJOPRIVREDNI OBRT FANJAK, Kristijan Fanjak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98272209701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Zadobarje48, 47000 Zadobarje - Karlovac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23.311,53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384.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POLJOPRIVREDNIK DOMINIK NEMET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39647994274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J.J.Strossmayera 115, 31530 Moslavina Podravska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33,38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503.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POLJOPRIVREDNO PREHRAMBENI KOMPLEKS d. o. o. za poljoprivrednu proizvodnju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48502552270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Kralja Petra Svačića 17, 35400 Nova Gradiška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8.361,90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485.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POLJOPRIVREDNO-TRGOVAČKI OBRT "PLODOVI SUNCA", vl.Ivan Cugovčan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82646049350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Poljani 12C, 43290 Poljani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341,54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508.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PRIJEVOZ MARIĆ d.o.o. za prijevoz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65070356489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Janiševac III 17, 35000 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9.047,43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509.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PRIJEVOZ ŽIGER, Dejan Žiger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70836597063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Ulica Karla Hauslera 11, 48260 Križevci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26.125,00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510.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PRIJEVOZNIK DAMIR KLOBUČAR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67644552284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Trg Đure Szabe 4, 44330 Novska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23.727,61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512.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PRIMARK, d.o.o. za označivanje proizvoda i ambalaže i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75653529088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Novačka cesta 10A, 10437 Rakitje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17.704,48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514.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PROJECTUS GRUPA d.o.o. za izobrazbu, prevodilaštvo, poslovno upravljanje i savjetovanje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81273950425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Srebrnjak 131A,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2.437,50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385.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PROTECT PHARMA d.o.o. za proizvodnju i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34165642573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Venoseva 1 C, 31540 Rakitovica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880,00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515.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PROTEKO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44459323154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Franje Puškarića 18,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5.500,00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516.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PRVO PLINARSKO DRUŠTVO d.o.o. za distribuciju plina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58292277611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A.Stepinca 27, 32000 Vukovar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13.108.912,35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517.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 xml:space="preserve">PSC DALMACIJA d.o.o. za  trgovinu, 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popravak i održavanje motornih vozila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5406983786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Put Mostina 12A, 21000 Split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9.692,25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519.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RAJIČ- OBRT ZA PRIJEVOZ I UGOSTITELJSTVO, vl. MILICA RAJIČ, TEODOROVAC, T. PEJAČEVIĆ 65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90331984773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Teodora Pejačevića 65, 31511 Teodorovac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642,48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518.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Ravago Chemicals Croatia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24817866943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Ulica Kreše Golika 5,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268.738,39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521.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REMONT-METALI , STROJOBRAVARSKI OBRT, VL. MARKO ČURIĆ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80501734604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Đure Basaričeka 5, 31400 Đakovo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18.252,88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522.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REPROMATERIJAL d. o. o. za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40106351985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Antuna Kanižlića 42, 35000 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21.396,51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527.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RU - VE d.o.o. za trgovinu i poslovne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88470929840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Brezje, Ul. Vladimira Nazora 10, 10431 Sveta Nedelja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9.042,86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529.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RUNOLIST d. o. o. za promet, komunalno gospodarstvo i pogrebne poslove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89249510637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J. J. Štrosmajera 34, 35210 Vrpolje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300,00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541.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 i S - BETON dijamantno bušenje i rezanje, vl. STIPICA MATIĆ i STANISLAV ŠPRAJC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17005976470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Posedarska 40,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800,00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530.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SA BIŠĆAN d.o.o. za građevinarstvo, trgovinu i poslovanje nekretninama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14814013239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Podvožić 16, 47250 Duga Resa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33.410,29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531.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SAMPLE CONTROL d.o.o. za usluge i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95434893522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Franje Puškarića 18, 10250 Lučko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3.225,00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387.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SAVIĆ COMPANY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Komitska bb, 76300 Bijeljina, Bosna i Hercegovina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376.091,75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533.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SEPARATUS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74999792664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Ivana Zovka 22,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48.750,00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534.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SERVIS ZA PLINSKA TROŠILA vodoinstalaterski i plinoinstalaterski obrt, vlasnik Antun Sedlo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16388636607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Josipa Pleše 17, 35000 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2.250,00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535.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SET proizvodnja, trgovina i usluge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35140755222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Pakračka ulica 3, 43000 Bjelovar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27.961,49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538.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 xml:space="preserve">SIMTRO ENERGIJA 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 xml:space="preserve">Žitence 49, 2233 Sv. Ana v Slov. Goricah, 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Slovenija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8.745,20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539.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SIRIUS d.o.o. za posredovanje i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32829784843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Gospodarska zona 2, 31551 Belišće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58.209,61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540.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SITHONIIS d.o.o. za poslovne usluge, trgovinu i proizvodnju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02791388741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Vladimira Nazora 17, 31300 Beli Manastir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542.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SJEMESERVIS AGRO d.o.o. za proizvodnju,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81763246191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Bedema ljubavi 33, 10360 Sesvete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52.121,25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544.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SLATINATRANS d.o.o. za trgovinu, promet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92225177459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Kolodvorska 16, 33520 Slatina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20.249,38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545.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SLAVONIJA ŽUPANJA d.d. za preradu i promet žitarica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62010045532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J.J.Strossmayera 65, 32270 Županja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6.291,44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546.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SMS FIKSNO d.o.o. za trgovinu i poslovanje nekretninama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14935572149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Budmanijeva 3,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480,75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547.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SOKAČ-PRIJEVOZ jednostavno d.o.o. za prijevoz,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32109923923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Zagorska ulica 156, 48260 Križevci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5.054,47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548.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SOLDAN PRIJEVOZ AUTOPRIJEVOZNIČKI OBRT,  VL. MARIO SOLDAN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18861633412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DAVORINA BAZJANCA 15, 35000 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116.478,93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549.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SONUS d. o. o. za transport, trgovinu, proizvodnju i usluge u stečaju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83548257318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Dr. Mile Budaka bb, 35000 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1.795,28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551.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SPEC. ORDINACIJA MEDICINE RADA dr.MIRA PLESKALT-BARTONJ, dr. Z. SAJČIĆ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84669821602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Andrije Kačića Miošića 30, 43000 Bjelovar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6.250,00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552.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SPEC. ORDINACIJA MEDICINE RADA mr. sc. MIRKO PETROŠEVIĆ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70993058900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Ul. Petra Preradovića 2, 31400 Đakovo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3.970,60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553.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SREDIŠNJE KLIRINŠKO DEPOZITARNO DRUŠTVO, d.d.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64406809162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Heinzelova 62a,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2.475,80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555.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STOCKTON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75909541475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Savska 108, 10310 Ivanić-Grad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980,74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556.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STRIKO d.o.o.,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39299013688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Šustići 112 A, 21201 Primorski Dolac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3.507,05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557.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STROJREM d.o.o. za proizvodnju i trgovinu industrijske opreme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62679261642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Gundulićeva 118, 48260 Križevci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11.850,00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559.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SUPER BRAVA BRAVARSKI SERVIS VL. MILJENKO BOGADI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73952152805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Pakoštanska 5,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335,50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561.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SUZIĆ LJUBO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72371386285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Borisa Kidriča 105, 31324 Jagodnjak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440,49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562.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SVEUČILIŠTE Josipa Jurja Strossmayera u Osijeku, POLJOPRIVREDNI FAKULTET U OSIJEKU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98816779821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Vladimira Preloga 1, 31000 Osijek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88.930,23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563.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SYGNUS Kft.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Tarstay Vilmos u. 10, 7100 Szekszard, Mađarska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12.673,90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564.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ŠĆUKA IVAN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80121129151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Stari drum 42, 48356 Ferdinandovac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23,63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565.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ŠKARDA-SANITARNA ZAŠTITA trgovačko društvo za sanitarne zaštite i trgovinu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48962003176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Milana Novačića 73, 43240 Čazma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30.746,25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566.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ŠPORČIĆ MARIJAN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42483407329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Matije Gupca 70, 35222 Gundinci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23,75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567.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ŠTASNI, d.o.o. za servisiranje i trgovinu automobilima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96874956915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Samoborska 294,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4.084,11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569.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TAHO SERVIS-AGRAM, obrt za popravak i održavanje tahografa, vl. Luka Miličić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61895628079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Ljudevita Posavskog 39, 10360 Sesvete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150,00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570.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TAMBUR, OBRT ZA PRIJEVOZNIČKE USLUGE, VLASNIK ZLATKO TAMBUR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61643233186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Stupnički kuti 78, 35254 Stupnički kuti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5.858,52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388.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TARON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Dunajska cesta 113, 1000 Ljubljana, Slovenija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520,69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571.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TBS d.o.o. za proizvodnju,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41496651671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Posavska 29, 35000 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407,50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573.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TEHNODIV-SERVIS vl. Davor Popović, Križevci, Istarska ulica 35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82906842080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Istarska ulica 35, 48260 Križevci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575,00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575.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 xml:space="preserve">TEKA, d.o.o. za 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690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68459103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 xml:space="preserve">Ivana Filipovića 154a, 35221 Velika 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Kopanica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500,00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576.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TENA TRANSPORT d.o.o. za cestovni promet i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52324318253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Petra Preradovića 27, 31208 Petrijevci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74.089,55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577.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TERMO SERVIS d.o.o. za inženjering, projektiranje, graditeljstvo, upravljanje nekretninama,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48671346974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Ulica grada Vukovara 72,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21.247,19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578.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TERMODINAMIKA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62531096862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Put Mostina 8, 21000 Split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17.656,88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579.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Timac Agro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18901646767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Rapska 46,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114.256,65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345.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TISA - proizvodni i trgovački obrt, vl. Čuklić Snježana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65360664917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Orehovec 16, 48267 Sveti Petar Orehovec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52.583,04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583.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TPZ LINDE VILIČARI HRVATSKA društvo s ogrnaičenom odgovornošću za trgovinu, servisne i druge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69503639110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Novoselska 25,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26.314,91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584.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TRANS MOVEO d.o.o. za trgovinu, prijevoz i otpremništvo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98951065924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Tome Strižića 16, 51000 Rijeka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1.250,00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585.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TRANSAGENT MEDNARODNA PROMETNA AGENCIJA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Vojkovo nadbrežje 30A, 6000 Koper, Slovenija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123.242,37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586.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TRANSPORT ŠAINA ALDO ŠAINA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67580235008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Šajini  38A, 52404 Zabrežani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3.125,00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587.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TRANSPORTI MAČAK AUTOPRIJEVOZNIČKI OBRT, MARIN MAČKOVIĆ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93832992538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Ulica nadbiskupa Posilovića 30, 44000 Sisak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4.208,00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389.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TRANSPORTI MAN-MARKET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Kralja Tvrtka 7, 88320 Kupres, Bosna i Hercegovina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743,84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588.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TRANSPORTI ZORKIĆ, OBRT ZA AUTOPRIJEVOZ, PROIZVODNJU I TRGOVINU, VL. ILIJA ZORKIĆ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93136935081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Bregovljanska 105A, 10294 Bregovljana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5.170,34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589.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TRANSPORTI ŽIGER, obrt za prijevoz, vl. Ivan Žiger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01293056165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Voćarska ulica 7, 48214 Sv. Ivan Žabno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24.875,00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590.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TREBOR,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41526128180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Ulica 144. brigade Hrvatske vojske 6, 10360 Sesvete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764,24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344.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TRGOVAČKI OBRT I VINOGRADARSTVO " T I N A " VL. ŽELJKO BOŠNJAK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19303444054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I.G.Kovačića 106, 32236 Ilok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1.152,00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390.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TRI D ugostiteljsko-poljoprivredni obrt, vl. Mile Baždar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72099478395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Kadinala Alojzija Stepinca 56, 31204 Bijelo Brdo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673,96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593.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TRIVUNOVIĆ, obrt za prijevoz, vl.Milorad Trivunović, Uglješ, Baranjska 33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35127490184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Baranjska 33, 31326 Uglješ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1.718,75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595.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TÜV Croatia d.o.o. za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64520989853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Savska 41,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0,03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596.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UČILIŠTE ATEST-KONTROLA - USTANOVA za srednjoškolsko obrazovanje odraslih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39682801733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Kneza Mislava 11,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6.400,00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597.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UGOSTITELJSKI OBRT "BRZI" VL. MILAN RUŠKOVEC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84951070928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Braće Radića 5, 43240 Čazma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847,68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342.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Ugostiteljsko pekarsko trgovački obrt TEUTA vl. Lekaj Lek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90330911746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Ulica dr.Franje Tuđmana 4, 21220 Trogir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32.700,00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599.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ULTRA GROS d.o.o. za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50266527938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Rudeška cesta 14,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1.950,25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412.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UNICREDIT LEASING CROATIA d.o.o. za leasing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18736141210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Heinzelova 33,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17.614,30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600.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UNIKOM d.o.o. za komunalno gospodarstvo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07507345484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Ružina 11a, 31000 Osijek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422,30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601.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UNIWELT d.o.o. za unutarnju i vanjsku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72090799734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J.J.Strossmayera 44, 31000 Osijek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16.915,74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603.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USLUŽNI OBRT "CARIĆ", VL. IVAN CARIĆ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86258772447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26. lipnja 4, 43240 Čazma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6.250,00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604.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USTANOVA ZA OBRAZOVANJE ODRASLIH AUTUS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38345309157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Ivana Cankara 21,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2.500,00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605.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USTANOVA ZA ZDRAVSTVENU SKRB SV. ROK  M.D. za medicinu rada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95062951400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Ulica grada Vukovara 284,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670,00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606.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UŽAREVIĆ BARICA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0126831836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Zagrebačka 212, 35222 Gundinci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3.815,00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608.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V. L. AUTOMATIKA d.o.o. za proizvodnju,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63386727464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Lovasići 43, 10431 Strmec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1.800,00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609.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V.G. GRADNJA d.o.o. za graditeljstvo,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17051938330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Letnička 13, 10360 Sesvete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159.237,20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391.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VALIPILE d.o.o. za trgovinu, usluge i zastupanje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00467090373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Ive Politea 62, 10360 Sesvete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117.917,92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614.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VELPRO - CENTAR d.o.o. za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46660800468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Marijana Čavića 1,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404.884,99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617.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VETERINARSKA AMBULANTA ANIMA d.o.o. za veterinarske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43122520582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Istarska 39, 35000 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3.309,71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618.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VETERINARSKA AMBULANTA GUNDINCI d.o.o. za veterinarske usluge i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94369775910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Matije Gupca 35, 35222 Gundinci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3.309,71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619.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VETERINARSKA AMBULANTA VRPOLJE, d. o. o. za veterinarske usluge i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91210434871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Bana Jelačića 144, 35210 Vrpolje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298,00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620.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VETERINARSKA STANICA ĐAKOVO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77703754353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Kralja Tomislava 33, 31400 Đakovo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18,23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621.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VETO d.o.o. za veterinarstvo, proizvodnju,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26056147349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Antuna Barca 38, 35000 Slavonski Brod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6.187,50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622.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VIDIĆ  RAJKO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33398852192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Tina Ujevića 8, 31325 Novi Čeminac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410,28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623.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VMD GRUPA, trgovina i građenje, d.o.o. (prije VMD PROMET d.o.o.)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23646043087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Strojarska cesta 20,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41.041,62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624.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VMD SERVIS d.o.o. za suvlasnike zgrade u Zagrebu, Budmanijeva 5 i Budmanijeva 1, 3 i 5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93830136269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Strojarska cesta 20,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18.879,17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625.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VODOOPSKRBA I ODVODNJA d.o.o. za javnu vodoopskrbu i odvodnju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83416546499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Folnegovićeva 1,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431,29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627.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 xml:space="preserve">VODOVOD-OSIJEK d.o.o. za 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vodoopskrbu i odvodnju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4365450766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Poljski Put 1, 31000 Osijek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954,96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628.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VOREL MARIO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23887603249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Gornja Rašenica 22, 43290 Gornja Rašenica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10.270,00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630.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VUČKOVIĆ POLJOPRIVREDNA PROIZVODNJA,TRGOVINA I USLUGE, VL. KREŠIMIR VUČKOVIĆ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09217141508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Braće Radić 31, 35214 Donji Andrijevci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109,17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631.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VUJICA, obrt za prijevoz, trgovinu i uzgoj stoke, vl. Mirko Vujica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80920002599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Kolodvorska ulica 4, 32211 Ostrovo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7.284,77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633.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VUKOVIĆ MARICA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21200454133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Braće Radića 114, 32276 Babina Greda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3,32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634.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VULKAL d.o.o. za prozvodnju,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90439696130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Samoborska cesta 310,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635.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ZAGREBAČKI HOLDING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85584865987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Ulica grada Vukovara 41,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166,86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636.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ZAGREBAČKI HOLDING d.o.o. - PODRUŽNICA ČISTOĆA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85584865987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Radnička cesta 82,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483,86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637.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ZAGREBAČKI HOLDING d.o.o. - PODRUŽNICA ROBNI TERMINALI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85584865987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Jankomir 25, 10090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35.656,97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638.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ZAŠTITA-ZAGREB d.o.o.  za zaštitarsku djelatnost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68204597981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Savska cesta 163b,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73,88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639.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ZAVOD ZA JAVNO ZDRAVSTVO BJELOVARSKO-BILOGORSKE ŽUPANIJE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57284631035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Matice Hrvatske 15, 43000 Bjelovar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8.832,40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640.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ZDELAREC IVAN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20650062840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Laminac 19, 43246 Laminac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1.925,21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642.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ZEA d.o.o. za proizvodnju, promet i usluge u poljoprivredi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30745961182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Trg bana Jelačića 7, 33000 Virovitica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117.207,72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392.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ZIG-PROM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Blatnica 66, 74270 Teslić, Bosna i Hercegovina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2.561,78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393.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ZRILIĆ-COMMERCE d.o.o. za trgovinu i prometne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30280707123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Ante Starčevića 12, 23420 Benkovac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21,93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644.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ŽABIĆ DRAGICA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8481378635</w:t>
            </w:r>
            <w:r w:rsidRPr="00B62812">
              <w:rPr>
                <w:rFonts w:cs="Calibri" w:hAnsi="Calibri" w:ascii="Calibri"/>
                <w:color w:val="000000"/>
              </w:rPr>
              <w:lastRenderedPageBreak/>
              <w:t>2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Donja Rašenica 37, 43290 Donja Rašenica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1.131,91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lastRenderedPageBreak/>
              <w:t>341.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ŽITARICE proizvodnja, trgovina i usluge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07311805234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Lipanjska 55, 48000 Starigrad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2.520,00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646.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ŽITO d.o.o. za proizvodnju i trgovinu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03834418154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Đakovština 3, 31000 Osijek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2.603,89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647.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ŽITOZAJEDNICA, unapređenje proizvodnje i prerade žitarica i brašna,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44252702461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Štefanovečki zavoj 10,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30.000,00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411.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PORSCHE LEASING d.o.o. za leasing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90275854576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Velimira Škorpika 21, 10000 Zagreb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279.122,62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648.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ŽUPANJAŠPED d.o.o. za međunarodno otpremništvo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98459425001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Antuna Mihanovića 46, 32270 Županja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75.473,75</w:t>
            </w:r>
          </w:p>
        </w:tc>
      </w:tr>
      <w:tr w:rsidTr="00E07235" w:rsidR="00FA454B" w:rsidRPr="00B62812">
        <w:trPr>
          <w:trHeight w:val="6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655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ZDENAČKA FARMA d.o.o. za proizvodnju mlijeka, uzgoj stoke i poljodjelsku proizvodnju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35460243768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Mate Lovraka 118b, 43293 Veliki Zdenci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4.014.794,52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398.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PRERADA ŽITARICA d.o.o.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03408544016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Braće Radića 45, 43290 Grubišno Polje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32.151.704,28</w:t>
            </w:r>
          </w:p>
        </w:tc>
      </w:tr>
      <w:tr w:rsidTr="00E07235" w:rsidR="00FA454B" w:rsidRPr="00B62812">
        <w:trPr>
          <w:trHeight w:val="615"/>
        </w:trPr>
        <w:tc>
          <w:tcPr>
            <w:tcW w:type="pct" w:w="363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641.</w:t>
            </w:r>
          </w:p>
        </w:tc>
        <w:tc>
          <w:tcPr>
            <w:tcW w:type="pct" w:w="1744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ZDENKA-mliječni proizvodi d.o.o. za proizvodnju mliječnih proizvoda, trgovinu i usluge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200" w:firstLine="44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45651553790</w:t>
            </w:r>
          </w:p>
        </w:tc>
        <w:tc>
          <w:tcPr>
            <w:tcW w:type="pct" w:w="172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Trg Kralja Tomislava 15, 43293 Veliki Zdenci</w:t>
            </w:r>
          </w:p>
        </w:tc>
        <w:tc>
          <w:tcPr>
            <w:tcW w:type="pct" w:w="551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2.331,77</w:t>
            </w:r>
          </w:p>
        </w:tc>
      </w:tr>
      <w:tr w:rsidTr="00E07235" w:rsidR="00FA454B" w:rsidRPr="00B62812">
        <w:trPr>
          <w:trHeight w:val="315"/>
        </w:trPr>
        <w:tc>
          <w:tcPr>
            <w:tcW w:type="pct" w:w="36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UKUPNO</w:t>
            </w:r>
          </w:p>
        </w:tc>
        <w:tc>
          <w:tcPr>
            <w:tcW w:type="pct" w:w="1744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62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1722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55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97.719.959,71</w:t>
            </w:r>
          </w:p>
        </w:tc>
      </w:tr>
    </w:tbl>
    <w:p w:rsidRDefault="00FA454B" w:rsidP="00FA454B" w:rsidR="00FA454B"/>
    <w:tbl>
      <w:tblPr>
        <w:tblW w:type="pct" w:w="5000"/>
        <w:tblLook w:val="04A0" w:noVBand="1" w:noHBand="0" w:lastColumn="0" w:firstColumn="1" w:lastRow="0" w:firstRow="1"/>
      </w:tblPr>
      <w:tblGrid>
        <w:gridCol w:w="976"/>
        <w:gridCol w:w="2369"/>
        <w:gridCol w:w="1196"/>
        <w:gridCol w:w="3398"/>
        <w:gridCol w:w="1349"/>
      </w:tblGrid>
      <w:tr w:rsidTr="00E07235" w:rsidR="00FA454B" w:rsidRPr="00B62812">
        <w:trPr>
          <w:trHeight w:val="300"/>
        </w:trPr>
        <w:tc>
          <w:tcPr>
            <w:tcW w:type="pct" w:w="25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2.4. Tražbine po robnim mjenicama</w:t>
            </w:r>
          </w:p>
        </w:tc>
        <w:tc>
          <w:tcPr>
            <w:tcW w:type="pct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pct" w:w="1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  <w:tc>
          <w:tcPr>
            <w:tcW w:type="pct" w:w="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</w:tr>
      <w:tr w:rsidTr="00E07235" w:rsidR="00FA454B" w:rsidRPr="00B62812">
        <w:trPr>
          <w:trHeight w:val="315"/>
        </w:trPr>
        <w:tc>
          <w:tcPr>
            <w:tcW w:type="pct" w:w="7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  <w:tc>
          <w:tcPr>
            <w:tcW w:type="pct" w:w="18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  <w:tc>
          <w:tcPr>
            <w:tcW w:type="pct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  <w:tc>
          <w:tcPr>
            <w:tcW w:type="pct" w:w="1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  <w:tc>
          <w:tcPr>
            <w:tcW w:type="pct" w:w="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</w:tr>
      <w:tr w:rsidTr="00E07235" w:rsidR="00FA454B" w:rsidRPr="00B62812">
        <w:trPr>
          <w:trHeight w:val="915"/>
        </w:trPr>
        <w:tc>
          <w:tcPr>
            <w:tcW w:type="pct" w:w="72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D9E1F2" w:color="000000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Redni broj po Rješenju o utvrđenim tražbinama</w:t>
            </w:r>
          </w:p>
        </w:tc>
        <w:tc>
          <w:tcPr>
            <w:tcW w:type="pct" w:w="1832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D9E1F2" w:color="000000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Ime i prezime / Naziv vjerovnika</w:t>
            </w:r>
          </w:p>
        </w:tc>
        <w:tc>
          <w:tcPr>
            <w:tcW w:type="pct" w:w="52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D9E1F2" w:color="000000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100" w:firstLine="221"/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OIB vjerovnika</w:t>
            </w:r>
          </w:p>
        </w:tc>
        <w:tc>
          <w:tcPr>
            <w:tcW w:type="pct" w:w="1388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D9E1F2" w:color="000000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Adresa vjerovnika</w:t>
            </w:r>
          </w:p>
        </w:tc>
        <w:tc>
          <w:tcPr>
            <w:tcW w:type="pct" w:w="5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E1F2" w:color="000000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Priznata tražbina</w:t>
            </w:r>
          </w:p>
        </w:tc>
      </w:tr>
      <w:tr w:rsidTr="00E07235" w:rsidR="00FA454B" w:rsidRPr="00B62812">
        <w:trPr>
          <w:trHeight w:val="300"/>
        </w:trPr>
        <w:tc>
          <w:tcPr>
            <w:tcW w:type="pct" w:w="724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16.</w:t>
            </w:r>
          </w:p>
        </w:tc>
        <w:tc>
          <w:tcPr>
            <w:tcW w:type="pct" w:w="1832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AGROCHEM-MAKS d.o.o. za trgovinu, proizvodnju i usluge</w:t>
            </w:r>
          </w:p>
        </w:tc>
        <w:tc>
          <w:tcPr>
            <w:tcW w:type="pct" w:w="520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100" w:firstLine="22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74907633394</w:t>
            </w:r>
          </w:p>
        </w:tc>
        <w:tc>
          <w:tcPr>
            <w:tcW w:type="pct" w:w="1388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Trg žrtava fašizma 6, 10000 Zagreb</w:t>
            </w:r>
          </w:p>
        </w:tc>
        <w:tc>
          <w:tcPr>
            <w:tcW w:type="pct" w:w="536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16.400.000,00</w:t>
            </w:r>
          </w:p>
        </w:tc>
      </w:tr>
      <w:tr w:rsidTr="00E07235" w:rsidR="00FA454B" w:rsidRPr="00B62812">
        <w:trPr>
          <w:trHeight w:val="315"/>
        </w:trPr>
        <w:tc>
          <w:tcPr>
            <w:tcW w:type="pct" w:w="724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395.</w:t>
            </w:r>
          </w:p>
        </w:tc>
        <w:tc>
          <w:tcPr>
            <w:tcW w:type="pct" w:w="183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CIM BANQUE SA Geneve</w:t>
            </w:r>
          </w:p>
        </w:tc>
        <w:tc>
          <w:tcPr>
            <w:tcW w:type="pct" w:w="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100" w:firstLine="22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 xml:space="preserve">           </w:t>
            </w:r>
          </w:p>
        </w:tc>
        <w:tc>
          <w:tcPr>
            <w:tcW w:type="pct" w:w="138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Rue merle d Aubigne 16, 1207 Geneve, Švicarska</w:t>
            </w:r>
          </w:p>
        </w:tc>
        <w:tc>
          <w:tcPr>
            <w:tcW w:type="pct" w:w="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31.150.600,00</w:t>
            </w:r>
          </w:p>
        </w:tc>
      </w:tr>
      <w:tr w:rsidTr="00E07235" w:rsidR="00FA454B" w:rsidRPr="00B62812">
        <w:trPr>
          <w:trHeight w:val="315"/>
        </w:trPr>
        <w:tc>
          <w:tcPr>
            <w:tcW w:type="pct" w:w="724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UKUPNO</w:t>
            </w:r>
          </w:p>
        </w:tc>
        <w:tc>
          <w:tcPr>
            <w:tcW w:type="pct" w:w="183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138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47.550.600,00</w:t>
            </w:r>
          </w:p>
        </w:tc>
      </w:tr>
    </w:tbl>
    <w:p w:rsidRDefault="00FA454B" w:rsidP="00FA454B" w:rsidR="00FA454B"/>
    <w:p w:rsidRDefault="00FA454B" w:rsidP="00FA454B" w:rsidR="00FA454B"/>
    <w:tbl>
      <w:tblPr>
        <w:tblW w:type="pct" w:w="5000"/>
        <w:tblLook w:val="04A0" w:noVBand="1" w:noHBand="0" w:lastColumn="0" w:firstColumn="1" w:lastRow="0" w:firstRow="1"/>
      </w:tblPr>
      <w:tblGrid>
        <w:gridCol w:w="1074"/>
        <w:gridCol w:w="2649"/>
        <w:gridCol w:w="1324"/>
        <w:gridCol w:w="2744"/>
        <w:gridCol w:w="1497"/>
      </w:tblGrid>
      <w:tr w:rsidTr="00FA454B" w:rsidR="00FA454B" w:rsidRPr="00B62812">
        <w:trPr>
          <w:trHeight w:val="300"/>
        </w:trPr>
        <w:tc>
          <w:tcPr>
            <w:tcW w:type="pct" w:w="200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2.5. Vjerovnici po osnovi uvjetnih tražbina</w:t>
            </w:r>
          </w:p>
        </w:tc>
        <w:tc>
          <w:tcPr>
            <w:tcW w:type="pct" w:w="7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pct" w:w="14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  <w:tc>
          <w:tcPr>
            <w:tcW w:type="pct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</w:tr>
      <w:tr w:rsidTr="00FA454B" w:rsidR="00FA454B" w:rsidRPr="00B62812">
        <w:trPr>
          <w:trHeight w:val="315"/>
        </w:trPr>
        <w:tc>
          <w:tcPr>
            <w:tcW w:type="pct" w:w="5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  <w:tc>
          <w:tcPr>
            <w:tcW w:type="pct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  <w:tc>
          <w:tcPr>
            <w:tcW w:type="pct" w:w="7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  <w:tc>
          <w:tcPr>
            <w:tcW w:type="pct" w:w="14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  <w:tc>
          <w:tcPr>
            <w:tcW w:type="pct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sz w:val="20"/>
              </w:rPr>
            </w:pPr>
          </w:p>
        </w:tc>
      </w:tr>
      <w:tr w:rsidTr="00FA454B" w:rsidR="00FA454B" w:rsidRPr="00B62812">
        <w:trPr>
          <w:trHeight w:val="915"/>
        </w:trPr>
        <w:tc>
          <w:tcPr>
            <w:tcW w:type="pct" w:w="57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D9E1F2" w:color="000000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Redni broj po Rješenju o utvrđenim tražbinama</w:t>
            </w:r>
          </w:p>
        </w:tc>
        <w:tc>
          <w:tcPr>
            <w:tcW w:type="pct" w:w="1426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D9E1F2" w:color="000000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Ime i prezime / Naziv vjerovnika</w:t>
            </w:r>
          </w:p>
        </w:tc>
        <w:tc>
          <w:tcPr>
            <w:tcW w:type="pct" w:w="713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D9E1F2" w:color="000000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100" w:firstLine="221"/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OIB vjerovnika</w:t>
            </w:r>
          </w:p>
        </w:tc>
        <w:tc>
          <w:tcPr>
            <w:tcW w:type="pct" w:w="1477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D9E1F2" w:color="000000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Adresa vjerovnika</w:t>
            </w:r>
          </w:p>
        </w:tc>
        <w:tc>
          <w:tcPr>
            <w:tcW w:type="pct" w:w="80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E1F2" w:color="000000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Priznata tražbina</w:t>
            </w:r>
          </w:p>
        </w:tc>
      </w:tr>
      <w:tr w:rsidTr="00FA454B" w:rsidR="00FA454B" w:rsidRPr="00B62812">
        <w:trPr>
          <w:trHeight w:val="315"/>
        </w:trPr>
        <w:tc>
          <w:tcPr>
            <w:tcW w:type="pct" w:w="578"/>
            <w:tcBorders>
              <w:top w:val="nil"/>
              <w:left w:space="0" w:sz="8" w:color="auto" w:val="single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3.</w:t>
            </w:r>
          </w:p>
        </w:tc>
        <w:tc>
          <w:tcPr>
            <w:tcW w:type="pct" w:w="1426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ADDIKO BANK d.d.</w:t>
            </w:r>
          </w:p>
        </w:tc>
        <w:tc>
          <w:tcPr>
            <w:tcW w:type="pct" w:w="713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100" w:firstLine="220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14036333877</w:t>
            </w:r>
          </w:p>
        </w:tc>
        <w:tc>
          <w:tcPr>
            <w:tcW w:type="pct" w:w="1477"/>
            <w:tcBorders>
              <w:top w:val="nil"/>
              <w:left w:val="nil"/>
              <w:bottom w:space="0" w:sz="4" w:color="auto" w:val="dotted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Slavonska avenija 6, 10000 Zagreb</w:t>
            </w:r>
          </w:p>
        </w:tc>
        <w:tc>
          <w:tcPr>
            <w:tcW w:type="pct" w:w="806"/>
            <w:tcBorders>
              <w:top w:val="nil"/>
              <w:left w:val="nil"/>
              <w:bottom w:space="0" w:sz="4" w:color="auto" w:val="dotted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color w:val="000000"/>
              </w:rPr>
            </w:pPr>
            <w:r w:rsidRPr="00B62812">
              <w:rPr>
                <w:rFonts w:cs="Calibri" w:hAnsi="Calibri" w:ascii="Calibri"/>
                <w:color w:val="000000"/>
              </w:rPr>
              <w:t>35.428.388,34</w:t>
            </w:r>
          </w:p>
        </w:tc>
      </w:tr>
      <w:tr w:rsidTr="00FA454B" w:rsidR="00FA454B" w:rsidRPr="00B62812">
        <w:trPr>
          <w:trHeight w:val="315"/>
        </w:trPr>
        <w:tc>
          <w:tcPr>
            <w:tcW w:type="pct" w:w="57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UKUPNO</w:t>
            </w:r>
          </w:p>
        </w:tc>
        <w:tc>
          <w:tcPr>
            <w:tcW w:type="pct" w:w="1426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713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ind w:firstLineChars="100" w:firstLine="221"/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1477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80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A454B" w:rsidP="00E07235" w:rsidR="00FA454B" w:rsidRPr="00B62812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 w:rsidRPr="00B62812">
              <w:rPr>
                <w:rFonts w:cs="Calibri" w:hAnsi="Calibri" w:ascii="Calibri"/>
                <w:b/>
                <w:bCs/>
                <w:color w:val="000000"/>
              </w:rPr>
              <w:t>35.428.388,34</w:t>
            </w:r>
          </w:p>
        </w:tc>
      </w:tr>
    </w:tbl>
    <w:p w:rsidRDefault="00FA454B" w:rsidP="00FA454B" w:rsidR="00FA454B"/>
    <w:p w:rsidRDefault="00854DBC" w:rsidP="00FA454B" w:rsidR="00854DBC" w:rsidRPr="00FA454B">
      <w:pPr>
        <w:jc w:val="both"/>
        <w:rPr>
          <w:sz w:val="24"/>
          <w:szCs w:val="24"/>
        </w:rPr>
      </w:pPr>
    </w:p>
    <w:p w:rsidRDefault="00854DBC" w:rsidP="00854DBC" w:rsidR="00854DBC" w:rsidRPr="00854DBC">
      <w:pPr>
        <w:rPr>
          <w:sz w:val="24"/>
          <w:szCs w:val="24"/>
        </w:rPr>
      </w:pPr>
    </w:p>
    <w:p w:rsidRDefault="00854DBC" w:rsidP="00854DBC" w:rsidR="00854DBC" w:rsidRPr="00854DBC">
      <w:pPr>
        <w:rPr>
          <w:sz w:val="24"/>
          <w:szCs w:val="24"/>
        </w:rPr>
      </w:pPr>
      <w:r w:rsidRPr="00854DBC">
        <w:rPr>
          <w:sz w:val="24"/>
          <w:szCs w:val="24"/>
        </w:rPr>
        <w:t xml:space="preserve">U Zagrebu, </w:t>
      </w:r>
      <w:r w:rsidR="00A20FF3">
        <w:rPr>
          <w:sz w:val="24"/>
          <w:szCs w:val="24"/>
        </w:rPr>
        <w:t>11. svibnja 2018. godine</w:t>
      </w:r>
      <w:r w:rsidRPr="00854DBC">
        <w:rPr>
          <w:sz w:val="24"/>
          <w:szCs w:val="24"/>
        </w:rPr>
        <w:t xml:space="preserve">      </w:t>
      </w:r>
    </w:p>
    <w:p w:rsidRDefault="00854DBC" w:rsidP="00854DBC" w:rsidR="00854DBC" w:rsidRPr="00854DBC">
      <w:pPr>
        <w:ind w:firstLine="720" w:left="5760"/>
        <w:rPr>
          <w:sz w:val="24"/>
          <w:szCs w:val="24"/>
        </w:rPr>
      </w:pPr>
      <w:r w:rsidRPr="00854DBC">
        <w:rPr>
          <w:sz w:val="24"/>
          <w:szCs w:val="24"/>
        </w:rPr>
        <w:t>Sudac</w:t>
      </w:r>
    </w:p>
    <w:p w:rsidRDefault="00854DBC" w:rsidP="00A20FF3" w:rsidR="00854DBC" w:rsidRPr="00854DBC">
      <w:pPr>
        <w:ind w:left="5760"/>
        <w:rPr>
          <w:sz w:val="24"/>
          <w:szCs w:val="24"/>
        </w:rPr>
      </w:pPr>
      <w:r w:rsidRPr="00854DBC">
        <w:rPr>
          <w:sz w:val="24"/>
          <w:szCs w:val="24"/>
        </w:rPr>
        <w:t>Vesna Sremac Šoštar</w:t>
      </w:r>
    </w:p>
    <w:p w:rsidRDefault="00854DBC" w:rsidP="00854DBC" w:rsidR="00854DBC" w:rsidRPr="00854DBC">
      <w:pPr>
        <w:ind w:firstLine="720" w:left="4320"/>
        <w:rPr>
          <w:sz w:val="24"/>
          <w:szCs w:val="24"/>
        </w:rPr>
      </w:pPr>
      <w:r w:rsidRPr="00854DBC">
        <w:rPr>
          <w:sz w:val="24"/>
          <w:szCs w:val="24"/>
        </w:rPr>
        <w:tab/>
        <w:t xml:space="preserve">         </w:t>
      </w:r>
    </w:p>
    <w:p w:rsidRDefault="00854DBC" w:rsidP="00854DBC" w:rsidR="00854DBC" w:rsidRPr="00854DBC">
      <w:pPr>
        <w:ind w:left="5760"/>
        <w:rPr>
          <w:sz w:val="24"/>
          <w:szCs w:val="24"/>
        </w:rPr>
      </w:pPr>
    </w:p>
    <w:p w:rsidRDefault="00854DBC" w:rsidP="00854DBC" w:rsidR="00854DBC" w:rsidRPr="00854DBC">
      <w:pPr>
        <w:rPr>
          <w:sz w:val="24"/>
          <w:szCs w:val="24"/>
          <w:lang w:eastAsia="en-US"/>
        </w:rPr>
      </w:pPr>
    </w:p>
    <w:p w:rsidRDefault="00854DBC" w:rsidP="00854DBC" w:rsidR="00854DBC" w:rsidRPr="00854DBC">
      <w:pPr>
        <w:ind w:firstLine="708"/>
        <w:jc w:val="both"/>
        <w:rPr>
          <w:sz w:val="24"/>
          <w:szCs w:val="24"/>
        </w:rPr>
      </w:pPr>
    </w:p>
    <w:p w:rsidRDefault="00676C72" w:rsidR="00676C72" w:rsidRPr="00854DBC">
      <w:pPr>
        <w:rPr>
          <w:sz w:val="24"/>
          <w:szCs w:val="24"/>
        </w:rPr>
      </w:pPr>
    </w:p>
    <w:sectPr w:rsidSect="00FA454B" w:rsidR="00676C72" w:rsidRPr="00854DBC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A0F" w:rsidP="00854DBC" w:rsidR="00667A0F">
      <w:r>
        <w:separator/>
      </w:r>
    </w:p>
  </w:endnote>
  <w:endnote w:id="0" w:type="continuationSeparator">
    <w:p w:rsidRDefault="00667A0F" w:rsidP="00854DBC" w:rsidR="00667A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A0F" w:rsidP="00854DBC" w:rsidR="00667A0F">
      <w:r>
        <w:separator/>
      </w:r>
    </w:p>
  </w:footnote>
  <w:footnote w:id="0" w:type="continuationSeparator">
    <w:p w:rsidRDefault="00667A0F" w:rsidP="00854DBC" w:rsidR="00667A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3855667"/>
      <w:docPartObj>
        <w:docPartGallery w:val="Page Numbers (Top of Page)"/>
        <w:docPartUnique/>
      </w:docPartObj>
    </w:sdtPr>
    <w:sdtEndPr/>
    <w:sdtContent>
      <w:p w:rsidRDefault="00667A0F" w:rsidP="00854DBC" w:rsidR="00667A0F">
        <w:pPr>
          <w:pStyle w:val="Zaglavlje"/>
          <w:jc w:val="right"/>
        </w:pPr>
        <w:r>
          <w:t>48.St-2021/17</w:t>
        </w:r>
      </w:p>
      <w:p w:rsidRDefault="00667A0F" w:rsidR="00667A0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B36">
          <w:rPr>
            <w:noProof/>
          </w:rPr>
          <w:t>33</w:t>
        </w:r>
        <w:r>
          <w:fldChar w:fldCharType="end"/>
        </w:r>
      </w:p>
    </w:sdtContent>
  </w:sdt>
  <w:p w:rsidRDefault="00667A0F" w:rsidR="00667A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A0F" w:rsidP="00854DBC" w:rsidR="00667A0F" w:rsidRPr="00854DBC">
    <w:pPr>
      <w:pStyle w:val="Zaglavlje"/>
      <w:jc w:val="right"/>
      <w:rPr>
        <w:sz w:val="24"/>
        <w:szCs w:val="24"/>
      </w:rPr>
    </w:pPr>
    <w:r w:rsidRPr="00854DBC">
      <w:rPr>
        <w:sz w:val="24"/>
        <w:szCs w:val="24"/>
      </w:rPr>
      <w:t>48.St-2021/17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77FF"/>
    <w:rsid w:val="0009048E"/>
    <w:rsid w:val="000F77FF"/>
    <w:rsid w:val="001F087F"/>
    <w:rsid w:val="00301F07"/>
    <w:rsid w:val="003625C7"/>
    <w:rsid w:val="005F4A7A"/>
    <w:rsid w:val="00645E48"/>
    <w:rsid w:val="00667A0F"/>
    <w:rsid w:val="0067336B"/>
    <w:rsid w:val="00676C72"/>
    <w:rsid w:val="00702EE0"/>
    <w:rsid w:val="00786A29"/>
    <w:rsid w:val="00854DBC"/>
    <w:rsid w:val="00954F3A"/>
    <w:rsid w:val="009F16E5"/>
    <w:rsid w:val="00A20CCF"/>
    <w:rsid w:val="00A20FF3"/>
    <w:rsid w:val="00A22276"/>
    <w:rsid w:val="00CB4950"/>
    <w:rsid w:val="00E33DDA"/>
    <w:rsid w:val="00F03B36"/>
    <w:rsid w:val="00F15017"/>
    <w:rsid w:val="00F65230"/>
    <w:rsid w:val="00FA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4DBC"/>
    <w:pPr>
      <w:widowControl w:val="false"/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semiHidden/>
    <w:unhideWhenUsed/>
    <w:rsid w:val="00854DBC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semiHidden/>
    <w:rsid w:val="00854DBC"/>
    <w:rPr>
      <w:rFonts w:cs="Times New Roman" w:eastAsia="Times New Roman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54DBC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4DBC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nhideWhenUsed/>
    <w:rsid w:val="00854D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54DBC"/>
    <w:rPr>
      <w:rFonts w:cs="Times New Roman" w:eastAsia="Times New Roman"/>
      <w:sz w:val="22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854DBC"/>
    <w:pPr>
      <w:spacing w:after="120"/>
      <w:ind w:left="283"/>
    </w:pPr>
  </w:style>
  <w:style w:customStyle="true" w:styleId="Tijeloteksta2Char" w:type="character">
    <w:name w:val="Tijelo teksta 2 Char"/>
    <w:basedOn w:val="Zadanifontodlomka"/>
    <w:link w:val="Tijeloteksta2"/>
    <w:semiHidden/>
    <w:rsid w:val="00854DBC"/>
    <w:rPr>
      <w:rFonts w:cs="Times New Roman" w:eastAsia="Times New Roman"/>
      <w:sz w:val="22"/>
      <w:szCs w:val="20"/>
      <w:lang w:eastAsia="hr-HR"/>
    </w:rPr>
  </w:style>
  <w:style w:customStyle="true" w:styleId="Tijeloteksta3Char" w:type="character">
    <w:name w:val="Tijelo teksta 3 Char"/>
    <w:basedOn w:val="Zadanifontodlomka"/>
    <w:link w:val="Tijeloteksta3"/>
    <w:semiHidden/>
    <w:rsid w:val="00854DBC"/>
    <w:rPr>
      <w:rFonts w:cs="Times New Roman" w:eastAsia="Times New Roman"/>
      <w:b/>
      <w:sz w:val="20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54DBC"/>
    <w:pPr>
      <w:jc w:val="center"/>
    </w:pPr>
    <w:rPr>
      <w:b/>
      <w:sz w:val="20"/>
    </w:rPr>
  </w:style>
  <w:style w:styleId="Tekstbalonia" w:type="paragraph">
    <w:name w:val="Balloon Text"/>
    <w:basedOn w:val="Normal"/>
    <w:link w:val="TekstbaloniaChar"/>
    <w:semiHidden/>
    <w:unhideWhenUsed/>
    <w:rsid w:val="00854D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854DBC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54DBC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854DBC"/>
    <w:pPr>
      <w:widowControl/>
      <w:overflowPunct/>
      <w:autoSpaceDE/>
      <w:autoSpaceDN/>
      <w:adjustRightInd/>
      <w:ind w:left="720"/>
      <w:contextualSpacing/>
    </w:pPr>
    <w:rPr>
      <w:sz w:val="20"/>
    </w:rPr>
  </w:style>
  <w:style w:customStyle="true" w:styleId="BodyText21" w:type="paragraph">
    <w:name w:val="Body Text 21"/>
    <w:basedOn w:val="Normal"/>
    <w:rsid w:val="00854DBC"/>
    <w:pPr>
      <w:ind w:firstLine="720"/>
      <w:jc w:val="both"/>
    </w:pPr>
    <w:rPr>
      <w:lang w:val="en-US"/>
    </w:rPr>
  </w:style>
  <w:style w:customStyle="true" w:styleId="TableParagraph" w:type="paragraph">
    <w:name w:val="Table Paragraph"/>
    <w:basedOn w:val="Normal"/>
    <w:uiPriority w:val="1"/>
    <w:qFormat/>
    <w:rsid w:val="00854DBC"/>
    <w:pPr>
      <w:overflowPunct/>
      <w:autoSpaceDE/>
      <w:autoSpaceDN/>
      <w:adjustRightInd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854DB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customStyle="true" w:styleId="eSPISCCParagraphDefaultFont" w:type="character">
    <w:name w:val="eSPIS_CC_Paragraph Default Font"/>
    <w:basedOn w:val="Zadanifontodlomka"/>
    <w:rsid w:val="00854DBC"/>
    <w:rPr>
      <w:rFonts w:cs="Times New Roman" w:hAnsi="Times New Roman" w:ascii="Times New Roman" w:hint="default"/>
      <w:noProof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854DBC"/>
    <w:rPr>
      <w:noProof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DBC"/>
    <w:rPr>
      <w:rFonts w:cs="Times New Roman" w:hAnsi="Times New Roman" w:ascii="Times New Roman" w:hint="default"/>
      <w:noProof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DBC"/>
    <w:rPr>
      <w:rFonts w:cs="Times New Roman" w:hAnsi="Times New Roman" w:ascii="Times New Roman" w:hint="default"/>
      <w:noProof/>
      <w:sz w:val="24"/>
      <w:szCs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854DBC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FA454B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FA454B"/>
    <w:rPr>
      <w:color w:val="954F72"/>
      <w:u w:val="single"/>
    </w:rPr>
  </w:style>
  <w:style w:customStyle="true" w:styleId="msonormal0" w:type="paragraph">
    <w:name w:val="msonormal"/>
    <w:basedOn w:val="Normal"/>
    <w:rsid w:val="00FA454B"/>
    <w:pPr>
      <w:widowControl/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customStyle="true" w:styleId="xl65" w:type="paragraph">
    <w:name w:val="xl65"/>
    <w:basedOn w:val="Normal"/>
    <w:rsid w:val="00FA454B"/>
    <w:pPr>
      <w:widowControl/>
      <w:pBdr>
        <w:top w:space="0" w:sz="8" w:color="auto" w:val="single"/>
        <w:bottom w:space="0" w:sz="8" w:color="auto" w:val="single"/>
      </w:pBdr>
      <w:shd w:fill="D9E1F2" w:color="000000" w:val="clear"/>
      <w:overflowPunct/>
      <w:autoSpaceDE/>
      <w:autoSpaceDN/>
      <w:adjustRightInd/>
      <w:spacing w:afterAutospacing="true" w:after="100" w:beforeAutospacing="true" w:before="100"/>
    </w:pPr>
    <w:rPr>
      <w:b/>
      <w:bCs/>
      <w:sz w:val="24"/>
      <w:szCs w:val="24"/>
    </w:rPr>
  </w:style>
  <w:style w:customStyle="true" w:styleId="xl66" w:type="paragraph">
    <w:name w:val="xl66"/>
    <w:basedOn w:val="Normal"/>
    <w:rsid w:val="00FA454B"/>
    <w:pPr>
      <w:widowControl/>
      <w:pBdr>
        <w:top w:space="0" w:sz="8" w:color="auto" w:val="single"/>
        <w:left w:space="0" w:sz="8" w:color="auto" w:val="single"/>
        <w:bottom w:space="0" w:sz="8" w:color="auto" w:val="single"/>
      </w:pBdr>
      <w:overflowPunct/>
      <w:autoSpaceDE/>
      <w:autoSpaceDN/>
      <w:adjustRightInd/>
      <w:spacing w:afterAutospacing="true" w:after="100" w:beforeAutospacing="true" w:before="100"/>
    </w:pPr>
    <w:rPr>
      <w:b/>
      <w:bCs/>
      <w:sz w:val="24"/>
      <w:szCs w:val="24"/>
    </w:rPr>
  </w:style>
  <w:style w:customStyle="true" w:styleId="xl67" w:type="paragraph">
    <w:name w:val="xl67"/>
    <w:basedOn w:val="Normal"/>
    <w:rsid w:val="00FA454B"/>
    <w:pPr>
      <w:widowControl/>
      <w:pBdr>
        <w:top w:space="0" w:sz="8" w:color="auto" w:val="single"/>
        <w:bottom w:space="0" w:sz="8" w:color="auto" w:val="single"/>
      </w:pBdr>
      <w:overflowPunct/>
      <w:autoSpaceDE/>
      <w:autoSpaceDN/>
      <w:adjustRightInd/>
      <w:spacing w:afterAutospacing="true" w:after="100" w:beforeAutospacing="true" w:before="100"/>
    </w:pPr>
    <w:rPr>
      <w:b/>
      <w:bCs/>
      <w:sz w:val="24"/>
      <w:szCs w:val="24"/>
    </w:rPr>
  </w:style>
  <w:style w:customStyle="true" w:styleId="xl68" w:type="paragraph">
    <w:name w:val="xl68"/>
    <w:basedOn w:val="Normal"/>
    <w:rsid w:val="00FA454B"/>
    <w:pPr>
      <w:widowControl/>
      <w:pBdr>
        <w:top w:space="0" w:sz="8" w:color="auto" w:val="single"/>
        <w:bottom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</w:pPr>
    <w:rPr>
      <w:b/>
      <w:bCs/>
      <w:sz w:val="24"/>
      <w:szCs w:val="24"/>
    </w:rPr>
  </w:style>
  <w:style w:customStyle="true" w:styleId="xl69" w:type="paragraph">
    <w:name w:val="xl69"/>
    <w:basedOn w:val="Normal"/>
    <w:rsid w:val="00FA454B"/>
    <w:pPr>
      <w:widowControl/>
      <w:pBdr>
        <w:top w:space="0" w:sz="8" w:color="auto" w:val="single"/>
        <w:bottom w:space="0" w:sz="8" w:color="auto" w:val="single"/>
        <w:right w:space="0" w:sz="8" w:color="auto" w:val="single"/>
      </w:pBdr>
      <w:shd w:fill="D9E1F2" w:color="000000" w:val="clear"/>
      <w:overflowPunct/>
      <w:autoSpaceDE/>
      <w:autoSpaceDN/>
      <w:adjustRightInd/>
      <w:spacing w:afterAutospacing="true" w:after="100" w:beforeAutospacing="true" w:before="100"/>
      <w:jc w:val="right"/>
    </w:pPr>
    <w:rPr>
      <w:b/>
      <w:bCs/>
      <w:sz w:val="24"/>
      <w:szCs w:val="24"/>
    </w:rPr>
  </w:style>
  <w:style w:customStyle="true" w:styleId="xl70" w:type="paragraph">
    <w:name w:val="xl70"/>
    <w:basedOn w:val="Normal"/>
    <w:rsid w:val="00FA454B"/>
    <w:pPr>
      <w:widowControl/>
      <w:pBdr>
        <w:top w:space="0" w:sz="8" w:color="auto" w:val="single"/>
        <w:bottom w:space="0" w:sz="8" w:color="auto" w:val="single"/>
      </w:pBdr>
      <w:shd w:fill="D9E1F2" w:color="000000" w:val="clear"/>
      <w:overflowPunct/>
      <w:autoSpaceDE/>
      <w:autoSpaceDN/>
      <w:adjustRightInd/>
      <w:spacing w:afterAutospacing="true" w:after="100" w:beforeAutospacing="true" w:before="100"/>
      <w:ind w:firstLineChars="200" w:firstLine="200"/>
    </w:pPr>
    <w:rPr>
      <w:b/>
      <w:bCs/>
      <w:sz w:val="24"/>
      <w:szCs w:val="24"/>
    </w:rPr>
  </w:style>
  <w:style w:customStyle="true" w:styleId="xl71" w:type="paragraph">
    <w:name w:val="xl71"/>
    <w:basedOn w:val="Normal"/>
    <w:rsid w:val="00FA454B"/>
    <w:pPr>
      <w:widowControl/>
      <w:pBdr>
        <w:top w:space="0" w:sz="8" w:color="auto" w:val="single"/>
        <w:left w:space="0" w:sz="8" w:color="auto" w:val="single"/>
        <w:bottom w:space="0" w:sz="8" w:color="auto" w:val="single"/>
      </w:pBdr>
      <w:shd w:fill="D9E1F2" w:color="000000" w:val="clear"/>
      <w:overflowPunct/>
      <w:autoSpaceDE/>
      <w:autoSpaceDN/>
      <w:adjustRightInd/>
      <w:spacing w:afterAutospacing="true" w:after="100" w:beforeAutospacing="true" w:before="100"/>
    </w:pPr>
    <w:rPr>
      <w:b/>
      <w:bCs/>
      <w:sz w:val="24"/>
      <w:szCs w:val="24"/>
    </w:rPr>
  </w:style>
  <w:style w:customStyle="true" w:styleId="xl72" w:type="paragraph">
    <w:name w:val="xl72"/>
    <w:basedOn w:val="Normal"/>
    <w:rsid w:val="00FA454B"/>
    <w:pPr>
      <w:widowControl/>
      <w:pBdr>
        <w:top w:space="0" w:sz="8" w:color="auto" w:val="single"/>
        <w:bottom w:space="0" w:sz="4" w:color="auto" w:val="dotted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customStyle="true" w:styleId="xl73" w:type="paragraph">
    <w:name w:val="xl73"/>
    <w:basedOn w:val="Normal"/>
    <w:rsid w:val="00FA454B"/>
    <w:pPr>
      <w:widowControl/>
      <w:pBdr>
        <w:top w:space="0" w:sz="4" w:color="auto" w:val="dotted"/>
        <w:left w:space="0" w:sz="8" w:color="auto" w:val="single"/>
        <w:bottom w:space="0" w:sz="4" w:color="auto" w:val="dotted"/>
      </w:pBdr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customStyle="true" w:styleId="xl74" w:type="paragraph">
    <w:name w:val="xl74"/>
    <w:basedOn w:val="Normal"/>
    <w:rsid w:val="00FA454B"/>
    <w:pPr>
      <w:widowControl/>
      <w:pBdr>
        <w:top w:space="0" w:sz="4" w:color="auto" w:val="dotted"/>
        <w:bottom w:space="0" w:sz="4" w:color="auto" w:val="dotted"/>
      </w:pBdr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customStyle="true" w:styleId="xl75" w:type="paragraph">
    <w:name w:val="xl75"/>
    <w:basedOn w:val="Normal"/>
    <w:rsid w:val="00FA454B"/>
    <w:pPr>
      <w:widowControl/>
      <w:pBdr>
        <w:top w:space="0" w:sz="4" w:color="auto" w:val="dotted"/>
        <w:bottom w:space="0" w:sz="4" w:color="auto" w:val="dotted"/>
      </w:pBdr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customStyle="true" w:styleId="xl76" w:type="paragraph">
    <w:name w:val="xl76"/>
    <w:basedOn w:val="Normal"/>
    <w:rsid w:val="00FA454B"/>
    <w:pPr>
      <w:widowControl/>
      <w:pBdr>
        <w:top w:space="0" w:sz="4" w:color="auto" w:val="dotted"/>
        <w:bottom w:space="0" w:sz="4" w:color="auto" w:val="dotted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customStyle="true" w:styleId="xl77" w:type="paragraph">
    <w:name w:val="xl77"/>
    <w:basedOn w:val="Normal"/>
    <w:rsid w:val="00FA454B"/>
    <w:pPr>
      <w:widowControl/>
      <w:pBdr>
        <w:top w:space="0" w:sz="8" w:color="auto" w:val="single"/>
        <w:left w:space="0" w:sz="8" w:color="auto" w:val="single"/>
        <w:bottom w:space="0" w:sz="4" w:color="auto" w:val="dotted"/>
      </w:pBdr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customStyle="true" w:styleId="xl78" w:type="paragraph">
    <w:name w:val="xl78"/>
    <w:basedOn w:val="Normal"/>
    <w:rsid w:val="00FA454B"/>
    <w:pPr>
      <w:widowControl/>
      <w:pBdr>
        <w:top w:space="0" w:sz="8" w:color="auto" w:val="single"/>
        <w:bottom w:space="0" w:sz="4" w:color="auto" w:val="dotted"/>
      </w:pBdr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customStyle="true" w:styleId="xl79" w:type="paragraph">
    <w:name w:val="xl79"/>
    <w:basedOn w:val="Normal"/>
    <w:rsid w:val="00FA454B"/>
    <w:pPr>
      <w:widowControl/>
      <w:pBdr>
        <w:top w:space="0" w:sz="8" w:color="auto" w:val="single"/>
        <w:bottom w:space="0" w:sz="4" w:color="auto" w:val="dotted"/>
      </w:pBdr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customStyle="true" w:styleId="xl80" w:type="paragraph">
    <w:name w:val="xl80"/>
    <w:basedOn w:val="Normal"/>
    <w:rsid w:val="00FA454B"/>
    <w:pPr>
      <w:widowControl/>
      <w:pBdr>
        <w:top w:space="0" w:sz="8" w:color="auto" w:val="single"/>
        <w:bottom w:space="0" w:sz="4" w:color="auto" w:val="dotted"/>
      </w:pBdr>
      <w:overflowPunct/>
      <w:autoSpaceDE/>
      <w:autoSpaceDN/>
      <w:adjustRightInd/>
      <w:spacing w:afterAutospacing="true" w:after="100" w:beforeAutospacing="true" w:before="100"/>
      <w:ind w:firstLineChars="200" w:firstLine="200"/>
    </w:pPr>
    <w:rPr>
      <w:sz w:val="24"/>
      <w:szCs w:val="24"/>
    </w:rPr>
  </w:style>
  <w:style w:customStyle="true" w:styleId="xl81" w:type="paragraph">
    <w:name w:val="xl81"/>
    <w:basedOn w:val="Normal"/>
    <w:rsid w:val="00FA454B"/>
    <w:pPr>
      <w:widowControl/>
      <w:pBdr>
        <w:top w:space="0" w:sz="4" w:color="auto" w:val="dotted"/>
        <w:left w:space="0" w:sz="8" w:color="auto" w:val="single"/>
        <w:bottom w:space="0" w:sz="4" w:color="auto" w:val="dotted"/>
      </w:pBdr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customStyle="true" w:styleId="xl82" w:type="paragraph">
    <w:name w:val="xl82"/>
    <w:basedOn w:val="Normal"/>
    <w:rsid w:val="00FA454B"/>
    <w:pPr>
      <w:widowControl/>
      <w:pBdr>
        <w:top w:space="0" w:sz="4" w:color="auto" w:val="dotted"/>
        <w:bottom w:space="0" w:sz="4" w:color="auto" w:val="dotted"/>
      </w:pBdr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customStyle="true" w:styleId="xl83" w:type="paragraph">
    <w:name w:val="xl83"/>
    <w:basedOn w:val="Normal"/>
    <w:rsid w:val="00FA454B"/>
    <w:pPr>
      <w:widowControl/>
      <w:pBdr>
        <w:top w:space="0" w:sz="4" w:color="auto" w:val="dotted"/>
        <w:bottom w:space="0" w:sz="4" w:color="auto" w:val="dotted"/>
      </w:pBdr>
      <w:overflowPunct/>
      <w:autoSpaceDE/>
      <w:autoSpaceDN/>
      <w:adjustRightInd/>
      <w:spacing w:afterAutospacing="true" w:after="100" w:beforeAutospacing="true" w:before="100"/>
      <w:ind w:firstLineChars="200" w:firstLine="200"/>
    </w:pPr>
    <w:rPr>
      <w:sz w:val="24"/>
      <w:szCs w:val="24"/>
    </w:rPr>
  </w:style>
  <w:style w:customStyle="true" w:styleId="xl84" w:type="paragraph">
    <w:name w:val="xl84"/>
    <w:basedOn w:val="Normal"/>
    <w:rsid w:val="00FA454B"/>
    <w:pPr>
      <w:widowControl/>
      <w:pBdr>
        <w:top w:space="0" w:sz="4" w:color="auto" w:val="dotted"/>
        <w:bottom w:space="0" w:sz="4" w:color="auto" w:val="dotted"/>
      </w:pBdr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3B36"/>
    <w:rPr>
      <w:color w:val="808080"/>
      <w:bdr w:space="0" w:sz="0" w:color="auto" w:val="none"/>
      <w:shd w:fill="auto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4DB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semiHidden/>
    <w:unhideWhenUsed/>
    <w:rsid w:val="00854DBC"/>
    <w:rPr>
      <w:sz w:val="20"/>
    </w:rPr>
  </w:style>
  <w:style w:customStyle="1" w:styleId="TekstkomentaraChar" w:type="character">
    <w:name w:val="Tekst komentara Char"/>
    <w:basedOn w:val="Zadanifontodlomka"/>
    <w:link w:val="Tekstkomentara"/>
    <w:semiHidden/>
    <w:rsid w:val="00854DBC"/>
    <w:rPr>
      <w:rFonts w:cs="Times New Roman" w:eastAsia="Times New Roman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54DBC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4DBC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nhideWhenUsed/>
    <w:rsid w:val="00854D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54DBC"/>
    <w:rPr>
      <w:rFonts w:cs="Times New Roman" w:eastAsia="Times New Roman"/>
      <w:sz w:val="22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854DBC"/>
    <w:pPr>
      <w:spacing w:after="120"/>
      <w:ind w:left="283"/>
    </w:pPr>
  </w:style>
  <w:style w:customStyle="1" w:styleId="Tijeloteksta2Char" w:type="character">
    <w:name w:val="Tijelo teksta 2 Char"/>
    <w:basedOn w:val="Zadanifontodlomka"/>
    <w:link w:val="Tijeloteksta2"/>
    <w:semiHidden/>
    <w:rsid w:val="00854DBC"/>
    <w:rPr>
      <w:rFonts w:cs="Times New Roman" w:eastAsia="Times New Roman"/>
      <w:sz w:val="22"/>
      <w:szCs w:val="20"/>
      <w:lang w:eastAsia="hr-HR"/>
    </w:rPr>
  </w:style>
  <w:style w:customStyle="1" w:styleId="Tijeloteksta3Char" w:type="character">
    <w:name w:val="Tijelo teksta 3 Char"/>
    <w:basedOn w:val="Zadanifontodlomka"/>
    <w:link w:val="Tijeloteksta3"/>
    <w:semiHidden/>
    <w:rsid w:val="00854DBC"/>
    <w:rPr>
      <w:rFonts w:cs="Times New Roman" w:eastAsia="Times New Roman"/>
      <w:b/>
      <w:sz w:val="20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54DBC"/>
    <w:pPr>
      <w:jc w:val="center"/>
    </w:pPr>
    <w:rPr>
      <w:b/>
      <w:sz w:val="20"/>
    </w:rPr>
  </w:style>
  <w:style w:styleId="Tekstbalonia" w:type="paragraph">
    <w:name w:val="Balloon Text"/>
    <w:basedOn w:val="Normal"/>
    <w:link w:val="TekstbaloniaChar"/>
    <w:semiHidden/>
    <w:unhideWhenUsed/>
    <w:rsid w:val="00854D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854DBC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54DBC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854DBC"/>
    <w:pPr>
      <w:widowControl/>
      <w:overflowPunct/>
      <w:autoSpaceDE/>
      <w:autoSpaceDN/>
      <w:adjustRightInd/>
      <w:ind w:left="720"/>
      <w:contextualSpacing/>
    </w:pPr>
    <w:rPr>
      <w:sz w:val="20"/>
    </w:rPr>
  </w:style>
  <w:style w:customStyle="1" w:styleId="BodyText21" w:type="paragraph">
    <w:name w:val="Body Text 21"/>
    <w:basedOn w:val="Normal"/>
    <w:rsid w:val="00854DBC"/>
    <w:pPr>
      <w:ind w:firstLine="720"/>
      <w:jc w:val="both"/>
    </w:pPr>
    <w:rPr>
      <w:lang w:val="en-US"/>
    </w:rPr>
  </w:style>
  <w:style w:customStyle="1" w:styleId="TableParagraph" w:type="paragraph">
    <w:name w:val="Table Paragraph"/>
    <w:basedOn w:val="Normal"/>
    <w:uiPriority w:val="1"/>
    <w:qFormat/>
    <w:rsid w:val="00854DBC"/>
    <w:pPr>
      <w:overflowPunct/>
      <w:autoSpaceDE/>
      <w:autoSpaceDN/>
      <w:adjustRightInd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854DB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customStyle="1" w:styleId="eSPISCCParagraphDefaultFont" w:type="character">
    <w:name w:val="eSPIS_CC_Paragraph Default Font"/>
    <w:basedOn w:val="Zadanifontodlomka"/>
    <w:rsid w:val="00854DBC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854DBC"/>
    <w:rPr>
      <w:noProof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DBC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DBC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854DBC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FA454B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FA454B"/>
    <w:rPr>
      <w:color w:val="954F72"/>
      <w:u w:val="single"/>
    </w:rPr>
  </w:style>
  <w:style w:customStyle="1" w:styleId="msonormal0" w:type="paragraph">
    <w:name w:val="msonormal"/>
    <w:basedOn w:val="Normal"/>
    <w:rsid w:val="00FA454B"/>
    <w:pPr>
      <w:widowControl/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customStyle="1" w:styleId="xl65" w:type="paragraph">
    <w:name w:val="xl65"/>
    <w:basedOn w:val="Normal"/>
    <w:rsid w:val="00FA454B"/>
    <w:pPr>
      <w:widowControl/>
      <w:pBdr>
        <w:top w:color="auto" w:space="0" w:sz="8" w:val="single"/>
        <w:bottom w:color="auto" w:space="0" w:sz="8" w:val="single"/>
      </w:pBdr>
      <w:shd w:color="000000" w:fill="D9E1F2" w:val="clear"/>
      <w:overflowPunct/>
      <w:autoSpaceDE/>
      <w:autoSpaceDN/>
      <w:adjustRightInd/>
      <w:spacing w:after="100" w:afterAutospacing="1" w:before="100" w:beforeAutospacing="1"/>
    </w:pPr>
    <w:rPr>
      <w:b/>
      <w:bCs/>
      <w:sz w:val="24"/>
      <w:szCs w:val="24"/>
    </w:rPr>
  </w:style>
  <w:style w:customStyle="1" w:styleId="xl66" w:type="paragraph">
    <w:name w:val="xl66"/>
    <w:basedOn w:val="Normal"/>
    <w:rsid w:val="00FA454B"/>
    <w:pPr>
      <w:widowControl/>
      <w:pBdr>
        <w:top w:color="auto" w:space="0" w:sz="8" w:val="single"/>
        <w:left w:color="auto" w:space="0" w:sz="8" w:val="single"/>
        <w:bottom w:color="auto" w:space="0" w:sz="8" w:val="single"/>
      </w:pBdr>
      <w:overflowPunct/>
      <w:autoSpaceDE/>
      <w:autoSpaceDN/>
      <w:adjustRightInd/>
      <w:spacing w:after="100" w:afterAutospacing="1" w:before="100" w:beforeAutospacing="1"/>
    </w:pPr>
    <w:rPr>
      <w:b/>
      <w:bCs/>
      <w:sz w:val="24"/>
      <w:szCs w:val="24"/>
    </w:rPr>
  </w:style>
  <w:style w:customStyle="1" w:styleId="xl67" w:type="paragraph">
    <w:name w:val="xl67"/>
    <w:basedOn w:val="Normal"/>
    <w:rsid w:val="00FA454B"/>
    <w:pPr>
      <w:widowControl/>
      <w:pBdr>
        <w:top w:color="auto" w:space="0" w:sz="8" w:val="single"/>
        <w:bottom w:color="auto" w:space="0" w:sz="8" w:val="single"/>
      </w:pBdr>
      <w:overflowPunct/>
      <w:autoSpaceDE/>
      <w:autoSpaceDN/>
      <w:adjustRightInd/>
      <w:spacing w:after="100" w:afterAutospacing="1" w:before="100" w:beforeAutospacing="1"/>
    </w:pPr>
    <w:rPr>
      <w:b/>
      <w:bCs/>
      <w:sz w:val="24"/>
      <w:szCs w:val="24"/>
    </w:rPr>
  </w:style>
  <w:style w:customStyle="1" w:styleId="xl68" w:type="paragraph">
    <w:name w:val="xl68"/>
    <w:basedOn w:val="Normal"/>
    <w:rsid w:val="00FA454B"/>
    <w:pPr>
      <w:widowControl/>
      <w:pBdr>
        <w:top w:color="auto" w:space="0" w:sz="8" w:val="single"/>
        <w:bottom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</w:pPr>
    <w:rPr>
      <w:b/>
      <w:bCs/>
      <w:sz w:val="24"/>
      <w:szCs w:val="24"/>
    </w:rPr>
  </w:style>
  <w:style w:customStyle="1" w:styleId="xl69" w:type="paragraph">
    <w:name w:val="xl69"/>
    <w:basedOn w:val="Normal"/>
    <w:rsid w:val="00FA454B"/>
    <w:pPr>
      <w:widowControl/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D9E1F2" w:val="clear"/>
      <w:overflowPunct/>
      <w:autoSpaceDE/>
      <w:autoSpaceDN/>
      <w:adjustRightInd/>
      <w:spacing w:after="100" w:afterAutospacing="1" w:before="100" w:beforeAutospacing="1"/>
      <w:jc w:val="right"/>
    </w:pPr>
    <w:rPr>
      <w:b/>
      <w:bCs/>
      <w:sz w:val="24"/>
      <w:szCs w:val="24"/>
    </w:rPr>
  </w:style>
  <w:style w:customStyle="1" w:styleId="xl70" w:type="paragraph">
    <w:name w:val="xl70"/>
    <w:basedOn w:val="Normal"/>
    <w:rsid w:val="00FA454B"/>
    <w:pPr>
      <w:widowControl/>
      <w:pBdr>
        <w:top w:color="auto" w:space="0" w:sz="8" w:val="single"/>
        <w:bottom w:color="auto" w:space="0" w:sz="8" w:val="single"/>
      </w:pBdr>
      <w:shd w:color="000000" w:fill="D9E1F2" w:val="clear"/>
      <w:overflowPunct/>
      <w:autoSpaceDE/>
      <w:autoSpaceDN/>
      <w:adjustRightInd/>
      <w:spacing w:after="100" w:afterAutospacing="1" w:before="100" w:beforeAutospacing="1"/>
      <w:ind w:firstLine="200" w:firstLineChars="200"/>
    </w:pPr>
    <w:rPr>
      <w:b/>
      <w:bCs/>
      <w:sz w:val="24"/>
      <w:szCs w:val="24"/>
    </w:rPr>
  </w:style>
  <w:style w:customStyle="1" w:styleId="xl71" w:type="paragraph">
    <w:name w:val="xl71"/>
    <w:basedOn w:val="Normal"/>
    <w:rsid w:val="00FA454B"/>
    <w:pPr>
      <w:widowControl/>
      <w:pBdr>
        <w:top w:color="auto" w:space="0" w:sz="8" w:val="single"/>
        <w:left w:color="auto" w:space="0" w:sz="8" w:val="single"/>
        <w:bottom w:color="auto" w:space="0" w:sz="8" w:val="single"/>
      </w:pBdr>
      <w:shd w:color="000000" w:fill="D9E1F2" w:val="clear"/>
      <w:overflowPunct/>
      <w:autoSpaceDE/>
      <w:autoSpaceDN/>
      <w:adjustRightInd/>
      <w:spacing w:after="100" w:afterAutospacing="1" w:before="100" w:beforeAutospacing="1"/>
    </w:pPr>
    <w:rPr>
      <w:b/>
      <w:bCs/>
      <w:sz w:val="24"/>
      <w:szCs w:val="24"/>
    </w:rPr>
  </w:style>
  <w:style w:customStyle="1" w:styleId="xl72" w:type="paragraph">
    <w:name w:val="xl72"/>
    <w:basedOn w:val="Normal"/>
    <w:rsid w:val="00FA454B"/>
    <w:pPr>
      <w:widowControl/>
      <w:pBdr>
        <w:top w:color="auto" w:space="0" w:sz="8" w:val="single"/>
        <w:bottom w:color="auto" w:space="0" w:sz="4" w:val="dotted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customStyle="1" w:styleId="xl73" w:type="paragraph">
    <w:name w:val="xl73"/>
    <w:basedOn w:val="Normal"/>
    <w:rsid w:val="00FA454B"/>
    <w:pPr>
      <w:widowControl/>
      <w:pBdr>
        <w:top w:color="auto" w:space="0" w:sz="4" w:val="dotted"/>
        <w:left w:color="auto" w:space="0" w:sz="8" w:val="single"/>
        <w:bottom w:color="auto" w:space="0" w:sz="4" w:val="dotted"/>
      </w:pBdr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customStyle="1" w:styleId="xl74" w:type="paragraph">
    <w:name w:val="xl74"/>
    <w:basedOn w:val="Normal"/>
    <w:rsid w:val="00FA454B"/>
    <w:pPr>
      <w:widowControl/>
      <w:pBdr>
        <w:top w:color="auto" w:space="0" w:sz="4" w:val="dotted"/>
        <w:bottom w:color="auto" w:space="0" w:sz="4" w:val="dotted"/>
      </w:pBdr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customStyle="1" w:styleId="xl75" w:type="paragraph">
    <w:name w:val="xl75"/>
    <w:basedOn w:val="Normal"/>
    <w:rsid w:val="00FA454B"/>
    <w:pPr>
      <w:widowControl/>
      <w:pBdr>
        <w:top w:color="auto" w:space="0" w:sz="4" w:val="dotted"/>
        <w:bottom w:color="auto" w:space="0" w:sz="4" w:val="dotted"/>
      </w:pBdr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customStyle="1" w:styleId="xl76" w:type="paragraph">
    <w:name w:val="xl76"/>
    <w:basedOn w:val="Normal"/>
    <w:rsid w:val="00FA454B"/>
    <w:pPr>
      <w:widowControl/>
      <w:pBdr>
        <w:top w:color="auto" w:space="0" w:sz="4" w:val="dotted"/>
        <w:bottom w:color="auto" w:space="0" w:sz="4" w:val="dotted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customStyle="1" w:styleId="xl77" w:type="paragraph">
    <w:name w:val="xl77"/>
    <w:basedOn w:val="Normal"/>
    <w:rsid w:val="00FA454B"/>
    <w:pPr>
      <w:widowControl/>
      <w:pBdr>
        <w:top w:color="auto" w:space="0" w:sz="8" w:val="single"/>
        <w:left w:color="auto" w:space="0" w:sz="8" w:val="single"/>
        <w:bottom w:color="auto" w:space="0" w:sz="4" w:val="dotted"/>
      </w:pBdr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customStyle="1" w:styleId="xl78" w:type="paragraph">
    <w:name w:val="xl78"/>
    <w:basedOn w:val="Normal"/>
    <w:rsid w:val="00FA454B"/>
    <w:pPr>
      <w:widowControl/>
      <w:pBdr>
        <w:top w:color="auto" w:space="0" w:sz="8" w:val="single"/>
        <w:bottom w:color="auto" w:space="0" w:sz="4" w:val="dotted"/>
      </w:pBdr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customStyle="1" w:styleId="xl79" w:type="paragraph">
    <w:name w:val="xl79"/>
    <w:basedOn w:val="Normal"/>
    <w:rsid w:val="00FA454B"/>
    <w:pPr>
      <w:widowControl/>
      <w:pBdr>
        <w:top w:color="auto" w:space="0" w:sz="8" w:val="single"/>
        <w:bottom w:color="auto" w:space="0" w:sz="4" w:val="dotted"/>
      </w:pBdr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customStyle="1" w:styleId="xl80" w:type="paragraph">
    <w:name w:val="xl80"/>
    <w:basedOn w:val="Normal"/>
    <w:rsid w:val="00FA454B"/>
    <w:pPr>
      <w:widowControl/>
      <w:pBdr>
        <w:top w:color="auto" w:space="0" w:sz="8" w:val="single"/>
        <w:bottom w:color="auto" w:space="0" w:sz="4" w:val="dotted"/>
      </w:pBdr>
      <w:overflowPunct/>
      <w:autoSpaceDE/>
      <w:autoSpaceDN/>
      <w:adjustRightInd/>
      <w:spacing w:after="100" w:afterAutospacing="1" w:before="100" w:beforeAutospacing="1"/>
      <w:ind w:firstLine="200" w:firstLineChars="200"/>
    </w:pPr>
    <w:rPr>
      <w:sz w:val="24"/>
      <w:szCs w:val="24"/>
    </w:rPr>
  </w:style>
  <w:style w:customStyle="1" w:styleId="xl81" w:type="paragraph">
    <w:name w:val="xl81"/>
    <w:basedOn w:val="Normal"/>
    <w:rsid w:val="00FA454B"/>
    <w:pPr>
      <w:widowControl/>
      <w:pBdr>
        <w:top w:color="auto" w:space="0" w:sz="4" w:val="dotted"/>
        <w:left w:color="auto" w:space="0" w:sz="8" w:val="single"/>
        <w:bottom w:color="auto" w:space="0" w:sz="4" w:val="dotted"/>
      </w:pBdr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customStyle="1" w:styleId="xl82" w:type="paragraph">
    <w:name w:val="xl82"/>
    <w:basedOn w:val="Normal"/>
    <w:rsid w:val="00FA454B"/>
    <w:pPr>
      <w:widowControl/>
      <w:pBdr>
        <w:top w:color="auto" w:space="0" w:sz="4" w:val="dotted"/>
        <w:bottom w:color="auto" w:space="0" w:sz="4" w:val="dotted"/>
      </w:pBdr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customStyle="1" w:styleId="xl83" w:type="paragraph">
    <w:name w:val="xl83"/>
    <w:basedOn w:val="Normal"/>
    <w:rsid w:val="00FA454B"/>
    <w:pPr>
      <w:widowControl/>
      <w:pBdr>
        <w:top w:color="auto" w:space="0" w:sz="4" w:val="dotted"/>
        <w:bottom w:color="auto" w:space="0" w:sz="4" w:val="dotted"/>
      </w:pBdr>
      <w:overflowPunct/>
      <w:autoSpaceDE/>
      <w:autoSpaceDN/>
      <w:adjustRightInd/>
      <w:spacing w:after="100" w:afterAutospacing="1" w:before="100" w:beforeAutospacing="1"/>
      <w:ind w:firstLine="200" w:firstLineChars="200"/>
    </w:pPr>
    <w:rPr>
      <w:sz w:val="24"/>
      <w:szCs w:val="24"/>
    </w:rPr>
  </w:style>
  <w:style w:customStyle="1" w:styleId="xl84" w:type="paragraph">
    <w:name w:val="xl84"/>
    <w:basedOn w:val="Normal"/>
    <w:rsid w:val="00FA454B"/>
    <w:pPr>
      <w:widowControl/>
      <w:pBdr>
        <w:top w:color="auto" w:space="0" w:sz="4" w:val="dotted"/>
        <w:bottom w:color="auto" w:space="0" w:sz="4" w:val="dotted"/>
      </w:pBdr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3B36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9958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</izvorni_sadrzaj>
    <derivirana_varijabla naziv="DomainObject.Predmet.OstaliListFormated_1">
      <item>OD BUTERIN &amp; POSAVEC d.o.o. punomoćnik sudionika u postupku Granolio d.d.</item>
    </derivirana_varijabla>
  </DomainObject.Predmet.OstaliListFormated>
  <DomainObject.Predmet.OstaliListFormatedOIB>
    <izvorni_sadrzaj>
      <item>OD BUTERIN &amp; POSAVEC d.o.o. punomoćnik sudionika u postupku Granolio d.d.</item>
    </izvorni_sadrzaj>
    <derivirana_varijabla naziv="DomainObject.Predmet.OstaliListFormatedOIB_1">
      <item>OD BUTERIN &amp; POSAVEC d.o.o. punomoćnik sudionika u postupku Granolio d.d.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</izvorni_sadrzaj>
    <derivirana_varijabla naziv="DomainObject.Predmet.OstaliListFormatedWithAdress_1">
      <item>OD BUTERIN &amp; POSAVEC d.o.o., Draškovićeva 82, 10000 Zagreb punomoćnik sudionika u postupku Granolio d.d.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</izvorni_sadrzaj>
    <derivirana_varijabla naziv="DomainObject.Predmet.OstaliListFormatedWithAdressOIB_1">
      <item>OD BUTERIN &amp; POSAVEC d.o.o., Draškovićeva 82, 10000 Zagreb punomoćnik sudionika u postupku Granolio d.d.</item>
    </derivirana_varijabla>
  </DomainObject.Predmet.OstaliListFormatedWithAdressOIB>
  <DomainObject.Predmet.OstaliListNazivFormated>
    <izvorni_sadrzaj>
      <item>OD BUTERIN &amp; POSAVEC d.o.o.</item>
    </izvorni_sadrzaj>
    <derivirana_varijabla naziv="DomainObject.Predmet.OstaliListNazivFormated_1">
      <item>OD BUTERIN &amp; POSAVEC d.o.o.</item>
    </derivirana_varijabla>
  </DomainObject.Predmet.OstaliListNazivFormated>
  <DomainObject.Predmet.OstaliListNazivFormatedOIB>
    <izvorni_sadrzaj>
      <item>OD BUTERIN &amp; POSAVEC d.o.o.</item>
    </izvorni_sadrzaj>
    <derivirana_varijabla naziv="DomainObject.Predmet.OstaliListNazivFormatedOIB_1"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Granolio d.d.</item>
      <item>Granolio d.d.</item>
      <item>OD BUTERIN &amp; POSAVEC d.o.o.</item>
    </izvorni_sadrzaj>
    <derivirana_varijabla naziv="DomainObject.Predmet.SudioniciListNaziv_1">
      <item>Granolio d.d.</item>
      <item>Granolio d.d.</item>
      <item>OD BUTERIN &amp; POSAVEC d.o.o.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</izvorni_sadrzaj>
    <derivirana_varijabla naziv="DomainObject.Predmet.SudioniciListNazivOIB_1">
      <item>, OIB 59064993527</item>
      <item>, OIB 59064993527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33</properties:Pages>
  <properties:Words>6848</properties:Words>
  <properties:Characters>43013</properties:Characters>
  <properties:Lines>4419</properties:Lines>
  <properties:Paragraphs>2328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2018-05-10T12:40:00Z</dcterms:created>
  <dc:creator>Matea Bizjak</dc:creator>
  <dc:description/>
  <cp:keywords/>
  <cp:lastModifiedBy>Matea Bizjak</cp:lastModifiedBy>
  <dcterms:modified xmlns:xsi="http://www.w3.org/2001/XMLSchema-instance" xsi:type="dcterms:W3CDTF">2018-05-11T08:22:00Z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(Popis vjerovnika - tablice za objavljivanje St-2021-17.docx)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33</vt:i4>
  </prop:property>
</prop:Properties>
</file>