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f253" w14:paraId="d3bf253" w:rsidRDefault="003B4690" w:rsidP="003B4690" w:rsidR="003B4690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4690" w:rsidP="003B4690" w:rsidR="003B4690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B4690" w:rsidP="003B4690" w:rsidR="003B469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B4690" w:rsidP="003B4690" w:rsidR="003B469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B4690" w:rsidP="003B4690" w:rsidR="003B4690"/>
    <w:p w:rsidRDefault="003B4690" w:rsidP="003B4690" w:rsidR="003B469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B4690" w:rsidP="003B4690" w:rsidR="003B469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B4690" w:rsidP="003B4690" w:rsidR="003B469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B4690" w:rsidP="003B4690" w:rsidR="003B469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B4690" w:rsidP="003B4690" w:rsidR="003B4690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5735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EFFEBI d. o. o. Rovinj, Vladimira Gortana 24, OIB </w:t>
      </w:r>
      <w:r w:rsidRPr="003B4690">
        <w:rPr>
          <w:rFonts w:cs="Times New Roman" w:eastAsia="Times New Roman"/>
          <w:szCs w:val="24"/>
          <w:lang w:eastAsia="hr-HR"/>
        </w:rPr>
        <w:t>37352584564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B4690">
        <w:rPr>
          <w:rFonts w:cs="Times New Roman" w:eastAsia="Times New Roman"/>
          <w:szCs w:val="24"/>
          <w:lang w:eastAsia="hr-HR"/>
        </w:rPr>
        <w:t>040043671</w:t>
      </w:r>
      <w:r>
        <w:rPr>
          <w:rFonts w:cs="Times New Roman" w:eastAsia="Times New Roman"/>
          <w:szCs w:val="24"/>
          <w:lang w:eastAsia="hr-HR"/>
        </w:rPr>
        <w:t>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3B4690" w:rsidP="003B4690" w:rsidR="003B469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B4690" w:rsidP="003B4690" w:rsidR="003B469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B4690" w:rsidP="003B4690" w:rsidR="003B469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B4690" w:rsidP="003B4690" w:rsid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EFFEBI d. o. o. Rovinj, Vladimira Gortana 24, OIB </w:t>
      </w:r>
      <w:r w:rsidRPr="003B4690">
        <w:rPr>
          <w:rFonts w:cs="Times New Roman" w:eastAsia="Times New Roman"/>
          <w:szCs w:val="24"/>
          <w:lang w:eastAsia="hr-HR"/>
        </w:rPr>
        <w:t>37352584564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B4690">
        <w:rPr>
          <w:rFonts w:cs="Times New Roman" w:eastAsia="Times New Roman"/>
          <w:szCs w:val="24"/>
          <w:lang w:eastAsia="hr-HR"/>
        </w:rPr>
        <w:t>040043671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3B4690" w:rsidP="003B4690" w:rsid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B4690" w:rsidP="003B4690" w:rsidR="003B4690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B4690" w:rsidP="003B4690" w:rsidR="003B469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B4690" w:rsidP="003B4690" w:rsidR="003B469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EFFEBI d. o. o. Rovinj.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1818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642.477,60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B4690" w:rsidP="003B4690" w:rsidR="003B469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B4690" w:rsidP="003B4690" w:rsidR="003B469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3B4690" w:rsidP="003B4690" w:rsidR="003B469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B4690" w:rsidP="003B4690" w:rsidR="003B469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3B4690" w:rsidP="003B4690" w:rsidR="003B4690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3B4690" w:rsidP="003B4690" w:rsidR="003B4690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3B4690" w:rsidP="003B4690" w:rsidR="003B469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B4690" w:rsidP="003B4690" w:rsidR="003B469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3B4690" w:rsidP="003B4690" w:rsidR="003B469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B4690" w:rsidP="003B4690" w:rsidR="003B469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3B4690" w:rsidP="003B4690" w:rsidR="003B469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3B4690" w:rsidP="003B4690" w:rsidR="003B469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3B4690" w:rsidP="003B4690" w:rsidR="003B4690" w:rsidRPr="00D05CA9">
      <w:pPr>
        <w:tabs>
          <w:tab w:pos="4116" w:val="left"/>
        </w:tabs>
      </w:pPr>
    </w:p>
    <w:p w:rsidRDefault="003B4690" w:rsidP="003B4690" w:rsidR="003B4690" w:rsidRPr="00D05CA9">
      <w:pPr>
        <w:tabs>
          <w:tab w:pos="4116" w:val="left"/>
        </w:tabs>
      </w:pPr>
    </w:p>
    <w:p w:rsidRDefault="003B4690" w:rsidP="003B4690" w:rsidR="003B4690" w:rsidRPr="00D05CA9">
      <w:pPr>
        <w:tabs>
          <w:tab w:pos="4116" w:val="left"/>
        </w:tabs>
      </w:pPr>
    </w:p>
    <w:p w:rsidRDefault="003B4690" w:rsidP="003B4690" w:rsidR="003B4690" w:rsidRPr="00D05CA9">
      <w:pPr>
        <w:tabs>
          <w:tab w:pos="4116" w:val="left"/>
        </w:tabs>
      </w:pPr>
    </w:p>
    <w:p w:rsidRDefault="003B4690" w:rsidP="003B4690" w:rsidR="003B4690" w:rsidRPr="00D05CA9">
      <w:pPr>
        <w:tabs>
          <w:tab w:pos="4116" w:val="left"/>
        </w:tabs>
      </w:pPr>
    </w:p>
    <w:p w:rsidRDefault="003B4690" w:rsidP="003B4690" w:rsidR="003B4690" w:rsidRPr="00D05CA9">
      <w:pPr>
        <w:tabs>
          <w:tab w:pos="4116" w:val="left"/>
        </w:tabs>
      </w:pPr>
    </w:p>
    <w:p w:rsidRDefault="003B4690" w:rsidP="003B4690" w:rsidR="003B4690" w:rsidRPr="00D05CA9">
      <w:pPr>
        <w:tabs>
          <w:tab w:pos="4116" w:val="left"/>
        </w:tabs>
      </w:pPr>
    </w:p>
    <w:p w:rsidRDefault="003B4690" w:rsidP="003B4690" w:rsidR="003B4690" w:rsidRPr="00D05CA9">
      <w:pPr>
        <w:tabs>
          <w:tab w:pos="4116" w:val="left"/>
        </w:tabs>
      </w:pPr>
    </w:p>
    <w:p w:rsidRDefault="003B4690" w:rsidP="003B4690" w:rsidR="003B4690" w:rsidRPr="00D05CA9">
      <w:pPr>
        <w:tabs>
          <w:tab w:pos="4116" w:val="left"/>
        </w:tabs>
      </w:pPr>
    </w:p>
    <w:p w:rsidRDefault="003B4690" w:rsidP="003B4690" w:rsidR="003B4690" w:rsidRPr="00D05CA9"/>
    <w:p w:rsidRDefault="003B4690" w:rsidP="003B4690" w:rsidR="003B4690" w:rsidRPr="00D05CA9"/>
    <w:p w:rsidRDefault="003B4690" w:rsidP="003B4690" w:rsidR="003B4690" w:rsidRPr="00D05CA9"/>
    <w:p w:rsidRDefault="003B4690" w:rsidP="003B4690" w:rsidR="003B4690" w:rsidRPr="00D05CA9"/>
    <w:p w:rsidRDefault="003B4690" w:rsidP="003B4690" w:rsidR="003B4690" w:rsidRPr="00D05CA9"/>
    <w:p w:rsidRDefault="003B4690" w:rsidP="003B4690" w:rsidR="003B4690" w:rsidRPr="00D05CA9"/>
    <w:p w:rsidRDefault="003B4690" w:rsidP="003B4690" w:rsidR="003B4690" w:rsidRPr="00D05CA9"/>
    <w:p w:rsidRDefault="003B4690" w:rsidP="003B4690" w:rsidR="003B4690" w:rsidRPr="00D05CA9"/>
    <w:p w:rsidRDefault="003B4690" w:rsidP="003B4690" w:rsidR="003B4690" w:rsidRPr="00D05CA9"/>
    <w:p w:rsidRDefault="003B4690" w:rsidP="003B4690" w:rsidR="003B4690" w:rsidRPr="00D05CA9"/>
    <w:p w:rsidRDefault="003B4690" w:rsidP="003B4690" w:rsidR="003B4690" w:rsidRPr="00D05CA9"/>
    <w:p w:rsidRDefault="003B4690" w:rsidP="003B4690" w:rsidR="003B4690" w:rsidRPr="00D05CA9"/>
    <w:p w:rsidRDefault="003B4690" w:rsidP="003B4690" w:rsidR="003B4690" w:rsidRPr="00D05CA9"/>
    <w:p w:rsidRDefault="003B4690" w:rsidP="003B4690" w:rsidR="003B4690" w:rsidRPr="00D05CA9"/>
    <w:p w:rsidRDefault="003B4690" w:rsidP="003B4690" w:rsidR="003B4690" w:rsidRPr="00D05CA9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B4690" w:rsidP="003B4690" w:rsidR="003B4690"/>
    <w:p w:rsidRDefault="003430BD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038" w:rsidP="003B4690" w:rsidR="00A74038">
      <w:r>
        <w:separator/>
      </w:r>
    </w:p>
  </w:endnote>
  <w:endnote w:id="0" w:type="continuationSeparator">
    <w:p w:rsidRDefault="00A74038" w:rsidP="003B4690" w:rsidR="00A74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038" w:rsidP="003B4690" w:rsidR="00A74038">
      <w:r>
        <w:separator/>
      </w:r>
    </w:p>
  </w:footnote>
  <w:footnote w:id="0" w:type="continuationSeparator">
    <w:p w:rsidRDefault="00A74038" w:rsidP="003B4690" w:rsidR="00A740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4038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3430BD">
      <w:rPr>
        <w:noProof/>
      </w:rPr>
      <w:t>2</w:t>
    </w:r>
    <w:r>
      <w:fldChar w:fldCharType="end"/>
    </w:r>
    <w:r>
      <w:tab/>
    </w:r>
    <w:r w:rsidRPr="00F65D9B">
      <w:t>11 St-</w:t>
    </w:r>
    <w:r>
      <w:t>40</w:t>
    </w:r>
    <w:r w:rsidR="003B4690">
      <w:t>2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4038" w:rsidP="0021081C" w:rsidR="00A81E97">
    <w:pPr>
      <w:pStyle w:val="Zaglavlje"/>
      <w:jc w:val="right"/>
    </w:pPr>
    <w:r>
      <w:t>11 St-40</w:t>
    </w:r>
    <w:r w:rsidR="003B4690">
      <w:t>2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B61"/>
    <w:rsid w:val="003430BD"/>
    <w:rsid w:val="003B4690"/>
    <w:rsid w:val="009A6044"/>
    <w:rsid w:val="00A74038"/>
    <w:rsid w:val="00BF033F"/>
    <w:rsid w:val="00D6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469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46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469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46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46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B46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469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43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0B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0B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0B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0B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469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46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469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46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46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B46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469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43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0B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0B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0B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0B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St-402/2015</izvorni_sadrzaj>
    <derivirana_varijabla naziv="DomainObject.Predmet.OznakaBroj_1">St-402/2015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EFFEBI d.o.o. ROVINJ</izvorni_sadrzaj>
    <derivirana_varijabla naziv="DomainObject.Predmet.ProtustrankaFormated_1">  EFFEBI d.o.o. ROVINJ</derivirana_varijabla>
  </DomainObject.Predmet.ProtustrankaFormated>
  <DomainObject.Predmet.ProtustrankaFormatedOIB>
    <izvorni_sadrzaj>  EFFEBI d.o.o. ROVINJ, OIB 37352584564</izvorni_sadrzaj>
    <derivirana_varijabla naziv="DomainObject.Predmet.ProtustrankaFormatedOIB_1">  EFFEBI d.o.o. ROVINJ, OIB 37352584564</derivirana_varijabla>
  </DomainObject.Predmet.ProtustrankaFormatedOIB>
  <DomainObject.Predmet.ProtustrankaFormatedWithAdress>
    <izvorni_sadrzaj> EFFEBI d.o.o. ROVINJ, Vladimira Gortana 24, 52210 Rovinj</izvorni_sadrzaj>
    <derivirana_varijabla naziv="DomainObject.Predmet.ProtustrankaFormatedWithAdress_1"> EFFEBI d.o.o. ROVINJ, Vladimira Gortana 24, 52210 Rovinj</derivirana_varijabla>
  </DomainObject.Predmet.ProtustrankaFormatedWithAdress>
  <DomainObject.Predmet.ProtustrankaFormatedWithAdressOIB>
    <izvorni_sadrzaj> EFFEBI d.o.o. ROVINJ, OIB 37352584564, Vladimira Gortana 24, 52210 Rovinj</izvorni_sadrzaj>
    <derivirana_varijabla naziv="DomainObject.Predmet.ProtustrankaFormatedWithAdressOIB_1"> EFFEBI d.o.o. ROVINJ, OIB 37352584564, Vladimira Gortana 24, 52210 Rovinj</derivirana_varijabla>
  </DomainObject.Predmet.ProtustrankaFormatedWithAdressOIB>
  <DomainObject.Predmet.ProtustrankaWithAdress>
    <izvorni_sadrzaj>EFFEBI d.o.o. ROVINJ Vladimira Gortana 24, 52210 Rovinj</izvorni_sadrzaj>
    <derivirana_varijabla naziv="DomainObject.Predmet.ProtustrankaWithAdress_1">EFFEBI d.o.o. ROVINJ Vladimira Gortana 24, 52210 Rovinj</derivirana_varijabla>
  </DomainObject.Predmet.ProtustrankaWithAdress>
  <DomainObject.Predmet.ProtustrankaWithAdressOIB>
    <izvorni_sadrzaj>EFFEBI d.o.o. ROVINJ, OIB 37352584564, Vladimira Gortana 24, 52210 Rovinj</izvorni_sadrzaj>
    <derivirana_varijabla naziv="DomainObject.Predmet.ProtustrankaWithAdressOIB_1">EFFEBI d.o.o. ROVINJ, OIB 37352584564, Vladimira Gortana 24, 52210 Rovinj</derivirana_varijabla>
  </DomainObject.Predmet.ProtustrankaWithAdressOIB>
  <DomainObject.Predmet.ProtustrankaNazivFormated>
    <izvorni_sadrzaj>EFFEBI d.o.o. ROVINJ</izvorni_sadrzaj>
    <derivirana_varijabla naziv="DomainObject.Predmet.ProtustrankaNazivFormated_1">EFFEBI d.o.o. ROVINJ</derivirana_varijabla>
  </DomainObject.Predmet.ProtustrankaNazivFormated>
  <DomainObject.Predmet.ProtustrankaNazivFormatedOIB>
    <izvorni_sadrzaj>EFFEBI d.o.o. ROVINJ, OIB 37352584564</izvorni_sadrzaj>
    <derivirana_varijabla naziv="DomainObject.Predmet.ProtustrankaNazivFormatedOIB_1">EFFEBI d.o.o. ROVINJ, OIB 37352584564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642477.60</izvorni_sadrzaj>
    <derivirana_varijabla naziv="DomainObject.Predmet.TrenutnaVrijednost_1">642477.60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EFFEBI d.o.o. ROVINJ</item>
    </izvorni_sadrzaj>
    <derivirana_varijabla naziv="DomainObject.Predmet.ProtuStrankaListFormated_1">
      <item>EFFEBI d.o.o. ROVINJ</item>
    </derivirana_varijabla>
  </DomainObject.Predmet.ProtuStrankaListFormated>
  <DomainObject.Predmet.ProtuStrankaListFormatedOIB>
    <izvorni_sadrzaj>
      <item>EFFEBI d.o.o. ROVINJ, OIB 37352584564</item>
    </izvorni_sadrzaj>
    <derivirana_varijabla naziv="DomainObject.Predmet.ProtuStrankaListFormatedOIB_1">
      <item>EFFEBI d.o.o. ROVINJ, OIB 37352584564</item>
    </derivirana_varijabla>
  </DomainObject.Predmet.ProtuStrankaListFormatedOIB>
  <DomainObject.Predmet.ProtuStrankaListFormatedWithAdress>
    <izvorni_sadrzaj>
      <item>EFFEBI d.o.o. ROVINJ, Vladimira Gortana 24, 52210 Rovinj</item>
    </izvorni_sadrzaj>
    <derivirana_varijabla naziv="DomainObject.Predmet.ProtuStrankaListFormatedWithAdress_1">
      <item>EFFEBI d.o.o. ROVINJ, Vladimira Gortana 24, 52210 Rovinj</item>
    </derivirana_varijabla>
  </DomainObject.Predmet.ProtuStrankaListFormatedWithAdress>
  <DomainObject.Predmet.ProtuStrankaListFormatedWithAdressOIB>
    <izvorni_sadrzaj>
      <item>EFFEBI d.o.o. ROVINJ, OIB 37352584564, Vladimira Gortana 24, 52210 Rovinj</item>
    </izvorni_sadrzaj>
    <derivirana_varijabla naziv="DomainObject.Predmet.ProtuStrankaListFormatedWithAdressOIB_1">
      <item>EFFEBI d.o.o. ROVINJ, OIB 37352584564, Vladimira Gortana 24, 52210 Rovinj</item>
    </derivirana_varijabla>
  </DomainObject.Predmet.ProtuStrankaListFormatedWithAdressOIB>
  <DomainObject.Predmet.ProtuStrankaListNazivFormated>
    <izvorni_sadrzaj>
      <item>EFFEBI d.o.o. ROVINJ</item>
    </izvorni_sadrzaj>
    <derivirana_varijabla naziv="DomainObject.Predmet.ProtuStrankaListNazivFormated_1">
      <item>EFFEBI d.o.o. ROVINJ</item>
    </derivirana_varijabla>
  </DomainObject.Predmet.ProtuStrankaListNazivFormated>
  <DomainObject.Predmet.ProtuStrankaListNazivFormatedOIB>
    <izvorni_sadrzaj>
      <item>EFFEBI d.o.o. ROVINJ, OIB 37352584564</item>
    </izvorni_sadrzaj>
    <derivirana_varijabla naziv="DomainObject.Predmet.ProtuStrankaListNazivFormatedOIB_1">
      <item>EFFEBI d.o.o. ROVINJ, OIB 37352584564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EFFEBI d.o.o. ROVINJ</izvorni_sadrzaj>
    <derivirana_varijabla naziv="DomainObject.Predmet.ProtustrankaIDrugi_1">EFFEBI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EFFEBI d.o.o. ROVINJ, OIB 37352584564, Vladimira Gortana 24, 52210 Rovinj</izvorni_sadrzaj>
    <derivirana_varijabla naziv="DomainObject.Predmet.ProtustrankaIDrugiAdressOIB_1">EFFEBI d.o.o. ROVINJ, OIB 37352584564, Vladimira Gortana 24,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EFFEBI d.o.o. ROVINJ</item>
    </izvorni_sadrzaj>
    <derivirana_varijabla naziv="DomainObject.Predmet.SudioniciListNaziv_1">
      <item>FINANCIJSKA AGENCIJA, RC RIJEKA, PODRUŽNICA PULA, PULA</item>
      <item>EFFEBI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EFFEBI d.o.o. ROVINJ, OIB 37352584564, Vladimira Gortana 24,52210 Rovinj</item>
    </izvorni_sadrzaj>
    <derivirana_varijabla naziv="DomainObject.Predmet.SudioniciListAdressOIB_1">
      <item>FINANCIJSKA AGENCIJA, RC RIJEKA, PODRUŽNICA PULA, PULA, OIB 85821130368, Giardini 5,52100 Pula</item>
      <item>EFFEBI d.o.o. ROVINJ, OIB 37352584564, Vladimira Gortana 24,52210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37352584564</item>
    </izvorni_sadrzaj>
    <derivirana_varijabla naziv="DomainObject.Predmet.SudioniciListNazivOIB_1">
      <item>, OIB 85821130368</item>
      <item>, OIB 37352584564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2011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2015-11-30T08:57:00Z</dcterms:created>
  <dc:creator>Mihaela Kaligari</dc:creator>
  <dc:description/>
  <cp:keywords/>
  <cp:lastModifiedBy>Meri Simičić Beato</cp:lastModifiedBy>
  <cp:lastPrinted>2015-11-30T09:00:00Z</cp:lastPrinted>
  <dcterms:modified xmlns:xsi="http://www.w3.org/2001/XMLSchema-instance" xsi:type="dcterms:W3CDTF">2015-12-15T10:47:00Z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