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2e66" w14:paraId="5b52e6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CF0D46">
        <w:t>1954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</w:t>
      </w:r>
      <w:r w:rsidR="00CF0D46">
        <w:t>Regionalni centar Osijek Podružnica Osijek, L. Jagera 3, za pokretanje skraćenog stečajnog postupka nad dužnikom KATOR TARDE j.d.o.o. OIB: 29279178987, MBS: 030150876, Briješće, Vrtna 53</w:t>
      </w:r>
      <w:r w:rsidR="002F01CE">
        <w:t xml:space="preserve">, dana </w:t>
      </w:r>
      <w:r w:rsidR="00CF2875">
        <w:t>1. veljače</w:t>
      </w:r>
      <w:r w:rsidR="009B416C">
        <w:t xml:space="preserve">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CF0D46">
        <w:t>KATOR TARDE j.d.o.o. OIB: 29279178987, MBS: 030150876, Briješće, Vrtna 53,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CF0D46">
        <w:t>KATOR TARDE jd.o.o. OIB: 29279178987, MBS: 030150876, Briješće, Vrtna 53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CF2875">
        <w:t xml:space="preserve">Regionalni centar Osijek, Podružnica Osijek, </w:t>
      </w:r>
      <w:r w:rsidR="002F01CE">
        <w:t xml:space="preserve">podnijela </w:t>
      </w:r>
      <w:r>
        <w:t xml:space="preserve">je dana </w:t>
      </w:r>
      <w:r w:rsidR="00CF0D46">
        <w:t>20. lipnja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</w:t>
      </w:r>
      <w:r w:rsidR="00CF2875">
        <w:t>6</w:t>
      </w:r>
      <w:r w:rsidR="00D6035C">
        <w:t>-</w:t>
      </w:r>
      <w:r w:rsidR="00CF2875">
        <w:t>10</w:t>
      </w:r>
      <w:r w:rsidR="00CF0D46">
        <w:t>274</w:t>
      </w:r>
      <w:r w:rsidR="00CF2875">
        <w:t xml:space="preserve"> 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CF0D46">
        <w:t>KATOR TARDE j.d.o.o. OIB: 29279178987, MBS: 030150876, Briješće, Vrtna 53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CF0D46">
        <w:t>11</w:t>
      </w:r>
      <w:r w:rsidR="00CF2875">
        <w:t>. srpnja</w:t>
      </w:r>
      <w:r w:rsidR="00C91D98">
        <w:t xml:space="preserve"> 2016</w:t>
      </w:r>
      <w:r>
        <w:t>. objavio oglas na mrežnoj stranici e-Oglasna ploča sudova pod posl. brojem St-</w:t>
      </w:r>
      <w:r w:rsidR="00CF0D46">
        <w:t>1954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CF2875">
        <w:t>1. veljače</w:t>
      </w:r>
      <w:r w:rsidR="009B416C">
        <w:t xml:space="preserve">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CF287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2F0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CF0D46">
      <w:t>1954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2F01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86331"/>
    <w:rsid w:val="009B416C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CF0D46"/>
    <w:rsid w:val="00CF2875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2F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2F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F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F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2F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2F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F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F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1954</izvorni_sadrzaj>
    <derivirana_varijabla naziv="DomainObject.Predmet.Broj_1">1954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St-1954/2016</izvorni_sadrzaj>
    <derivirana_varijabla naziv="DomainObject.Predmet.OznakaBroj_1">St-1954/2016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KATOR TRADE jednostavno društvo s ograničenom odgovornošću za trgovinu i usluge</izvorni_sadrzaj>
    <derivirana_varijabla naziv="DomainObject.Predmet.ProtustrankaFormated_1">  KATOR TRADE jednostavno društvo s ograničenom odgovornošću za trgovinu i usluge</derivirana_varijabla>
  </DomainObject.Predmet.ProtustrankaFormated>
  <DomainObject.Predmet.ProtustrankaFormatedOIB>
    <izvorni_sadrzaj>  KATOR TRADE jednostavno društvo s ograničenom odgovornošću za trgovinu i usluge, OIB 29279178987</izvorni_sadrzaj>
    <derivirana_varijabla naziv="DomainObject.Predmet.ProtustrankaFormatedOIB_1">  KATOR TRADE jednostavno društvo s ograničenom odgovornošću za trgovinu i usluge, OIB 29279178987</derivirana_varijabla>
  </DomainObject.Predmet.ProtustrankaFormatedOIB>
  <DomainObject.Predmet.ProtustrankaFormatedWithAdress>
    <izvorni_sadrzaj> KATOR TRADE jednostavno društvo s ograničenom odgovornošću za trgovinu i usluge, Vrtna 53, 31000 Briješće</izvorni_sadrzaj>
    <derivirana_varijabla naziv="DomainObject.Predmet.ProtustrankaFormatedWithAdress_1"> KATOR TRADE jednostavno društvo s ograničenom odgovornošću za trgovinu i usluge, Vrtna 53, 31000 Briješće</derivirana_varijabla>
  </DomainObject.Predmet.ProtustrankaFormatedWithAdress>
  <DomainObject.Predmet.ProtustrankaFormatedWithAdressOIB>
    <izvorni_sadrzaj> KATOR TRADE jednostavno društvo s ograničenom odgovornošću za trgovinu i usluge, OIB 29279178987, Vrtna 53, 31000 Briješće</izvorni_sadrzaj>
    <derivirana_varijabla naziv="DomainObject.Predmet.ProtustrankaFormatedWithAdressOIB_1"> KATOR TRADE jednostavno društvo s ograničenom odgovornošću za trgovinu i usluge, OIB 29279178987, Vrtna 53, 31000 Briješće</derivirana_varijabla>
  </DomainObject.Predmet.ProtustrankaFormatedWithAdressOIB>
  <DomainObject.Predmet.ProtustrankaWithAdress>
    <izvorni_sadrzaj>KATOR TRADE jednostavno društvo s ograničenom odgovornošću za trgovinu i usluge Vrtna 53, 31000 Briješće</izvorni_sadrzaj>
    <derivirana_varijabla naziv="DomainObject.Predmet.ProtustrankaWithAdress_1">KATOR TRADE jednostavno društvo s ograničenom odgovornošću za trgovinu i usluge Vrtna 53, 31000 Briješće</derivirana_varijabla>
  </DomainObject.Predmet.ProtustrankaWithAdress>
  <DomainObject.Predmet.ProtustrankaWithAdressOIB>
    <izvorni_sadrzaj>KATOR TRADE jednostavno društvo s ograničenom odgovornošću za trgovinu i usluge, OIB 29279178987, Vrtna 53, 31000 Briješće</izvorni_sadrzaj>
    <derivirana_varijabla naziv="DomainObject.Predmet.ProtustrankaWithAdressOIB_1">KATOR TRADE jednostavno društvo s ograničenom odgovornošću za trgovinu i usluge, OIB 29279178987, Vrtna 53, 31000 Briješće</derivirana_varijabla>
  </DomainObject.Predmet.ProtustrankaWithAdressOIB>
  <DomainObject.Predmet.ProtustrankaNazivFormated>
    <izvorni_sadrzaj>KATOR TRADE jednostavno društvo s ograničenom odgovornošću za trgovinu i usluge</izvorni_sadrzaj>
    <derivirana_varijabla naziv="DomainObject.Predmet.ProtustrankaNazivFormated_1">KATOR TRADE jednostavno društvo s ograničenom odgovornošću za trgovinu i usluge</derivirana_varijabla>
  </DomainObject.Predmet.ProtustrankaNazivFormated>
  <DomainObject.Predmet.ProtustrankaNazivFormatedOIB>
    <izvorni_sadrzaj>KATOR TRADE jednostavno društvo s ograničenom odgovornošću za trgovinu i usluge, OIB 29279178987</izvorni_sadrzaj>
    <derivirana_varijabla naziv="DomainObject.Predmet.ProtustrankaNazivFormatedOIB_1">KATOR TRADE jednostavno društvo s ograničenom odgovornošću za trgovinu i usluge, OIB 29279178987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KATOR TRADE jednostavno društvo s ograničenom odgovornošću za trgovinu i usluge</item>
    </izvorni_sadrzaj>
    <derivirana_varijabla naziv="DomainObject.Predmet.ProtuStrankaListFormated_1">
      <item>KATOR TRADE jednostavno društvo s ograničenom odgovornošću za trgovinu i usluge</item>
    </derivirana_varijabla>
  </DomainObject.Predmet.ProtuStrankaListFormated>
  <DomainObject.Predmet.ProtuStrankaListFormatedOIB>
    <izvorni_sadrzaj>
      <item>KATOR TRADE jednostavno društvo s ograničenom odgovornošću za trgovinu i usluge, OIB 29279178987</item>
    </izvorni_sadrzaj>
    <derivirana_varijabla naziv="DomainObject.Predmet.ProtuStrankaListFormatedOIB_1">
      <item>KATOR TRADE jednostavno društvo s ograničenom odgovornošću za trgovinu i usluge, OIB 29279178987</item>
    </derivirana_varijabla>
  </DomainObject.Predmet.ProtuStrankaListFormatedOIB>
  <DomainObject.Predmet.ProtuStrankaListFormatedWithAdress>
    <izvorni_sadrzaj>
      <item>KATOR TRADE jednostavno društvo s ograničenom odgovornošću za trgovinu i usluge, Vrtna 53, 31000 Briješće</item>
    </izvorni_sadrzaj>
    <derivirana_varijabla naziv="DomainObject.Predmet.ProtuStrankaListFormatedWithAdress_1">
      <item>KATOR TRADE jednostavno društvo s ograničenom odgovornošću za trgovinu i usluge, Vrtna 53, 31000 Briješće</item>
    </derivirana_varijabla>
  </DomainObject.Predmet.ProtuStrankaListFormatedWithAdress>
  <DomainObject.Predmet.ProtuStrankaListFormatedWithAdressOIB>
    <izvorni_sadrzaj>
      <item>KATOR TRADE jednostavno društvo s ograničenom odgovornošću za trgovinu i usluge, OIB 29279178987, Vrtna 53, 31000 Briješće</item>
    </izvorni_sadrzaj>
    <derivirana_varijabla naziv="DomainObject.Predmet.ProtuStrankaListFormatedWithAdressOIB_1">
      <item>KATOR TRADE jednostavno društvo s ograničenom odgovornošću za trgovinu i usluge, OIB 29279178987, Vrtna 53, 31000 Briješće</item>
    </derivirana_varijabla>
  </DomainObject.Predmet.ProtuStrankaListFormatedWithAdressOIB>
  <DomainObject.Predmet.ProtuStrankaListNazivFormated>
    <izvorni_sadrzaj>
      <item>KATOR TRADE jednostavno društvo s ograničenom odgovornošću za trgovinu i usluge</item>
    </izvorni_sadrzaj>
    <derivirana_varijabla naziv="DomainObject.Predmet.ProtuStrankaListNazivFormated_1">
      <item>KATOR TRADE jednostavno društvo s ograničenom odgovornošću za trgovinu i usluge</item>
    </derivirana_varijabla>
  </DomainObject.Predmet.ProtuStrankaListNazivFormated>
  <DomainObject.Predmet.ProtuStrankaListNazivFormatedOIB>
    <izvorni_sadrzaj>
      <item>KATOR TRADE jednostavno društvo s ograničenom odgovornošću za trgovinu i usluge, OIB 29279178987</item>
    </izvorni_sadrzaj>
    <derivirana_varijabla naziv="DomainObject.Predmet.ProtuStrankaListNazivFormatedOIB_1">
      <item>KATOR TRADE jednostavno društvo s ograničenom odgovornošću za trgovinu i usluge, OIB 29279178987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KATOR TRADE jednostavno društvo s ograničenom odgovornošću za trgovinu i usluge</izvorni_sadrzaj>
    <derivirana_varijabla naziv="DomainObject.Predmet.ProtustrankaIDrugi_1">KATOR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KATOR TRADE jednostavno društvo s ograničenom odgovornošću za trgovinu i usluge, OIB 29279178987, Vrtna 53, 31000 Briješće</izvorni_sadrzaj>
    <derivirana_varijabla naziv="DomainObject.Predmet.ProtustrankaIDrugiAdressOIB_1">KATOR TRADE jednostavno društvo s ograničenom odgovornošću za trgovinu i usluge, OIB 29279178987, Vrtna 53,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KATOR TRADE jednostavno društvo s ograničenom odgovornošću za trgovinu i usluge</item>
    </izvorni_sadrzaj>
    <derivirana_varijabla naziv="DomainObject.Predmet.SudioniciListNaziv_1">
      <item>FINA RC OSIJEK</item>
      <item>KATOR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KATOR TRADE jednostavno društvo s ograničenom odgovornošću za trgovinu i usluge, OIB 29279178987, Vrtna 53,31000 Briješće</item>
    </izvorni_sadrzaj>
    <derivirana_varijabla naziv="DomainObject.Predmet.SudioniciListAdressOIB_1">
      <item>FINA RC OSIJEK, OIB 85821130368</item>
      <item>KATOR TRADE jednostavno društvo s ograničenom odgovornošću za trgovinu i usluge, OIB 29279178987, Vrtna 53,31000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29279178987</item>
    </izvorni_sadrzaj>
    <derivirana_varijabla naziv="DomainObject.Predmet.SudioniciListNazivOIB_1">
      <item>, OIB 85821130368</item>
      <item>, OIB 29279178987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D90BB-AFBE-407C-8874-E8719FADE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2195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2017-02-01T11:17:00Z</dcterms:created>
  <dc:creator>korisnik</dc:creator>
  <cp:lastModifiedBy>Snježana Andrijanić</cp:lastModifiedBy>
  <cp:lastPrinted>2017-02-01T11:17:00Z</cp:lastPrinted>
  <dcterms:modified xmlns:xsi="http://www.w3.org/2001/XMLSchema-instance" xsi:type="dcterms:W3CDTF">2017-02-01T11:17:00Z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