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460b" w14:paraId="2d9460b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4213F2">
        <w:t>1800</w:t>
      </w:r>
      <w:r w:rsidR="00D259A4">
        <w:t>/16-</w:t>
      </w:r>
      <w:r w:rsidR="00CD4DAE">
        <w:t>4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4213F2" w:rsidRPr="004213F2">
        <w:t>MATIN-PRODUKT j.d.o.o., Kuševac, Ante Starčevića 88, MBS: 030129314, OIB: 71127108853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841C42">
        <w:t>17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4213F2" w:rsidRPr="004213F2">
        <w:t>MATIN-PRODUKT j.d.o.o., Kuševac, Ante Starčevića 88, MBS: 030129314, OIB: 71127108853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4213F2">
        <w:t>Duško Zec</w:t>
      </w:r>
      <w:r w:rsidR="00FF2438">
        <w:t xml:space="preserve"> iz </w:t>
      </w:r>
      <w:r w:rsidR="004213F2">
        <w:t>Osijeka, Kardinala A. Stepinca 4,</w:t>
      </w:r>
      <w:r w:rsidR="00841C42">
        <w:t xml:space="preserve"> OIB:</w:t>
      </w:r>
      <w:r w:rsidR="004213F2">
        <w:t xml:space="preserve"> 74714129984</w:t>
      </w:r>
      <w:r w:rsidR="0009206B">
        <w:t>.</w:t>
      </w:r>
    </w:p>
    <w:p w:rsidRDefault="00133EE5" w:rsidP="003742E1" w:rsidR="004B741D">
      <w:pPr>
        <w:pStyle w:val="BodyText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4213F2">
        <w:t>7</w:t>
      </w:r>
      <w:r w:rsidR="00FF2438">
        <w:t xml:space="preserve">. </w:t>
      </w:r>
      <w:r w:rsidR="004213F2">
        <w:t>lipnja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4213F2" w:rsidRPr="004213F2">
        <w:t>MATIN-PRODUKT j.d.o.o., Kuševac, Ante Starčevića 88, MBS: 030129314, OIB: 71127108853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4213F2">
        <w:t>1</w:t>
      </w:r>
      <w:r w:rsidR="00841C42">
        <w:t xml:space="preserve">. </w:t>
      </w:r>
      <w:r w:rsidR="004213F2">
        <w:t>rujna</w:t>
      </w:r>
      <w:r w:rsidR="00841C42">
        <w:t xml:space="preserve"> </w:t>
      </w:r>
      <w:r w:rsidR="002C527F">
        <w:t>201</w:t>
      </w:r>
      <w:r w:rsidR="004213F2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4213F2" w:rsidP="00004F11" w:rsidR="004213F2">
      <w:pPr>
        <w:pStyle w:val="BodyText"/>
        <w:ind w:firstLine="708"/>
      </w:pPr>
    </w:p>
    <w:p w:rsidRDefault="004213F2" w:rsidP="004213F2" w:rsidR="004213F2">
      <w:pPr>
        <w:jc w:val="right"/>
      </w:pPr>
      <w:r>
        <w:lastRenderedPageBreak/>
        <w:t>6 St-1800/16-4</w:t>
      </w:r>
    </w:p>
    <w:p w:rsidRDefault="004213F2" w:rsidP="004213F2" w:rsidR="004213F2">
      <w:pPr>
        <w:pStyle w:val="BodyText"/>
      </w:pPr>
    </w:p>
    <w:p w:rsidRDefault="00316834" w:rsidP="00841C42" w:rsidR="00316834">
      <w:pPr>
        <w:pStyle w:val="BodyText"/>
      </w:pPr>
      <w:r>
        <w:t xml:space="preserve">od </w:t>
      </w:r>
      <w:r w:rsidR="00C03DCE">
        <w:t>1</w:t>
      </w:r>
      <w:r w:rsidR="004213F2">
        <w:t xml:space="preserve">62 </w:t>
      </w:r>
      <w:r>
        <w:t xml:space="preserve">dana u ukupnom iznosu od </w:t>
      </w:r>
      <w:r w:rsidR="004213F2">
        <w:t>174.688,30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4213F2">
        <w:t>3</w:t>
      </w:r>
      <w:r>
        <w:t xml:space="preserve"> </w:t>
      </w:r>
      <w:r w:rsidR="004213F2">
        <w:t>zapslenih</w:t>
      </w:r>
      <w:r>
        <w:t>.</w:t>
      </w:r>
    </w:p>
    <w:p w:rsidRDefault="004213F2" w:rsidP="00DD6DE4" w:rsidR="004213F2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4213F2">
        <w:t>Duško Zec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</w:t>
      </w:r>
      <w:r w:rsidR="00841C42">
        <w:t>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4213F2">
        <w:t>7</w:t>
      </w:r>
      <w:r w:rsidR="00C36747">
        <w:t>.</w:t>
      </w:r>
      <w:r w:rsidR="004213F2">
        <w:t>6</w:t>
      </w:r>
      <w:r w:rsidR="00C36747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</w:t>
      </w:r>
      <w:r w:rsidR="00C36747">
        <w:t>7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509E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D24E9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213F2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129B4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6F7E0B"/>
    <w:rsid w:val="00701EF3"/>
    <w:rsid w:val="0071509E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10020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36747"/>
    <w:rsid w:val="00C8323D"/>
    <w:rsid w:val="00C84B33"/>
    <w:rsid w:val="00C9197B"/>
    <w:rsid w:val="00CA5EA9"/>
    <w:rsid w:val="00CA610E"/>
    <w:rsid w:val="00CB7AB0"/>
    <w:rsid w:val="00CD4DAE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715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15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15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715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15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15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C9AE2-15A0-438F-9470-5DECFCBBD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2434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2017-02-17T09:04:00Z</dcterms:created>
  <dc:creator>hermanj</dc:creator>
  <cp:lastModifiedBy>Maja Videnović</cp:lastModifiedBy>
  <cp:lastPrinted>2016-05-05T06:46:00Z</cp:lastPrinted>
  <dcterms:modified xmlns:xsi="http://www.w3.org/2001/XMLSchema-instance" xsi:type="dcterms:W3CDTF">2017-02-17T09:05:00Z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