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d7d0" w14:paraId="2fed7d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D640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D640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D640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D640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D640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St-3603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>OMNI CENTAR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>Županova 14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6408" w:rsidRP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>080632287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6408" w:rsidRP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>21604341973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OMNI CENTAR  d.o.o., Zagreb, Županova 14, </w:t>
      </w:r>
      <w:r w:rsidR="003D6408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3D640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6408" w:rsidRP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>080632287</w:t>
      </w:r>
      <w:r w:rsidR="003D640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6408" w:rsidRP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>21604341973</w:t>
      </w:r>
      <w:r w:rsidR="003D640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D6408" w:rsidRP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OMNI </w:t>
      </w:r>
      <w:proofErr w:type="gramStart"/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>CENTAR  d.o.o</w:t>
      </w:r>
      <w:proofErr w:type="gramEnd"/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Zagreb, Županova 14, </w:t>
      </w:r>
      <w:r w:rsidR="003D6408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3D640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6408" w:rsidRP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>080632287</w:t>
      </w:r>
      <w:r w:rsidR="003D640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6408" w:rsidRP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>21604341973</w:t>
      </w:r>
      <w:r w:rsidR="003D6408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17646E"/>
    <w:rsid w:val="001A7E0E"/>
    <w:rsid w:val="002B5FFE"/>
    <w:rsid w:val="00316E99"/>
    <w:rsid w:val="0034499A"/>
    <w:rsid w:val="003A1F20"/>
    <w:rsid w:val="003D6408"/>
    <w:rsid w:val="003F73AF"/>
    <w:rsid w:val="00402A94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B36DC"/>
    <w:rsid w:val="007E7B9C"/>
    <w:rsid w:val="007F5666"/>
    <w:rsid w:val="00832164"/>
    <w:rsid w:val="00855097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457F2"/>
    <w:rsid w:val="00B67B87"/>
    <w:rsid w:val="00BA417B"/>
    <w:rsid w:val="00BE3395"/>
    <w:rsid w:val="00BE77BB"/>
    <w:rsid w:val="00C27CE4"/>
    <w:rsid w:val="00C305D9"/>
    <w:rsid w:val="00C9607A"/>
    <w:rsid w:val="00CA6C01"/>
    <w:rsid w:val="00CE07D7"/>
    <w:rsid w:val="00D34BA7"/>
    <w:rsid w:val="00D56637"/>
    <w:rsid w:val="00DA38AC"/>
    <w:rsid w:val="00E54D73"/>
    <w:rsid w:val="00E906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A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F73A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F73A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F73A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F73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F73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F73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3603</izvorni_sadrzaj>
    <derivirana_varijabla naziv="DomainObject.Predmet.Broj_1">3603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St-3603/2015</izvorni_sadrzaj>
    <derivirana_varijabla naziv="DomainObject.Predmet.OznakaBroj_1">St-3603/2015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 CENTAR d.o.o.</izvorni_sadrzaj>
    <derivirana_varijabla naziv="DomainObject.Predmet.ProtustrankaFormated_1">  OMNI CENTAR d.o.o.</derivirana_varijabla>
  </DomainObject.Predmet.ProtustrankaFormated>
  <DomainObject.Predmet.ProtustrankaFormatedOIB>
    <izvorni_sadrzaj>  OMNI CENTAR d.o.o., OIB 21604341973</izvorni_sadrzaj>
    <derivirana_varijabla naziv="DomainObject.Predmet.ProtustrankaFormatedOIB_1">  OMNI CENTAR d.o.o., OIB 21604341973</derivirana_varijabla>
  </DomainObject.Predmet.ProtustrankaFormatedOIB>
  <DomainObject.Predmet.ProtustrankaFormatedWithAdress>
    <izvorni_sadrzaj> OMNI CENTAR d.o.o., Županova 14, 10000 Zagreb</izvorni_sadrzaj>
    <derivirana_varijabla naziv="DomainObject.Predmet.ProtustrankaFormatedWithAdress_1"> OMNI CENTAR d.o.o., Županova 14, 10000 Zagreb</derivirana_varijabla>
  </DomainObject.Predmet.ProtustrankaFormatedWithAdress>
  <DomainObject.Predmet.ProtustrankaFormatedWithAdressOIB>
    <izvorni_sadrzaj> OMNI CENTAR d.o.o., OIB 21604341973, Županova 14, 10000 Zagreb</izvorni_sadrzaj>
    <derivirana_varijabla naziv="DomainObject.Predmet.ProtustrankaFormatedWithAdressOIB_1"> OMNI CENTAR d.o.o., OIB 21604341973, Županova 14, 10000 Zagreb</derivirana_varijabla>
  </DomainObject.Predmet.ProtustrankaFormatedWithAdressOIB>
  <DomainObject.Predmet.ProtustrankaWithAdress>
    <izvorni_sadrzaj>OMNI CENTAR d.o.o. Županova 14, 10000 Zagreb</izvorni_sadrzaj>
    <derivirana_varijabla naziv="DomainObject.Predmet.ProtustrankaWithAdress_1">OMNI CENTAR d.o.o. Županova 14, 10000 Zagreb</derivirana_varijabla>
  </DomainObject.Predmet.ProtustrankaWithAdress>
  <DomainObject.Predmet.ProtustrankaWithAdressOIB>
    <izvorni_sadrzaj>OMNI CENTAR d.o.o., OIB 21604341973, Županova 14, 10000 Zagreb</izvorni_sadrzaj>
    <derivirana_varijabla naziv="DomainObject.Predmet.ProtustrankaWithAdressOIB_1">OMNI CENTAR d.o.o., OIB 21604341973, Županova 14, 10000 Zagreb</derivirana_varijabla>
  </DomainObject.Predmet.ProtustrankaWithAdressOIB>
  <DomainObject.Predmet.ProtustrankaNazivFormated>
    <izvorni_sadrzaj>OMNI CENTAR d.o.o.</izvorni_sadrzaj>
    <derivirana_varijabla naziv="DomainObject.Predmet.ProtustrankaNazivFormated_1">OMNI CENTAR d.o.o.</derivirana_varijabla>
  </DomainObject.Predmet.ProtustrankaNazivFormated>
  <DomainObject.Predmet.ProtustrankaNazivFormatedOIB>
    <izvorni_sadrzaj>OMNI CENTAR d.o.o., OIB 21604341973</izvorni_sadrzaj>
    <derivirana_varijabla naziv="DomainObject.Predmet.ProtustrankaNazivFormatedOIB_1">OMNI CENTAR d.o.o., OIB 21604341973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 CENTAR d.o.o.</item>
    </izvorni_sadrzaj>
    <derivirana_varijabla naziv="DomainObject.Predmet.ProtuStrankaListFormated_1">
      <item>OMNI CENTAR d.o.o.</item>
    </derivirana_varijabla>
  </DomainObject.Predmet.ProtuStrankaListFormated>
  <DomainObject.Predmet.ProtuStrankaListFormatedOIB>
    <izvorni_sadrzaj>
      <item>OMNI CENTAR d.o.o., OIB 21604341973</item>
    </izvorni_sadrzaj>
    <derivirana_varijabla naziv="DomainObject.Predmet.ProtuStrankaListFormatedOIB_1">
      <item>OMNI CENTAR d.o.o., OIB 21604341973</item>
    </derivirana_varijabla>
  </DomainObject.Predmet.ProtuStrankaListFormatedOIB>
  <DomainObject.Predmet.ProtuStrankaListFormatedWithAdress>
    <izvorni_sadrzaj>
      <item>OMNI CENTAR d.o.o., Županova 14, 10000 Zagreb</item>
    </izvorni_sadrzaj>
    <derivirana_varijabla naziv="DomainObject.Predmet.ProtuStrankaListFormatedWithAdress_1">
      <item>OMNI CENTAR d.o.o., Županova 14, 10000 Zagreb</item>
    </derivirana_varijabla>
  </DomainObject.Predmet.ProtuStrankaListFormatedWithAdress>
  <DomainObject.Predmet.ProtuStrankaListFormatedWithAdressOIB>
    <izvorni_sadrzaj>
      <item>OMNI CENTAR d.o.o., OIB 21604341973, Županova 14, 10000 Zagreb</item>
    </izvorni_sadrzaj>
    <derivirana_varijabla naziv="DomainObject.Predmet.ProtuStrankaListFormatedWithAdressOIB_1">
      <item>OMNI CENTAR d.o.o., OIB 21604341973, Županova 14, 10000 Zagreb</item>
    </derivirana_varijabla>
  </DomainObject.Predmet.ProtuStrankaListFormatedWithAdressOIB>
  <DomainObject.Predmet.ProtuStrankaListNazivFormated>
    <izvorni_sadrzaj>
      <item>OMNI CENTAR d.o.o.</item>
    </izvorni_sadrzaj>
    <derivirana_varijabla naziv="DomainObject.Predmet.ProtuStrankaListNazivFormated_1">
      <item>OMNI CENTAR d.o.o.</item>
    </derivirana_varijabla>
  </DomainObject.Predmet.ProtuStrankaListNazivFormated>
  <DomainObject.Predmet.ProtuStrankaListNazivFormatedOIB>
    <izvorni_sadrzaj>
      <item>OMNI CENTAR d.o.o., OIB 21604341973</item>
    </izvorni_sadrzaj>
    <derivirana_varijabla naziv="DomainObject.Predmet.ProtuStrankaListNazivFormatedOIB_1">
      <item>OMNI CENTAR d.o.o., OIB 21604341973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 CENTAR d.o.o.</izvorni_sadrzaj>
    <derivirana_varijabla naziv="DomainObject.Predmet.ProtustrankaIDrugi_1">OMNI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OMNI CENTAR d.o.o., OIB 21604341973, Županova 14, 10000 Zagreb</izvorni_sadrzaj>
    <derivirana_varijabla naziv="DomainObject.Predmet.ProtustrankaIDrugiAdressOIB_1">OMNI CENTAR d.o.o., OIB 21604341973, Županova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 CENTAR d.o.o.</item>
    </izvorni_sadrzaj>
    <derivirana_varijabla naziv="DomainObject.Predmet.SudioniciListNaziv_1">
      <item>FINA Regionalni centar Zagreb</item>
      <item>OMNI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OMNI CENTAR d.o.o., OIB 21604341973, Županova 14,10000 Zagreb</item>
    </izvorni_sadrzaj>
    <derivirana_varijabla naziv="DomainObject.Predmet.SudioniciListAdressOIB_1">
      <item>FINA Regionalni centar Zagreb, OIB 85821130368, Trg svibanjskih žrtava 1995. 1,10000 Zagreb</item>
      <item>OMNI CENTAR d.o.o., OIB 21604341973, Županova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21604341973</item>
    </izvorni_sadrzaj>
    <derivirana_varijabla naziv="DomainObject.Predmet.SudioniciListNazivOIB_1">
      <item>, OIB 85821130368</item>
      <item>, OIB 21604341973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1809</properties:Characters>
  <properties:Lines>45</properties:Lines>
  <properties:Paragraphs>19</properties:Paragraphs>
  <properties:TotalTime>243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2015-11-26T12:41:00Z</cp:lastPrinted>
  <dcterms:modified xmlns:xsi="http://www.w3.org/2001/XMLSchema-instance" xsi:type="dcterms:W3CDTF">2015-12-07T13:54:00Z</dcterms:modified>
  <cp:revision>49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