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8677" w14:paraId="3e6867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0665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St-1910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70665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6656" w:rsidRPr="00706656">
        <w:rPr>
          <w:rFonts w:cs="Times New Roman" w:eastAsia="Times New Roman" w:hAnsi="Times New Roman" w:ascii="Times New Roman"/>
          <w:sz w:val="24"/>
          <w:szCs w:val="24"/>
          <w:lang w:eastAsia="hr-HR"/>
        </w:rPr>
        <w:t>Dom za starije i nemoćne osobe ZVONIMIROV DOM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665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6656" w:rsidRPr="00706656">
        <w:rPr>
          <w:rFonts w:cs="Times New Roman" w:eastAsia="Times New Roman" w:hAnsi="Times New Roman" w:ascii="Times New Roman"/>
          <w:sz w:val="24"/>
          <w:szCs w:val="24"/>
          <w:lang w:eastAsia="hr-HR"/>
        </w:rPr>
        <w:t>Novačka 182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706656">
        <w:rPr>
          <w:rFonts w:cs="Times New Roman" w:eastAsia="Times New Roman" w:hAnsi="Times New Roman" w:ascii="Times New Roman"/>
          <w:sz w:val="24"/>
          <w:szCs w:val="24"/>
          <w:lang w:eastAsia="hr-HR"/>
        </w:rPr>
        <w:t>080522057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06656">
        <w:rPr>
          <w:rFonts w:cs="Times New Roman" w:eastAsia="Times New Roman" w:hAnsi="Times New Roman" w:ascii="Times New Roman"/>
          <w:sz w:val="24"/>
          <w:szCs w:val="24"/>
          <w:lang w:eastAsia="hr-HR"/>
        </w:rPr>
        <w:t>75826360982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06656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08C5" w:rsidRPr="001108C5">
        <w:rPr>
          <w:rFonts w:cs="Times New Roman" w:eastAsia="Times New Roman" w:hAnsi="Times New Roman" w:ascii="Times New Roman"/>
          <w:sz w:val="24"/>
          <w:szCs w:val="24"/>
          <w:lang w:eastAsia="hr-HR"/>
        </w:rPr>
        <w:t>Dom za starije i nemoćne osobe ZVONIMIROV DOM, Zagreb, Novačka 182, MBS: 080522057, OIB: 75826360982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1108C5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108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rujna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F33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Željko Vugrić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F33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F3318">
        <w:rPr>
          <w:rFonts w:cs="Times New Roman" w:eastAsia="Times New Roman" w:hAnsi="Times New Roman" w:ascii="Times New Roman"/>
          <w:sz w:val="24"/>
          <w:szCs w:val="24"/>
          <w:lang w:eastAsia="hr-HR"/>
        </w:rPr>
        <w:t>A. Cesarca 52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F331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14250195321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B380F" w:rsidRPr="00AB380F">
        <w:rPr>
          <w:rFonts w:cs="Times New Roman" w:hAnsi="Times New Roman" w:ascii="Times New Roman"/>
          <w:sz w:val="24"/>
          <w:szCs w:val="24"/>
        </w:rPr>
        <w:t>Dom za starije i nemoćne osobe ZVONIMIROV DOM, Zagreb, Novačka 182, MBS: 080522057, OIB: 75826360982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B38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5C528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67EA4">
        <w:rPr>
          <w:rFonts w:cs="Times New Roman" w:eastAsia="Times New Roman" w:hAnsi="Times New Roman" w:ascii="Times New Roman"/>
          <w:sz w:val="24"/>
          <w:szCs w:val="20"/>
          <w:lang w:eastAsia="hr-HR"/>
        </w:rPr>
        <w:t>2.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C31396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039" w:rsidP="00BA36F5" w:rsidR="00F72039">
      <w:pPr>
        <w:spacing w:lineRule="auto" w:line="240" w:after="0"/>
      </w:pPr>
      <w:r>
        <w:separator/>
      </w:r>
    </w:p>
  </w:endnote>
  <w:endnote w:id="0" w:type="continuationSeparator">
    <w:p w:rsidRDefault="00F72039" w:rsidP="00BA36F5" w:rsidR="00F720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039" w:rsidP="00BA36F5" w:rsidR="00F72039">
      <w:pPr>
        <w:spacing w:lineRule="auto" w:line="240" w:after="0"/>
      </w:pPr>
      <w:r>
        <w:separator/>
      </w:r>
    </w:p>
  </w:footnote>
  <w:footnote w:id="0" w:type="continuationSeparator">
    <w:p w:rsidRDefault="00F72039" w:rsidP="00BA36F5" w:rsidR="00F720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77F8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108C5">
      <w:rPr>
        <w:rFonts w:cs="Times New Roman" w:hAnsi="Times New Roman" w:ascii="Times New Roman"/>
        <w:sz w:val="24"/>
        <w:szCs w:val="24"/>
      </w:rPr>
      <w:tab/>
      <w:t>24. St-1910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08C5"/>
    <w:rsid w:val="00113AB5"/>
    <w:rsid w:val="0012132B"/>
    <w:rsid w:val="00131324"/>
    <w:rsid w:val="00140FCB"/>
    <w:rsid w:val="00150C62"/>
    <w:rsid w:val="001743BF"/>
    <w:rsid w:val="0017646E"/>
    <w:rsid w:val="0018748C"/>
    <w:rsid w:val="001B6BD3"/>
    <w:rsid w:val="001D5C09"/>
    <w:rsid w:val="00200E0F"/>
    <w:rsid w:val="002110EC"/>
    <w:rsid w:val="002229EB"/>
    <w:rsid w:val="00234C35"/>
    <w:rsid w:val="00252F3C"/>
    <w:rsid w:val="00254826"/>
    <w:rsid w:val="00260466"/>
    <w:rsid w:val="002608A1"/>
    <w:rsid w:val="0028717D"/>
    <w:rsid w:val="002A3C60"/>
    <w:rsid w:val="002B1DD8"/>
    <w:rsid w:val="002B5FFE"/>
    <w:rsid w:val="002C625A"/>
    <w:rsid w:val="002D5756"/>
    <w:rsid w:val="002E5AEC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771CF"/>
    <w:rsid w:val="00490029"/>
    <w:rsid w:val="004A1A51"/>
    <w:rsid w:val="004B7D7E"/>
    <w:rsid w:val="004C6F58"/>
    <w:rsid w:val="004C7EAE"/>
    <w:rsid w:val="004E3EA8"/>
    <w:rsid w:val="004F033D"/>
    <w:rsid w:val="0050115D"/>
    <w:rsid w:val="005059EB"/>
    <w:rsid w:val="00517357"/>
    <w:rsid w:val="005279B2"/>
    <w:rsid w:val="005379E7"/>
    <w:rsid w:val="00552C1A"/>
    <w:rsid w:val="00567EA4"/>
    <w:rsid w:val="005745E3"/>
    <w:rsid w:val="00577F83"/>
    <w:rsid w:val="00581E3F"/>
    <w:rsid w:val="00583311"/>
    <w:rsid w:val="00591C0C"/>
    <w:rsid w:val="0059603A"/>
    <w:rsid w:val="005B08A4"/>
    <w:rsid w:val="005C528C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D71FF"/>
    <w:rsid w:val="0070453A"/>
    <w:rsid w:val="00706656"/>
    <w:rsid w:val="00717D7B"/>
    <w:rsid w:val="00726085"/>
    <w:rsid w:val="00727EA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43B5F"/>
    <w:rsid w:val="00951F2F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57F49"/>
    <w:rsid w:val="00A60064"/>
    <w:rsid w:val="00A640CD"/>
    <w:rsid w:val="00A7445F"/>
    <w:rsid w:val="00A8656E"/>
    <w:rsid w:val="00A93F10"/>
    <w:rsid w:val="00AB380F"/>
    <w:rsid w:val="00AB6CC3"/>
    <w:rsid w:val="00AE482B"/>
    <w:rsid w:val="00AE5B6E"/>
    <w:rsid w:val="00B15E6C"/>
    <w:rsid w:val="00B228D8"/>
    <w:rsid w:val="00B61965"/>
    <w:rsid w:val="00B621A2"/>
    <w:rsid w:val="00B665AE"/>
    <w:rsid w:val="00BA36F5"/>
    <w:rsid w:val="00BE3395"/>
    <w:rsid w:val="00BF0F60"/>
    <w:rsid w:val="00C31396"/>
    <w:rsid w:val="00C537FD"/>
    <w:rsid w:val="00C56DDF"/>
    <w:rsid w:val="00C64D92"/>
    <w:rsid w:val="00C7209C"/>
    <w:rsid w:val="00C9607A"/>
    <w:rsid w:val="00CA066F"/>
    <w:rsid w:val="00CA1F41"/>
    <w:rsid w:val="00CA6C01"/>
    <w:rsid w:val="00CC5EE5"/>
    <w:rsid w:val="00CF3318"/>
    <w:rsid w:val="00CF3A5B"/>
    <w:rsid w:val="00D16D7D"/>
    <w:rsid w:val="00D33E76"/>
    <w:rsid w:val="00D40C44"/>
    <w:rsid w:val="00D4538A"/>
    <w:rsid w:val="00D55FCA"/>
    <w:rsid w:val="00D8240A"/>
    <w:rsid w:val="00DA028F"/>
    <w:rsid w:val="00DA38AC"/>
    <w:rsid w:val="00DB16AA"/>
    <w:rsid w:val="00DC0214"/>
    <w:rsid w:val="00DC1676"/>
    <w:rsid w:val="00DC7F37"/>
    <w:rsid w:val="00DE5400"/>
    <w:rsid w:val="00DE6A9D"/>
    <w:rsid w:val="00DE71BE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B45B1"/>
    <w:rsid w:val="00EC61CA"/>
    <w:rsid w:val="00ED300E"/>
    <w:rsid w:val="00ED380A"/>
    <w:rsid w:val="00ED3E26"/>
    <w:rsid w:val="00ED7933"/>
    <w:rsid w:val="00F23A04"/>
    <w:rsid w:val="00F41EDC"/>
    <w:rsid w:val="00F47FCE"/>
    <w:rsid w:val="00F63036"/>
    <w:rsid w:val="00F6625D"/>
    <w:rsid w:val="00F72039"/>
    <w:rsid w:val="00F72338"/>
    <w:rsid w:val="00F737FB"/>
    <w:rsid w:val="00F83F15"/>
    <w:rsid w:val="00F854EC"/>
    <w:rsid w:val="00FA0327"/>
    <w:rsid w:val="00FA40DA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77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F8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77F8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77F8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77F8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77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77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77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77F8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St-1910/2015</izvorni_sadrzaj>
    <derivirana_varijabla naziv="DomainObject.Predmet.OznakaBroj_1">St-1910/2015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ZVONIMIROV DOM</izvorni_sadrzaj>
    <derivirana_varijabla naziv="DomainObject.Predmet.ProtustrankaFormated_1">  Dom za starije i nemoćne osobe ZVONIMIROV DOM</derivirana_varijabla>
  </DomainObject.Predmet.ProtustrankaFormated>
  <DomainObject.Predmet.ProtustrankaFormatedOIB>
    <izvorni_sadrzaj>  Dom za starije i nemoćne osobe ZVONIMIROV DOM, OIB 75826360982</izvorni_sadrzaj>
    <derivirana_varijabla naziv="DomainObject.Predmet.ProtustrankaFormatedOIB_1">  Dom za starije i nemoćne osobe ZVONIMIROV DOM, OIB 75826360982</derivirana_varijabla>
  </DomainObject.Predmet.ProtustrankaFormatedOIB>
  <DomainObject.Predmet.ProtustrankaFormatedWithAdress>
    <izvorni_sadrzaj> Dom za starije i nemoćne osobe ZVONIMIROV DOM, Novačka 182, 10000 Zagreb</izvorni_sadrzaj>
    <derivirana_varijabla naziv="DomainObject.Predmet.ProtustrankaFormatedWithAdress_1"> Dom za starije i nemoćne osobe ZVONIMIROV DOM, Novačka 182, 10000 Zagreb</derivirana_varijabla>
  </DomainObject.Predmet.ProtustrankaFormatedWithAdress>
  <DomainObject.Predmet.ProtustrankaFormatedWithAdressOIB>
    <izvorni_sadrzaj> Dom za starije i nemoćne osobe ZVONIMIROV DOM, OIB 75826360982, Novačka 182, 10000 Zagreb</izvorni_sadrzaj>
    <derivirana_varijabla naziv="DomainObject.Predmet.ProtustrankaFormatedWithAdressOIB_1"> Dom za starije i nemoćne osobe ZVONIMIROV DOM, OIB 75826360982, Novačka 182, 10000 Zagreb</derivirana_varijabla>
  </DomainObject.Predmet.ProtustrankaFormatedWithAdressOIB>
  <DomainObject.Predmet.ProtustrankaWithAdress>
    <izvorni_sadrzaj>Dom za starije i nemoćne osobe ZVONIMIROV DOM Novačka 182, 10000 Zagreb</izvorni_sadrzaj>
    <derivirana_varijabla naziv="DomainObject.Predmet.ProtustrankaWithAdress_1">Dom za starije i nemoćne osobe ZVONIMIROV DOM Novačka 182, 10000 Zagreb</derivirana_varijabla>
  </DomainObject.Predmet.ProtustrankaWithAdress>
  <DomainObject.Predmet.ProtustrankaWithAdressOIB>
    <izvorni_sadrzaj>Dom za starije i nemoćne osobe ZVONIMIROV DOM, OIB 75826360982, Novačka 182, 10000 Zagreb</izvorni_sadrzaj>
    <derivirana_varijabla naziv="DomainObject.Predmet.ProtustrankaWithAdressOIB_1">Dom za starije i nemoćne osobe ZVONIMIROV DOM, OIB 75826360982, Novačka 182, 10000 Zagreb</derivirana_varijabla>
  </DomainObject.Predmet.ProtustrankaWithAdressOIB>
  <DomainObject.Predmet.ProtustrankaNazivFormated>
    <izvorni_sadrzaj>Dom za starije i nemoćne osobe ZVONIMIROV DOM</izvorni_sadrzaj>
    <derivirana_varijabla naziv="DomainObject.Predmet.ProtustrankaNazivFormated_1">Dom za starije i nemoćne osobe ZVONIMIROV DOM</derivirana_varijabla>
  </DomainObject.Predmet.ProtustrankaNazivFormated>
  <DomainObject.Predmet.ProtustrankaNazivFormatedOIB>
    <izvorni_sadrzaj>Dom za starije i nemoćne osobe ZVONIMIROV DOM, OIB 75826360982</izvorni_sadrzaj>
    <derivirana_varijabla naziv="DomainObject.Predmet.ProtustrankaNazivFormatedOIB_1">Dom za starije i nemoćne osobe ZVONIMIROV DOM, OIB 75826360982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ZVONIMIROV DOM</item>
    </izvorni_sadrzaj>
    <derivirana_varijabla naziv="DomainObject.Predmet.ProtuStrankaListFormated_1">
      <item>Dom za starije i nemoćne osobe ZVONIMIROV DOM</item>
    </derivirana_varijabla>
  </DomainObject.Predmet.ProtuStrankaListFormated>
  <DomainObject.Predmet.ProtuStrankaListFormatedOIB>
    <izvorni_sadrzaj>
      <item>Dom za starije i nemoćne osobe ZVONIMIROV DOM, OIB 75826360982</item>
    </izvorni_sadrzaj>
    <derivirana_varijabla naziv="DomainObject.Predmet.ProtuStrankaListFormatedOIB_1">
      <item>Dom za starije i nemoćne osobe ZVONIMIROV DOM, OIB 75826360982</item>
    </derivirana_varijabla>
  </DomainObject.Predmet.ProtuStrankaListFormatedOIB>
  <DomainObject.Predmet.ProtuStrankaListFormatedWithAdress>
    <izvorni_sadrzaj>
      <item>Dom za starije i nemoćne osobe ZVONIMIROV DOM, Novačka 182, 10000 Zagreb</item>
    </izvorni_sadrzaj>
    <derivirana_varijabla naziv="DomainObject.Predmet.ProtuStrankaListFormatedWithAdress_1">
      <item>Dom za starije i nemoćne osobe ZVONIMIROV DOM, Novačka 182, 10000 Zagreb</item>
    </derivirana_varijabla>
  </DomainObject.Predmet.ProtuStrankaListFormatedWithAdress>
  <DomainObject.Predmet.ProtuStrankaListFormatedWithAdressOIB>
    <izvorni_sadrzaj>
      <item>Dom za starije i nemoćne osobe ZVONIMIROV DOM, OIB 75826360982, Novačka 182, 10000 Zagreb</item>
    </izvorni_sadrzaj>
    <derivirana_varijabla naziv="DomainObject.Predmet.ProtuStrankaListFormatedWithAdressOIB_1">
      <item>Dom za starije i nemoćne osobe ZVONIMIROV DOM, OIB 75826360982, Novačka 182, 10000 Zagreb</item>
    </derivirana_varijabla>
  </DomainObject.Predmet.ProtuStrankaListFormatedWithAdressOIB>
  <DomainObject.Predmet.ProtuStrankaListNazivFormated>
    <izvorni_sadrzaj>
      <item>Dom za starije i nemoćne osobe ZVONIMIROV DOM</item>
    </izvorni_sadrzaj>
    <derivirana_varijabla naziv="DomainObject.Predmet.ProtuStrankaListNazivFormated_1">
      <item>Dom za starije i nemoćne osobe ZVONIMIROV DOM</item>
    </derivirana_varijabla>
  </DomainObject.Predmet.ProtuStrankaListNazivFormated>
  <DomainObject.Predmet.ProtuStrankaListNazivFormatedOIB>
    <izvorni_sadrzaj>
      <item>Dom za starije i nemoćne osobe ZVONIMIROV DOM, OIB 75826360982</item>
    </izvorni_sadrzaj>
    <derivirana_varijabla naziv="DomainObject.Predmet.ProtuStrankaListNazivFormatedOIB_1">
      <item>Dom za starije i nemoćne osobe ZVONIMIROV DOM, OIB 75826360982</item>
    </derivirana_varijabla>
  </DomainObject.Predmet.ProtuStrankaListNazivFormatedOIB>
  <DomainObject.Predmet.OstaliListFormated>
    <izvorni_sadrzaj>
      <item>Zvonko Mučnjak</item>
    </izvorni_sadrzaj>
    <derivirana_varijabla naziv="DomainObject.Predmet.OstaliListFormated_1">
      <item>Zvonko Mučnjak</item>
    </derivirana_varijabla>
  </DomainObject.Predmet.OstaliListFormated>
  <DomainObject.Predmet.OstaliListFormatedOIB>
    <izvorni_sadrzaj>
      <item>Zvonko Mučnjak, OIB 32599785635</item>
    </izvorni_sadrzaj>
    <derivirana_varijabla naziv="DomainObject.Predmet.OstaliListFormatedOIB_1">
      <item>Zvonko Mučnjak, OIB 32599785635</item>
    </derivirana_varijabla>
  </DomainObject.Predmet.OstaliListFormatedOIB>
  <DomainObject.Predmet.OstaliListFormatedWithAdress>
    <izvorni_sadrzaj>
      <item>Zvonko Mučnjak, Štefanovec 138, 10000 Zagreb</item>
    </izvorni_sadrzaj>
    <derivirana_varijabla naziv="DomainObject.Predmet.OstaliListFormatedWithAdress_1">
      <item>Zvonko Mučnjak, Štefanovec 138, 10000 Zagreb</item>
    </derivirana_varijabla>
  </DomainObject.Predmet.OstaliListFormatedWithAdress>
  <DomainObject.Predmet.OstaliListFormatedWithAdressOIB>
    <izvorni_sadrzaj>
      <item>Zvonko Mučnjak, OIB 32599785635, Štefanovec 138, 10000 Zagreb</item>
    </izvorni_sadrzaj>
    <derivirana_varijabla naziv="DomainObject.Predmet.OstaliListFormatedWithAdressOIB_1">
      <item>Zvonko Mučnjak, OIB 32599785635, Štefanovec 138, 10000 Zagreb</item>
    </derivirana_varijabla>
  </DomainObject.Predmet.OstaliListFormatedWithAdressOIB>
  <DomainObject.Predmet.OstaliListNazivFormated>
    <izvorni_sadrzaj>
      <item>Zvonko Mučnjak</item>
    </izvorni_sadrzaj>
    <derivirana_varijabla naziv="DomainObject.Predmet.OstaliListNazivFormated_1">
      <item>Zvonko Mučnjak</item>
    </derivirana_varijabla>
  </DomainObject.Predmet.OstaliListNazivFormated>
  <DomainObject.Predmet.OstaliListNazivFormatedOIB>
    <izvorni_sadrzaj>
      <item>Zvonko Mučnjak, OIB 32599785635</item>
    </izvorni_sadrzaj>
    <derivirana_varijabla naziv="DomainObject.Predmet.OstaliListNazivFormatedOIB_1">
      <item>Zvonko Mučnjak, OIB 32599785635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ZVONIMIROV DOM</izvorni_sadrzaj>
    <derivirana_varijabla naziv="DomainObject.Predmet.ProtustrankaIDrugi_1">Dom za starije i nemoćne osobe ZVONIMIROV DOM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ZVONIMIROV DOM, OIB 75826360982, Novačka 182, 10000 Zagreb</izvorni_sadrzaj>
    <derivirana_varijabla naziv="DomainObject.Predmet.ProtustrankaIDrugiAdressOIB_1">Dom za starije i nemoćne osobe ZVONIMIROV DOM, OIB 75826360982, Novačka 182,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ZVONIMIROV DOM</item>
      <item>Zvonko Mučnjak</item>
    </izvorni_sadrzaj>
    <derivirana_varijabla naziv="DomainObject.Predmet.SudioniciListNaziv_1">
      <item>FINA Regionalni centar Zagreb</item>
      <item>Dom za starije i nemoćne osobe ZVONIMIROV DOM</item>
      <item>Zvonko Mučnjak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ZVONIMIROV DOM, OIB 75826360982, Novačka 182,10000 Zagreb</item>
      <item>Zvonko Mučnjak, OIB 32599785635, Štefanovec 138,10000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ZVONIMIROV DOM, OIB 75826360982, Novačka 182,10000 Zagreb</item>
      <item>Zvonko Mučnjak, OIB 32599785635, Štefanovec 138,10000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75826360982</item>
      <item>, OIB 32599785635</item>
    </izvorni_sadrzaj>
    <derivirana_varijabla naziv="DomainObject.Predmet.SudioniciListNazivOIB_1">
      <item>, OIB 85821130368</item>
      <item>, OIB 75826360982</item>
      <item>, OIB 32599785635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2FB8F-4790-45BD-AB2D-9E163BE16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2804</properties:Characters>
  <properties:Lines>79</properties:Lines>
  <properties:Paragraphs>33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2016-09-02T06:57:00Z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2016-09-02T07:08:00Z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