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C302F3">
                    <w:rPr>
                      <w:sz w:val="22"/>
                      <w:szCs w:val="22"/>
                    </w:rPr>
                    <w:t xml:space="preserve"> 18. St-816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C302F3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65695d" w14:paraId="d65695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C302F3">
        <w:t>LITORE – UDRUGA ZA PROMOCIJU ETIKE ŽIVLJENJA, REKREACIJU I REHABILITACIJU MLADIH, Osijek, Kapucinska 28, Registarski broj: 14003625, OIB: 50327026090</w:t>
      </w:r>
      <w:r w:rsidR="002655F0">
        <w:t>,</w:t>
      </w:r>
      <w:r>
        <w:t xml:space="preserve">  dana </w:t>
      </w:r>
      <w:r w:rsidR="00C302F3">
        <w:t xml:space="preserve">30. kolovoza 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C302F3">
        <w:t>LITORE – UDRUGA ZA PROMOCIJU ETIKE ŽIVLJENJA, REKREACIJU I REHABILITACIJU MLADIH, Osijek, Kapucinska 28, Registarski broj: 14003625, OIB: 50327026090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C302F3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302F3">
        <w:t xml:space="preserve">Maša </w:t>
      </w:r>
      <w:proofErr w:type="spellStart"/>
      <w:r w:rsidR="00C302F3">
        <w:t>Šoštarko</w:t>
      </w:r>
      <w:proofErr w:type="spellEnd"/>
      <w:r w:rsidR="00C302F3">
        <w:t>, Brodska 26, Osijek, OIB: 30793582245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C302F3">
        <w:t>LITORE – UDRUGA ZA PROMOCIJU ETIKE ŽIVLJENJA, REKREACIJU I REHABILITACIJU MLADIH, Osijek, Kapucinska 28, Registarski broj: 14003625, OIB: 50327026090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C302F3">
        <w:rPr>
          <w:bCs/>
        </w:rPr>
        <w:t>24</w:t>
      </w:r>
      <w:r w:rsidR="00710D23">
        <w:rPr>
          <w:bCs/>
        </w:rPr>
        <w:t xml:space="preserve">. </w:t>
      </w:r>
      <w:r w:rsidR="00C302F3">
        <w:rPr>
          <w:bCs/>
        </w:rPr>
        <w:t xml:space="preserve">travnja 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C302F3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</w:t>
      </w:r>
      <w:r w:rsidR="00C302F3">
        <w:rPr>
          <w:bCs/>
        </w:rPr>
        <w:t>1806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C302F3">
        <w:rPr>
          <w:bCs/>
        </w:rPr>
        <w:t>23. travnja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C302F3">
        <w:t>LITORE – UDRUGA ZA PROMOCIJU ETIKE ŽIVLJENJA, REKREACIJU I REHABILITACIJU MLADIH, Osijek, Kapucinska 28, Registarski broj: 14003625, OIB: 50327026090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C302F3">
        <w:rPr>
          <w:bCs/>
        </w:rPr>
        <w:t>St-816</w:t>
      </w:r>
      <w:r w:rsidR="00710D23">
        <w:rPr>
          <w:bCs/>
        </w:rPr>
        <w:t>/18</w:t>
      </w:r>
      <w:r w:rsidR="00C302F3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C302F3">
        <w:t>8</w:t>
      </w:r>
      <w:r w:rsidR="00057E16">
        <w:t xml:space="preserve">. </w:t>
      </w:r>
      <w:r w:rsidR="007E20B3">
        <w:t>s</w:t>
      </w:r>
      <w:r w:rsidR="00C302F3">
        <w:t>vibnja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C302F3">
        <w:t>816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302F3" w:rsidP="002F3C3A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>
        <w:t>kolovoza</w:t>
      </w:r>
      <w:r w:rsidR="007E20B3"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385059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registar udruga – nakon pravomoćnosti 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302F3" w:rsidP="007C6056" w:rsidR="004777DC">
      <w:pPr>
        <w:pStyle w:val="Tijeloteksta"/>
        <w:numPr>
          <w:ilvl w:val="0"/>
          <w:numId w:val="1"/>
        </w:numPr>
        <w:jc w:val="left"/>
      </w:pPr>
      <w:r>
        <w:t>kal. 21.11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85059"/>
    <w:rsid w:val="003908EC"/>
    <w:rsid w:val="003E4468"/>
    <w:rsid w:val="004049C3"/>
    <w:rsid w:val="00463C3F"/>
    <w:rsid w:val="004F3118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02F3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St-816/2018-5</izvorni_sadrzaj>
    <derivirana_varijabla naziv="DomainObject.Oznaka_1">St-816/2018-5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2018.</izvorni_sadrzaj>
    <derivirana_varijabla naziv="DomainObject.Predmet.DatumRjesavanja_1">30.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St-816/2018</izvorni_sadrzaj>
    <derivirana_varijabla naziv="DomainObject.Predmet.OznakaBroj_1">St-816/2018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LITORE - UDRUGA ZA PROMOCIJU ETIKE ŽIVLJENJA, REKREACIJU I REHABILITACIJU MLADIH</izvorni_sadrzaj>
    <derivirana_varijabla naziv="DomainObject.Predmet.ProtustrankaFormated_1">  LITORE - UDRUGA ZA PROMOCIJU ETIKE ŽIVLJENJA, REKREACIJU I REHABILITACIJU MLADIH</derivirana_varijabla>
  </DomainObject.Predmet.ProtustrankaFormated>
  <DomainObject.Predmet.ProtustrankaFormatedOIB>
    <izvorni_sadrzaj>  LITORE - UDRUGA ZA PROMOCIJU ETIKE ŽIVLJENJA, REKREACIJU I REHABILITACIJU MLADIH, OIB 50327026090</izvorni_sadrzaj>
    <derivirana_varijabla naziv="DomainObject.Predmet.ProtustrankaFormatedOIB_1">  LITORE - UDRUGA ZA PROMOCIJU ETIKE ŽIVLJENJA, REKREACIJU I REHABILITACIJU MLADIH, OIB 50327026090</derivirana_varijabla>
  </DomainObject.Predmet.ProtustrankaFormatedOIB>
  <DomainObject.Predmet.ProtustrankaFormatedWithAdress>
    <izvorni_sadrzaj> LITORE - UDRUGA ZA PROMOCIJU ETIKE ŽIVLJENJA, REKREACIJU I REHABILITACIJU MLADIH, Kapucinska  28, 31000 Osijek</izvorni_sadrzaj>
    <derivirana_varijabla naziv="DomainObject.Predmet.ProtustrankaFormatedWithAdress_1"> LITORE - UDRUGA ZA PROMOCIJU ETIKE ŽIVLJENJA, REKREACIJU I REHABILITACIJU MLADIH, Kapucinska  28, 31000 Osijek</derivirana_varijabla>
  </DomainObject.Predmet.ProtustrankaFormatedWithAdress>
  <DomainObject.Predmet.ProtustrankaFormatedWithAdressOIB>
    <izvorni_sadrzaj> LITORE - UDRUGA ZA PROMOCIJU ETIKE ŽIVLJENJA, REKREACIJU I REHABILITACIJU MLADIH, OIB 50327026090, Kapucinska  28, 31000 Osijek</izvorni_sadrzaj>
    <derivirana_varijabla naziv="DomainObject.Predmet.ProtustrankaFormatedWithAdressOIB_1"> LITORE - UDRUGA ZA PROMOCIJU ETIKE ŽIVLJENJA, REKREACIJU I REHABILITACIJU MLADIH, OIB 50327026090, Kapucinska  28, 31000 Osijek</derivirana_varijabla>
  </DomainObject.Predmet.ProtustrankaFormatedWithAdressOIB>
  <DomainObject.Predmet.ProtustrankaWithAdress>
    <izvorni_sadrzaj>LITORE - UDRUGA ZA PROMOCIJU ETIKE ŽIVLJENJA, REKREACIJU I REHABILITACIJU MLADIH Kapucinska  28, 31000 Osijek</izvorni_sadrzaj>
    <derivirana_varijabla naziv="DomainObject.Predmet.ProtustrankaWithAdress_1">LITORE - UDRUGA ZA PROMOCIJU ETIKE ŽIVLJENJA, REKREACIJU I REHABILITACIJU MLADIH Kapucinska  28, 31000 Osijek</derivirana_varijabla>
  </DomainObject.Predmet.ProtustrankaWithAdress>
  <DomainObject.Predmet.ProtustrankaWithAdressOIB>
    <izvorni_sadrzaj>LITORE - UDRUGA ZA PROMOCIJU ETIKE ŽIVLJENJA, REKREACIJU I REHABILITACIJU MLADIH, OIB 50327026090, Kapucinska  28, 31000 Osijek</izvorni_sadrzaj>
    <derivirana_varijabla naziv="DomainObject.Predmet.ProtustrankaWithAdressOIB_1">LITORE - UDRUGA ZA PROMOCIJU ETIKE ŽIVLJENJA, REKREACIJU I REHABILITACIJU MLADIH, OIB 50327026090, Kapucinska  28, 31000 Osijek</derivirana_varijabla>
  </DomainObject.Predmet.ProtustrankaWithAdressOIB>
  <DomainObject.Predmet.ProtustrankaNazivFormated>
    <izvorni_sadrzaj>LITORE - UDRUGA ZA PROMOCIJU ETIKE ŽIVLJENJA, REKREACIJU I REHABILITACIJU MLADIH</izvorni_sadrzaj>
    <derivirana_varijabla naziv="DomainObject.Predmet.ProtustrankaNazivFormated_1">LITORE - UDRUGA ZA PROMOCIJU ETIKE ŽIVLJENJA, REKREACIJU I REHABILITACIJU MLADIH</derivirana_varijabla>
  </DomainObject.Predmet.ProtustrankaNazivFormated>
  <DomainObject.Predmet.ProtustrankaNazivFormatedOIB>
    <izvorni_sadrzaj>LITORE - UDRUGA ZA PROMOCIJU ETIKE ŽIVLJENJA, REKREACIJU I REHABILITACIJU MLADIH, OIB 50327026090</izvorni_sadrzaj>
    <derivirana_varijabla naziv="DomainObject.Predmet.ProtustrankaNazivFormatedOIB_1">LITORE - UDRUGA ZA PROMOCIJU ETIKE ŽIVLJENJA, REKREACIJU I REHABILITACIJU MLADIH, OIB 50327026090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LITORE - UDRUGA ZA PROMOCIJU ETIKE ŽIVLJENJA, REKREACIJU I REHABILITACIJU MLADIH</item>
    </izvorni_sadrzaj>
    <derivirana_varijabla naziv="DomainObject.Predmet.ProtuStrankaListFormated_1">
      <item>LITORE - UDRUGA ZA PROMOCIJU ETIKE ŽIVLJENJA, REKREACIJU I REHABILITACIJU MLADIH</item>
    </derivirana_varijabla>
  </DomainObject.Predmet.ProtuStrankaListFormated>
  <DomainObject.Predmet.ProtuStrankaListFormatedOIB>
    <izvorni_sadrzaj>
      <item>LITORE - UDRUGA ZA PROMOCIJU ETIKE ŽIVLJENJA, REKREACIJU I REHABILITACIJU MLADIH, OIB 50327026090</item>
    </izvorni_sadrzaj>
    <derivirana_varijabla naziv="DomainObject.Predmet.ProtuStrankaListFormatedOIB_1">
      <item>LITORE - UDRUGA ZA PROMOCIJU ETIKE ŽIVLJENJA, REKREACIJU I REHABILITACIJU MLADIH, OIB 50327026090</item>
    </derivirana_varijabla>
  </DomainObject.Predmet.ProtuStrankaListFormatedOIB>
  <DomainObject.Predmet.ProtuStrankaListFormatedWithAdress>
    <izvorni_sadrzaj>
      <item>LITORE - UDRUGA ZA PROMOCIJU ETIKE ŽIVLJENJA, REKREACIJU I REHABILITACIJU MLADIH, Kapucinska  28, 31000 Osijek</item>
    </izvorni_sadrzaj>
    <derivirana_varijabla naziv="DomainObject.Predmet.ProtuStrankaListFormatedWithAdress_1">
      <item>LITORE - UDRUGA ZA PROMOCIJU ETIKE ŽIVLJENJA, REKREACIJU I REHABILITACIJU MLADIH, Kapucinska  28, 31000 Osijek</item>
    </derivirana_varijabla>
  </DomainObject.Predmet.ProtuStrankaListFormatedWithAdress>
  <DomainObject.Predmet.ProtuStrankaListFormatedWithAdressOIB>
    <izvorni_sadrzaj>
      <item>LITORE - UDRUGA ZA PROMOCIJU ETIKE ŽIVLJENJA, REKREACIJU I REHABILITACIJU MLADIH, OIB 50327026090, Kapucinska  28, 31000 Osijek</item>
    </izvorni_sadrzaj>
    <derivirana_varijabla naziv="DomainObject.Predmet.ProtuStrankaListFormatedWithAdressOIB_1">
      <item>LITORE - UDRUGA ZA PROMOCIJU ETIKE ŽIVLJENJA, REKREACIJU I REHABILITACIJU MLADIH, OIB 50327026090, Kapucinska  28, 31000 Osijek</item>
    </derivirana_varijabla>
  </DomainObject.Predmet.ProtuStrankaListFormatedWithAdressOIB>
  <DomainObject.Predmet.ProtuStrankaListNazivFormated>
    <izvorni_sadrzaj>
      <item>LITORE - UDRUGA ZA PROMOCIJU ETIKE ŽIVLJENJA, REKREACIJU I REHABILITACIJU MLADIH</item>
    </izvorni_sadrzaj>
    <derivirana_varijabla naziv="DomainObject.Predmet.ProtuStrankaListNazivFormated_1">
      <item>LITORE - UDRUGA ZA PROMOCIJU ETIKE ŽIVLJENJA, REKREACIJU I REHABILITACIJU MLADIH</item>
    </derivirana_varijabla>
  </DomainObject.Predmet.ProtuStrankaListNazivFormated>
  <DomainObject.Predmet.ProtuStrankaListNazivFormatedOIB>
    <izvorni_sadrzaj>
      <item>LITORE - UDRUGA ZA PROMOCIJU ETIKE ŽIVLJENJA, REKREACIJU I REHABILITACIJU MLADIH, OIB 50327026090</item>
    </izvorni_sadrzaj>
    <derivirana_varijabla naziv="DomainObject.Predmet.ProtuStrankaListNazivFormatedOIB_1">
      <item>LITORE - UDRUGA ZA PROMOCIJU ETIKE ŽIVLJENJA, REKREACIJU I REHABILITACIJU MLADIH, OIB 50327026090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St-816/2018-5</izvorni_sadrzaj>
    <derivirana_varijabla naziv="DomainObject.PoslovniBrojDokumenta_1">St-816/2018-5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LITORE - UDRUGA ZA PROMOCIJU ETIKE ŽIVLJENJA, REKREACIJU I REHABILITACIJU MLADIH</izvorni_sadrzaj>
    <derivirana_varijabla naziv="DomainObject.Predmet.ProtustrankaIDrugi_1">LITORE - UDRUGA ZA PROMOCIJU ETIKE ŽIVLJENJA, REKREACIJU I REHABILITACIJU MLADIH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LITORE - UDRUGA ZA PROMOCIJU ETIKE ŽIVLJENJA, REKREACIJU I REHABILITACIJU MLADIH, OIB 50327026090, Kapucinska  28, 31000 Osijek</izvorni_sadrzaj>
    <derivirana_varijabla naziv="DomainObject.Predmet.ProtustrankaIDrugiAdressOIB_1">LITORE - UDRUGA ZA PROMOCIJU ETIKE ŽIVLJENJA, REKREACIJU I REHABILITACIJU MLADIH, OIB 50327026090, Kapucinska 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2018.</izvorni_sadrzaj>
    <derivirana_varijabla naziv="DomainObject.Predmet.OdlukaRjesenje.DatumDonosenjaOdluke_1">30.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St-816/2018-5</izvorni_sadrzaj>
    <derivirana_varijabla naziv="DomainObject.Predmet.OdlukaRjesenje.Oznaka_1">St-816/2018-5</derivirana_varijabla>
  </DomainObject.Predmet.OdlukaRjesenje.Oznaka>
  <DomainObject.Predmet.SudioniciListNaziv>
    <izvorni_sadrzaj>
      <item>FINA RC OSIJEK</item>
      <item>LITORE - UDRUGA ZA PROMOCIJU ETIKE ŽIVLJENJA, REKREACIJU I REHABILITACIJU MLADIH</item>
    </izvorni_sadrzaj>
    <derivirana_varijabla naziv="DomainObject.Predmet.SudioniciListNaziv_1">
      <item>FINA RC OSIJEK</item>
      <item>LITORE - UDRUGA ZA PROMOCIJU ETIKE ŽIVLJENJA, REKREACIJU I REHABILITACIJU MLADIH</item>
    </derivirana_varijabla>
  </DomainObject.Predmet.SudioniciListNaziv>
  <DomainObject.Predmet.SudioniciListAdressOIB>
    <izvorni_sadrzaj>
      <item>FINA RC OSIJEK, OIB 85821130368</item>
      <item>LITORE - UDRUGA ZA PROMOCIJU ETIKE ŽIVLJENJA, REKREACIJU I REHABILITACIJU MLADIH, OIB 50327026090, Kapucinska  28,31000 Osijek</item>
    </izvorni_sadrzaj>
    <derivirana_varijabla naziv="DomainObject.Predmet.SudioniciListAdressOIB_1">
      <item>FINA RC OSIJEK, OIB 85821130368</item>
      <item>LITORE - UDRUGA ZA PROMOCIJU ETIKE ŽIVLJENJA, REKREACIJU I REHABILITACIJU MLADIH, OIB 50327026090, Kapucinska 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50327026090</item>
    </izvorni_sadrzaj>
    <derivirana_varijabla naziv="DomainObject.Predmet.SudioniciListNazivOIB_1">
      <item>, OIB 85821130368</item>
      <item>, OIB 50327026090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3046</properties:Characters>
  <properties:Lines>98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2018-08-30T11:12:00Z</dcterms:created>
  <dc:creator>Snježana Andrijanić</dc:creator>
  <cp:lastModifiedBy>Gordana Harc</cp:lastModifiedBy>
  <cp:lastPrinted>2018-08-30T11:16:00Z</cp:lastPrinted>
  <dcterms:modified xmlns:xsi="http://www.w3.org/2001/XMLSchema-instance" xsi:type="dcterms:W3CDTF">2018-08-30T11:36:00Z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St-816/2018-5 / Odluka - Rješenje o otvaranju i zaključenju skraćenog stečajnog postupka (18 St-816-18-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