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477f" w14:paraId="90f477f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A67FFD">
        <w:t>665</w:t>
      </w:r>
      <w:r w:rsidR="00451DE4">
        <w:t>/17-16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B215AB">
      <w:pPr>
        <w:jc w:val="center"/>
      </w:pPr>
      <w:r w:rsidRPr="00B215AB">
        <w:t>R J E Š E N J E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A67FFD" w:rsidRPr="00A67FFD">
        <w:rPr>
          <w:b/>
        </w:rPr>
        <w:t xml:space="preserve">ZZ PARKET ŽUPANJA j.d.o.o. za proizvodnju, trgovinu i usluge, Županja, Baruna </w:t>
      </w:r>
      <w:proofErr w:type="spellStart"/>
      <w:r w:rsidR="00A67FFD" w:rsidRPr="00A67FFD">
        <w:rPr>
          <w:b/>
        </w:rPr>
        <w:t>Trenka</w:t>
      </w:r>
      <w:proofErr w:type="spellEnd"/>
      <w:r w:rsidR="00A67FFD" w:rsidRPr="00A67FFD">
        <w:rPr>
          <w:b/>
        </w:rPr>
        <w:t xml:space="preserve"> 7, MBS: 030152154, OIB: 88697945041</w:t>
      </w:r>
      <w:r>
        <w:t xml:space="preserve">, dana </w:t>
      </w:r>
      <w:r w:rsidR="00451DE4">
        <w:t>30. studenog</w:t>
      </w:r>
      <w:r w:rsidR="00917541">
        <w:t xml:space="preserve"> 2017. g.,</w:t>
      </w:r>
      <w:r>
        <w:t xml:space="preserve">           </w:t>
      </w:r>
    </w:p>
    <w:p w:rsidRDefault="00B973FA" w:rsidP="00917541" w:rsidR="00B125BF">
      <w:pPr>
        <w:tabs>
          <w:tab w:pos="2460" w:val="left"/>
          <w:tab w:pos="4536" w:val="center"/>
        </w:tabs>
        <w:jc w:val="both"/>
      </w:pPr>
      <w:r>
        <w:tab/>
      </w:r>
      <w:r w:rsidR="00917541">
        <w:tab/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451DE4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A67FFD">
        <w:t>20</w:t>
      </w:r>
      <w:r w:rsidR="00451DE4">
        <w:t>. prosinac</w:t>
      </w:r>
      <w:r w:rsidR="00B215AB">
        <w:t xml:space="preserve"> 2017. g. u 10,</w:t>
      </w:r>
      <w:r w:rsidR="00A67FFD">
        <w:t>30</w:t>
      </w:r>
      <w:r w:rsidR="00485D30">
        <w:t xml:space="preserve"> </w:t>
      </w:r>
      <w:r w:rsidR="007939C4">
        <w:t>sati</w:t>
      </w:r>
      <w:r w:rsidR="00B215AB">
        <w:t xml:space="preserve"> </w:t>
      </w:r>
      <w:r w:rsidR="00451DE4">
        <w:t xml:space="preserve"> a s</w:t>
      </w:r>
      <w:r w:rsidR="00B215AB">
        <w:t xml:space="preserve">lijedeće ročište radi utvrđivanja uvjeta za otvaranje stečajnog postupka nad dužnikom zakazuje se za </w:t>
      </w:r>
      <w:r w:rsidR="00451DE4" w:rsidRPr="00451DE4">
        <w:rPr>
          <w:b/>
        </w:rPr>
        <w:t>31. siječanj 2018. g. u 11,</w:t>
      </w:r>
      <w:r w:rsidR="00A67FFD">
        <w:rPr>
          <w:b/>
        </w:rPr>
        <w:t>15</w:t>
      </w:r>
      <w:r w:rsidR="00451DE4" w:rsidRPr="00451DE4">
        <w:rPr>
          <w:b/>
        </w:rPr>
        <w:t xml:space="preserve"> </w:t>
      </w:r>
      <w:r w:rsidR="00451DE4">
        <w:t xml:space="preserve">sati na koje se pozivaju: </w:t>
      </w:r>
    </w:p>
    <w:p w:rsidRDefault="00451DE4" w:rsidP="00A67FFD" w:rsidR="00A67FFD">
      <w:pPr>
        <w:tabs>
          <w:tab w:pos="6210" w:val="left"/>
        </w:tabs>
        <w:ind w:firstLine="709"/>
        <w:jc w:val="both"/>
      </w:pPr>
      <w:r>
        <w:t xml:space="preserve">- dužnik </w:t>
      </w:r>
      <w:r w:rsidR="00A67FFD">
        <w:t xml:space="preserve">ZZ PARKET ŽUPANJA j.d.o.o. Županja, Baruna </w:t>
      </w:r>
      <w:proofErr w:type="spellStart"/>
      <w:r w:rsidR="00A67FFD">
        <w:t>Trenka</w:t>
      </w:r>
      <w:proofErr w:type="spellEnd"/>
      <w:r w:rsidR="00A67FFD">
        <w:t xml:space="preserve"> 7</w:t>
      </w:r>
    </w:p>
    <w:p w:rsidRDefault="00451DE4" w:rsidP="00A67FFD" w:rsidR="00451DE4">
      <w:pPr>
        <w:tabs>
          <w:tab w:pos="6210" w:val="left"/>
        </w:tabs>
        <w:ind w:firstLine="709"/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uprav. </w:t>
      </w:r>
      <w:r w:rsidR="00A67FFD">
        <w:t xml:space="preserve">Jadranka </w:t>
      </w:r>
      <w:proofErr w:type="spellStart"/>
      <w:r w:rsidR="00A67FFD">
        <w:t>Šeput</w:t>
      </w:r>
      <w:proofErr w:type="spellEnd"/>
    </w:p>
    <w:p w:rsidRDefault="00A67FFD" w:rsidP="00A04D86" w:rsidR="00451DE4">
      <w:pPr>
        <w:ind w:firstLine="709"/>
        <w:jc w:val="both"/>
      </w:pPr>
      <w:r>
        <w:t>- ŽDO Vukovar</w:t>
      </w:r>
    </w:p>
    <w:p w:rsidRDefault="00451DE4" w:rsidP="00451DE4" w:rsidR="00451DE4" w:rsidRPr="00451DE4">
      <w:pPr>
        <w:jc w:val="both"/>
      </w:pPr>
      <w:r>
        <w:t>kod Trgovačkog sud u Osijeku, Zagrebačka 2, soba 36/II.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451DE4" w:rsidR="002E5574" w:rsidRPr="00451DE4">
      <w:pPr>
        <w:ind w:firstLine="709"/>
        <w:jc w:val="both"/>
      </w:pPr>
      <w:r>
        <w:t xml:space="preserve"> </w:t>
      </w:r>
    </w:p>
    <w:p w:rsidRDefault="002E5574" w:rsidP="00E77B23" w:rsidR="002E5574" w:rsidRPr="00B215AB">
      <w:pPr>
        <w:jc w:val="center"/>
      </w:pPr>
      <w:r w:rsidRPr="00B215AB">
        <w:t xml:space="preserve">U Osijeku </w:t>
      </w:r>
      <w:r w:rsidR="00451DE4">
        <w:t>30. studenog</w:t>
      </w:r>
      <w:r w:rsidR="00917541" w:rsidRPr="00B215AB">
        <w:t xml:space="preserve">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E77B23" w:rsidP="00E77B23" w:rsidR="00E77B23">
      <w:pPr>
        <w:ind w:hanging="720" w:left="720"/>
        <w:jc w:val="both"/>
      </w:pPr>
    </w:p>
    <w:p w:rsidRDefault="00B215AB" w:rsidP="00B215AB" w:rsidR="00B215AB">
      <w:pPr>
        <w:pStyle w:val="Tijeloteksta"/>
      </w:pPr>
      <w:r>
        <w:t>DNA</w:t>
      </w:r>
    </w:p>
    <w:p w:rsidRDefault="00A67FFD" w:rsidP="00A67FFD" w:rsidR="00A67FFD">
      <w:pPr>
        <w:pStyle w:val="Odlomakpopisa"/>
        <w:numPr>
          <w:ilvl w:val="0"/>
          <w:numId w:val="21"/>
        </w:numPr>
        <w:tabs>
          <w:tab w:pos="6210" w:val="left"/>
        </w:tabs>
        <w:jc w:val="both"/>
      </w:pPr>
      <w:r>
        <w:t xml:space="preserve">dužnik ZZ PARKET ŽUPANJA j.d.o.o. Županja, Baruna </w:t>
      </w:r>
      <w:proofErr w:type="spellStart"/>
      <w:r>
        <w:t>Trenka</w:t>
      </w:r>
      <w:proofErr w:type="spellEnd"/>
      <w:r>
        <w:t xml:space="preserve"> 7</w:t>
      </w:r>
    </w:p>
    <w:p w:rsidRDefault="00A67FFD" w:rsidP="00A67FFD" w:rsidR="00A67FFD">
      <w:pPr>
        <w:pStyle w:val="Odlomakpopisa"/>
        <w:numPr>
          <w:ilvl w:val="0"/>
          <w:numId w:val="21"/>
        </w:numPr>
        <w:tabs>
          <w:tab w:pos="6210" w:val="left"/>
        </w:tabs>
        <w:jc w:val="both"/>
      </w:pPr>
      <w:proofErr w:type="spellStart"/>
      <w:r>
        <w:t>priv</w:t>
      </w:r>
      <w:proofErr w:type="spellEnd"/>
      <w:r>
        <w:t xml:space="preserve">. st. uprav. Jadranka </w:t>
      </w:r>
      <w:proofErr w:type="spellStart"/>
      <w:r>
        <w:t>Šeput</w:t>
      </w:r>
      <w:proofErr w:type="spellEnd"/>
    </w:p>
    <w:p w:rsidRDefault="00A67FFD" w:rsidP="00A67FFD" w:rsidR="00A67FFD">
      <w:pPr>
        <w:pStyle w:val="Odlomakpopisa"/>
        <w:numPr>
          <w:ilvl w:val="0"/>
          <w:numId w:val="21"/>
        </w:numPr>
        <w:jc w:val="both"/>
      </w:pPr>
      <w:r>
        <w:t>ŽDO Vukovar</w:t>
      </w:r>
    </w:p>
    <w:p w:rsidRDefault="000F1797" w:rsidP="00B215AB" w:rsidR="000F1797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1DE4" w:rsidP="00917541" w:rsidR="00485D30">
      <w:pPr>
        <w:pStyle w:val="Tijeloteksta"/>
        <w:numPr>
          <w:ilvl w:val="0"/>
          <w:numId w:val="21"/>
        </w:numPr>
        <w:spacing w:after="0"/>
        <w:jc w:val="both"/>
      </w:pPr>
      <w:r>
        <w:t>R-31.1.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243E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4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2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24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2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PARKET ŽUPANJA j.d.o.o. za proizvodnju, trgovinu i usluge</izvorni_sadrzaj>
    <derivirana_varijabla naziv="DomainObject.Predmet.ProtustrankaFormated_1">  ZZ PARKET ŽUPANJA j.d.o.o. za proizvodnju, trgovinu i usluge</derivirana_varijabla>
  </DomainObject.Predmet.ProtustrankaFormated>
  <DomainObject.Predmet.ProtustrankaFormatedOIB>
    <izvorni_sadrzaj>  ZZ PARKET ŽUPANJA j.d.o.o. za proizvodnju, trgovinu i usluge, OIB 88697945041</izvorni_sadrzaj>
    <derivirana_varijabla naziv="DomainObject.Predmet.ProtustrankaFormatedOIB_1">  ZZ PARKET ŽUPANJA j.d.o.o. za proizvodnju, trgovinu i usluge, OIB 88697945041</derivirana_varijabla>
  </DomainObject.Predmet.ProtustrankaFormatedOIB>
  <DomainObject.Predmet.ProtustrankaFormatedWithAdress>
    <izvorni_sadrzaj> ZZ PARKET ŽUPANJA j.d.o.o. za proizvodnju, trgovinu i usluge, Baruna Trenka 7, 32270 Županja</izvorni_sadrzaj>
    <derivirana_varijabla naziv="DomainObject.Predmet.ProtustrankaFormatedWithAdress_1"> ZZ PARKET ŽUPANJA j.d.o.o. za proizvodnju, trgovinu i usluge, Baruna Trenka 7, 32270 Županja</derivirana_varijabla>
  </DomainObject.Predmet.ProtustrankaFormatedWithAdress>
  <DomainObject.Predmet.ProtustrankaFormatedWithAdressOIB>
    <izvorni_sadrzaj> ZZ PARKET ŽUPANJA j.d.o.o. za proizvodnju, trgovinu i usluge, OIB 88697945041, Baruna Trenka 7, 32270 Županja</izvorni_sadrzaj>
    <derivirana_varijabla naziv="DomainObject.Predmet.ProtustrankaFormatedWithAdressOIB_1"> ZZ PARKET ŽUPANJA j.d.o.o. za proizvodnju, trgovinu i usluge, OIB 88697945041, Baruna Trenka 7, 32270 Županja</derivirana_varijabla>
  </DomainObject.Predmet.ProtustrankaFormatedWithAdressOIB>
  <DomainObject.Predmet.ProtustrankaWithAdress>
    <izvorni_sadrzaj>ZZ PARKET ŽUPANJA j.d.o.o. za proizvodnju, trgovinu i usluge Baruna Trenka 7, 32270 Županja</izvorni_sadrzaj>
    <derivirana_varijabla naziv="DomainObject.Predmet.ProtustrankaWithAdress_1">ZZ PARKET ŽUPANJA j.d.o.o. za proizvodnju, trgovinu i usluge Baruna Trenka 7, 32270 Županja</derivirana_varijabla>
  </DomainObject.Predmet.ProtustrankaWithAdress>
  <DomainObject.Predmet.ProtustrankaWithAdressOIB>
    <izvorni_sadrzaj>ZZ PARKET ŽUPANJA j.d.o.o. za proizvodnju, trgovinu i usluge, OIB 88697945041, Baruna Trenka 7, 32270 Županja</izvorni_sadrzaj>
    <derivirana_varijabla naziv="DomainObject.Predmet.ProtustrankaWithAdressOIB_1">ZZ PARKET ŽUPANJA j.d.o.o. za proizvodnju, trgovinu i usluge, OIB 88697945041, Baruna Trenka 7, 32270 Županja</derivirana_varijabla>
  </DomainObject.Predmet.ProtustrankaWithAdressOIB>
  <DomainObject.Predmet.ProtustrankaNazivFormated>
    <izvorni_sadrzaj>ZZ PARKET ŽUPANJA j.d.o.o. za proizvodnju, trgovinu i usluge</izvorni_sadrzaj>
    <derivirana_varijabla naziv="DomainObject.Predmet.ProtustrankaNazivFormated_1">ZZ PARKET ŽUPANJA j.d.o.o. za proizvodnju, trgovinu i usluge</derivirana_varijabla>
  </DomainObject.Predmet.ProtustrankaNazivFormated>
  <DomainObject.Predmet.ProtustrankaNazivFormatedOIB>
    <izvorni_sadrzaj>ZZ PARKET ŽUPANJA j.d.o.o. za proizvodnju, trgovinu i usluge, OIB 88697945041</izvorni_sadrzaj>
    <derivirana_varijabla naziv="DomainObject.Predmet.ProtustrankaNazivFormatedOIB_1">ZZ PARKET ŽUPANJA j.d.o.o. za proizvodnju, trgovinu i usluge, OIB 88697945041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ZZ PARKET ŽUPANJA j.d.o.o. za proizvodnju, trgovinu i usluge</item>
    </izvorni_sadrzaj>
    <derivirana_varijabla naziv="DomainObject.Predmet.ProtuStrankaListFormated_1">
      <item>ZZ PARKET ŽUPANJA j.d.o.o. za proizvodnju, trgovinu i usluge</item>
    </derivirana_varijabla>
  </DomainObject.Predmet.ProtuStrankaListFormated>
  <DomainObject.Predmet.ProtuStrankaListFormatedOIB>
    <izvorni_sadrzaj>
      <item>ZZ PARKET ŽUPANJA j.d.o.o. za proizvodnju, trgovinu i usluge, OIB 88697945041</item>
    </izvorni_sadrzaj>
    <derivirana_varijabla naziv="DomainObject.Predmet.ProtuStrankaListFormatedOIB_1">
      <item>ZZ PARKET ŽUPANJA j.d.o.o. za proizvodnju, trgovinu i usluge, OIB 88697945041</item>
    </derivirana_varijabla>
  </DomainObject.Predmet.ProtuStrankaListFormatedOIB>
  <DomainObject.Predmet.ProtuStrankaListFormatedWithAdress>
    <izvorni_sadrzaj>
      <item>ZZ PARKET ŽUPANJA j.d.o.o. za proizvodnju, trgovinu i usluge, Baruna Trenka 7, 32270 Županja</item>
    </izvorni_sadrzaj>
    <derivirana_varijabla naziv="DomainObject.Predmet.ProtuStrankaListFormatedWithAdress_1">
      <item>ZZ PARKET ŽUPANJA j.d.o.o. za proizvodnju, trgovinu i usluge, Baruna Trenka 7, 32270 Županja</item>
    </derivirana_varijabla>
  </DomainObject.Predmet.ProtuStrankaListFormatedWithAdress>
  <DomainObject.Predmet.ProtuStrankaListFormatedWithAdressOIB>
    <izvorni_sadrzaj>
      <item>ZZ PARKET ŽUPANJA j.d.o.o. za proizvodnju, trgovinu i usluge, OIB 88697945041, Baruna Trenka 7, 32270 Županja</item>
    </izvorni_sadrzaj>
    <derivirana_varijabla naziv="DomainObject.Predmet.ProtuStrankaListFormatedWithAdressOIB_1">
      <item>ZZ PARKET ŽUPANJA j.d.o.o. za proizvodnju, trgovinu i usluge, OIB 88697945041, Baruna Trenka 7, 32270 Županja</item>
    </derivirana_varijabla>
  </DomainObject.Predmet.ProtuStrankaListFormatedWithAdressOIB>
  <DomainObject.Predmet.ProtuStrankaListNazivFormated>
    <izvorni_sadrzaj>
      <item>ZZ PARKET ŽUPANJA j.d.o.o. za proizvodnju, trgovinu i usluge</item>
    </izvorni_sadrzaj>
    <derivirana_varijabla naziv="DomainObject.Predmet.ProtuStrankaListNazivFormated_1">
      <item>ZZ PARKET ŽUPANJA j.d.o.o. za proizvodnju, trgovinu i usluge</item>
    </derivirana_varijabla>
  </DomainObject.Predmet.ProtuStrankaListNazivFormated>
  <DomainObject.Predmet.ProtuStrankaListNazivFormatedOIB>
    <izvorni_sadrzaj>
      <item>ZZ PARKET ŽUPANJA j.d.o.o. za proizvodnju, trgovinu i usluge, OIB 88697945041</item>
    </izvorni_sadrzaj>
    <derivirana_varijabla naziv="DomainObject.Predmet.ProtuStrankaListNazivFormatedOIB_1">
      <item>ZZ PARKET ŽUPANJA j.d.o.o. za proizvodnju, trgovinu i usluge, OIB 88697945041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ZZ PARKET ŽUPANJA j.d.o.o. za proizvodnju, trgovinu i usluge</izvorni_sadrzaj>
    <derivirana_varijabla naziv="DomainObject.Predmet.ProtustrankaIDrugi_1">ZZ PARKET ŽUPANJA j.d.o.o.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ZZ PARKET ŽUPANJA j.d.o.o. za proizvodnju, trgovinu i usluge, OIB 88697945041, Baruna Trenka 7, 32270 Županja</izvorni_sadrzaj>
    <derivirana_varijabla naziv="DomainObject.Predmet.ProtustrankaIDrugiAdressOIB_1">ZZ PARKET ŽUPANJA j.d.o.o. za proizvodnju, trgovinu i usluge, OIB 88697945041, Baruna Trenka 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PARKET ŽUPANJA j.d.o.o. za proizvodnju, trgovinu i usluge</item>
      <item>RH MF POREZNA UPRAVA</item>
    </izvorni_sadrzaj>
    <derivirana_varijabla naziv="DomainObject.Predmet.SudioniciListNaziv_1">
      <item>ZZ PARKET ŽUPANJA j.d.o.o. za proizvodnju, trgovinu i usluge</item>
      <item>RH MF POREZNA UPRAVA</item>
    </derivirana_varijabla>
  </DomainObject.Predmet.SudioniciListNaziv>
  <DomainObject.Predmet.SudioniciListAdressOIB>
    <izvorni_sadrzaj>
      <item>ZZ PARKET ŽUPANJA j.d.o.o. za proizvodnju, trgovinu i usluge, OIB 88697945041, Baruna Trenka 7,32270 Županja</item>
      <item>RH MF POREZNA UPRAVA, OIB 18683136487</item>
    </izvorni_sadrzaj>
    <derivirana_varijabla naziv="DomainObject.Predmet.SudioniciListAdressOIB_1">
      <item>ZZ PARKET ŽUPANJA j.d.o.o. za proizvodnju, trgovinu i usluge, OIB 88697945041, Baruna Trenka 7,32270 Županja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88697945041</item>
      <item>, OIB 18683136487</item>
    </izvorni_sadrzaj>
    <derivirana_varijabla naziv="DomainObject.Predmet.SudioniciListNazivOIB_1">
      <item>, OIB 88697945041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ECC6B-E792-4B91-9F74-5AC89B06E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915</properties:Characters>
  <properties:Lines>58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2017-11-30T09:17:00Z</cp:lastPrinted>
  <dcterms:modified xmlns:xsi="http://www.w3.org/2001/XMLSchema-instance" xsi:type="dcterms:W3CDTF">2017-11-30T09:19:00Z</dcterms:modified>
  <cp:revision>13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