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318a1" w14:paraId="c0318a1" w:rsidRDefault="0039632D" w:rsidP="00A91121" w:rsidR="0039632D" w:rsidRPr="008C3132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  <w:t>1 St-</w:t>
      </w:r>
      <w:r w:rsidR="00211D0A">
        <w:t>316/15-7</w:t>
      </w:r>
    </w:p>
    <w:p w:rsidRDefault="0039632D" w:rsidP="00BF3D61" w:rsidR="0039632D">
      <w:pPr>
        <w:jc w:val="center"/>
      </w:pPr>
    </w:p>
    <w:p w:rsidRDefault="009A3C95" w:rsidP="00BF3D61" w:rsidR="009A3C95">
      <w:pPr>
        <w:jc w:val="center"/>
      </w:pPr>
    </w:p>
    <w:p w:rsidRDefault="009A3C95" w:rsidP="00BF3D61" w:rsidR="009A3C95" w:rsidRPr="008C3132">
      <w:pPr>
        <w:jc w:val="center"/>
      </w:pPr>
    </w:p>
    <w:p w:rsidRDefault="0039632D" w:rsidP="00952B68" w:rsidR="0039632D" w:rsidRPr="008C3132">
      <w:r w:rsidRPr="008C3132">
        <w:t>REPUBLIKA HRVATSKA</w:t>
      </w:r>
    </w:p>
    <w:p w:rsidRDefault="0039632D" w:rsidP="00952B68" w:rsidR="0039632D">
      <w:r w:rsidRPr="008C3132">
        <w:t>TRGOVAČKI SUD U ZADRU</w:t>
      </w:r>
    </w:p>
    <w:p w:rsidRDefault="0039632D" w:rsidP="00952B68" w:rsidR="0039632D">
      <w:r>
        <w:t>Dr. Franje Tuđmana 35</w:t>
      </w:r>
    </w:p>
    <w:p w:rsidRDefault="0039632D" w:rsidP="00952B68" w:rsidR="0039632D"/>
    <w:p w:rsidRDefault="0039632D" w:rsidP="008C3132" w:rsidR="0039632D" w:rsidRPr="008C3132">
      <w:pPr>
        <w:jc w:val="center"/>
      </w:pPr>
      <w:r>
        <w:t xml:space="preserve">U  I M E  R E P U B L I K E  H R V A T S K E </w:t>
      </w:r>
    </w:p>
    <w:p w:rsidRDefault="0039632D" w:rsidP="00106EA8" w:rsidR="0039632D" w:rsidRPr="008C3132">
      <w:pPr>
        <w:jc w:val="both"/>
      </w:pPr>
    </w:p>
    <w:p w:rsidRDefault="0039632D" w:rsidP="001A4E75" w:rsidR="0039632D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39632D" w:rsidP="005440C2" w:rsidR="0039632D" w:rsidRPr="008C3132"/>
    <w:p w:rsidRDefault="0039632D" w:rsidP="008D4452" w:rsidR="0039632D" w:rsidRPr="008C3132">
      <w:pPr>
        <w:ind w:firstLine="705"/>
        <w:jc w:val="both"/>
      </w:pPr>
      <w:r>
        <w:t xml:space="preserve">TRGOVAČKI SUD U ZADRU </w:t>
      </w:r>
      <w:r w:rsidRPr="006A5EFE">
        <w:t>(OIB: 39670464653)</w:t>
      </w:r>
      <w:r>
        <w:t xml:space="preserve">, </w:t>
      </w:r>
      <w:r w:rsidRPr="008C3132">
        <w:t xml:space="preserve">po </w:t>
      </w:r>
      <w:r w:rsidR="009A3C95">
        <w:t>sutkinji</w:t>
      </w:r>
      <w:r w:rsidRPr="008C3132">
        <w:t xml:space="preserve"> Ardeni Bajlo, u skraćenom</w:t>
      </w:r>
      <w:r>
        <w:t xml:space="preserve"> </w:t>
      </w:r>
      <w:r w:rsidRPr="008C3132">
        <w:t>stečajnom</w:t>
      </w:r>
      <w:r>
        <w:t xml:space="preserve"> </w:t>
      </w:r>
      <w:r w:rsidRPr="008C3132">
        <w:t>postupku nad dužnikom</w:t>
      </w:r>
      <w:r>
        <w:t xml:space="preserve"> </w:t>
      </w:r>
      <w:r w:rsidR="00211D0A">
        <w:t>GOF d.o.o.</w:t>
      </w:r>
      <w:r w:rsidR="00351ADE">
        <w:t>,</w:t>
      </w:r>
      <w:r w:rsidR="00211D0A">
        <w:t xml:space="preserve"> Vir, Srpljica I br. 49, OIB: 37418397291</w:t>
      </w:r>
      <w:r w:rsidRPr="008C3132">
        <w:t xml:space="preserve">, dana </w:t>
      </w:r>
      <w:r w:rsidR="00181A5C">
        <w:t>1</w:t>
      </w:r>
      <w:r w:rsidR="008D586C">
        <w:t>2</w:t>
      </w:r>
      <w:r w:rsidR="00181A5C">
        <w:t xml:space="preserve">. </w:t>
      </w:r>
      <w:r w:rsidR="008D586C">
        <w:t>listopada</w:t>
      </w:r>
      <w:r>
        <w:t xml:space="preserve"> 2016</w:t>
      </w:r>
      <w:r w:rsidRPr="008C3132">
        <w:t>.,</w:t>
      </w:r>
    </w:p>
    <w:p w:rsidRDefault="0039632D" w:rsidP="00316882" w:rsidR="0039632D" w:rsidRPr="008C3132">
      <w:pPr>
        <w:jc w:val="both"/>
      </w:pPr>
    </w:p>
    <w:p w:rsidRDefault="0039632D" w:rsidP="005440C2" w:rsidR="0039632D" w:rsidRPr="008C3132">
      <w:pPr>
        <w:jc w:val="center"/>
      </w:pPr>
      <w:r w:rsidRPr="008C3132">
        <w:t>r i j e š i o  j e</w:t>
      </w:r>
    </w:p>
    <w:p w:rsidRDefault="0039632D" w:rsidP="005440C2" w:rsidR="0039632D" w:rsidRPr="008C3132">
      <w:pPr>
        <w:jc w:val="center"/>
      </w:pPr>
    </w:p>
    <w:p w:rsidRDefault="0039632D" w:rsidP="00193657" w:rsidR="0039632D" w:rsidRPr="002B5AAE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 w:rsidR="004C640C">
        <w:t xml:space="preserve">skraćeni </w:t>
      </w:r>
      <w:r w:rsidRPr="002B5AAE">
        <w:t xml:space="preserve">stečajni postupak nad stečajnim dužnikom </w:t>
      </w:r>
      <w:r w:rsidR="00211D0A">
        <w:t>GOF d.o.o.</w:t>
      </w:r>
      <w:r w:rsidR="00351ADE">
        <w:t>,</w:t>
      </w:r>
      <w:r w:rsidR="00211D0A">
        <w:t xml:space="preserve"> Vir, Srpljica I br. 49, OIB: 37418397291</w:t>
      </w:r>
      <w:r w:rsidR="00206B46">
        <w:t>.</w:t>
      </w:r>
    </w:p>
    <w:p w:rsidRDefault="0039632D" w:rsidP="00193657" w:rsidR="0039632D" w:rsidRPr="002B5AAE">
      <w:pPr>
        <w:ind w:hanging="705" w:left="705"/>
        <w:jc w:val="both"/>
        <w:rPr>
          <w:b/>
        </w:rPr>
      </w:pPr>
    </w:p>
    <w:p w:rsidRDefault="0039632D" w:rsidP="00193657" w:rsidR="0039632D" w:rsidRPr="002B5AAE">
      <w:pPr>
        <w:ind w:hanging="705" w:left="705"/>
        <w:jc w:val="both"/>
        <w:rPr>
          <w:b/>
        </w:rPr>
      </w:pPr>
      <w:r w:rsidRPr="002B5AAE">
        <w:t>II.</w:t>
      </w:r>
      <w:r w:rsidRPr="002B5AAE">
        <w:tab/>
        <w:t>S</w:t>
      </w:r>
      <w:r w:rsidR="009A3C95">
        <w:t>kraćeni s</w:t>
      </w:r>
      <w:r w:rsidRPr="002B5AAE">
        <w:t xml:space="preserve">tečajni postupak nad stečajnim dužnikom </w:t>
      </w:r>
      <w:r w:rsidR="00211D0A">
        <w:t>GOF d.o.o.</w:t>
      </w:r>
      <w:r w:rsidR="00351ADE">
        <w:t>,</w:t>
      </w:r>
      <w:r w:rsidR="00211D0A">
        <w:t xml:space="preserve"> Vir, Srpljica I br. 49, OIB: 37418397291</w:t>
      </w:r>
      <w:r>
        <w:t>,</w:t>
      </w:r>
      <w:r w:rsidRPr="002B5AAE">
        <w:t xml:space="preserve"> otvara se </w:t>
      </w:r>
      <w:r w:rsidR="008D586C">
        <w:t>12. listopada</w:t>
      </w:r>
      <w:r w:rsidR="002F3453">
        <w:t xml:space="preserve"> </w:t>
      </w:r>
      <w:r w:rsidRPr="002B5AAE">
        <w:t xml:space="preserve">2016. godine u </w:t>
      </w:r>
      <w:r w:rsidR="008D586C">
        <w:t>14,00</w:t>
      </w:r>
      <w:r w:rsidRPr="002B5AAE">
        <w:t xml:space="preserve"> sati i istog trenutka rješenje o otvaranju </w:t>
      </w:r>
      <w:r w:rsidR="009A3C95">
        <w:t>skraćenog</w:t>
      </w:r>
      <w:r w:rsidR="009A3C95" w:rsidRPr="002B5AAE">
        <w:t xml:space="preserve"> </w:t>
      </w:r>
      <w:r w:rsidRPr="002B5AAE">
        <w:t xml:space="preserve">stečajnog postupka objavit će se na </w:t>
      </w:r>
      <w:r>
        <w:t>e-</w:t>
      </w:r>
      <w:r w:rsidRPr="002B5AAE">
        <w:t xml:space="preserve">oglasnoj ploči suda. </w:t>
      </w:r>
    </w:p>
    <w:p w:rsidRDefault="0039632D" w:rsidP="00193657" w:rsidR="0039632D" w:rsidRPr="002B5AAE">
      <w:pPr>
        <w:ind w:hanging="705" w:left="705"/>
        <w:jc w:val="both"/>
      </w:pPr>
    </w:p>
    <w:p w:rsidRDefault="0039632D" w:rsidP="00E41244" w:rsidR="0039632D" w:rsidRPr="002F3453">
      <w:pPr>
        <w:ind w:hanging="705" w:left="705"/>
        <w:jc w:val="both"/>
      </w:pPr>
      <w:r w:rsidRPr="002B5AAE">
        <w:t>III.</w:t>
      </w:r>
      <w:r w:rsidRPr="002B5AAE">
        <w:rPr>
          <w:b/>
        </w:rPr>
        <w:tab/>
      </w:r>
      <w:r w:rsidR="008D586C">
        <w:t>Stečajnom upraviteljicom</w:t>
      </w:r>
      <w:r w:rsidRPr="002F3453">
        <w:t xml:space="preserve"> imenuje se</w:t>
      </w:r>
      <w:r w:rsidR="002F3453" w:rsidRPr="002F3453">
        <w:t xml:space="preserve"> </w:t>
      </w:r>
      <w:r w:rsidR="008D586C">
        <w:t>Nada Mikulandra</w:t>
      </w:r>
      <w:r w:rsidR="002F3453" w:rsidRPr="00181A5C">
        <w:rPr>
          <w:b/>
        </w:rPr>
        <w:t xml:space="preserve"> </w:t>
      </w:r>
      <w:r w:rsidR="008D586C" w:rsidRPr="008E37E9">
        <w:t>iz Bilice, Stubalj 238, OIB: 01343352417</w:t>
      </w:r>
      <w:r w:rsidRPr="002F3453">
        <w:t>.</w:t>
      </w:r>
    </w:p>
    <w:p w:rsidRDefault="0039632D" w:rsidP="00E41244" w:rsidR="0039632D" w:rsidRPr="002B5AAE">
      <w:pPr>
        <w:ind w:hanging="705" w:left="705"/>
        <w:jc w:val="both"/>
      </w:pPr>
    </w:p>
    <w:p w:rsidRDefault="0039632D" w:rsidP="00193657" w:rsidR="0039632D" w:rsidRPr="002B5AAE">
      <w:pPr>
        <w:ind w:hanging="705" w:left="705"/>
        <w:jc w:val="both"/>
        <w:rPr>
          <w:b/>
        </w:rPr>
      </w:pPr>
      <w:r w:rsidRPr="002B5AAE">
        <w:t>IV.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4C640C">
        <w:t xml:space="preserve">skraćeni </w:t>
      </w:r>
      <w:r w:rsidRPr="002B5AAE">
        <w:t xml:space="preserve">stečajni postupak nad dužnikom </w:t>
      </w:r>
      <w:r w:rsidR="00211D0A">
        <w:t>GOF d.o.o.</w:t>
      </w:r>
      <w:r w:rsidR="00351ADE">
        <w:t>,</w:t>
      </w:r>
      <w:r w:rsidR="00211D0A">
        <w:t xml:space="preserve"> Vir, Srpljica I br. 49, OIB: 37418397291</w:t>
      </w:r>
      <w:r w:rsidR="00206B46">
        <w:t>.</w:t>
      </w:r>
    </w:p>
    <w:p w:rsidRDefault="0039632D" w:rsidP="00193657" w:rsidR="0039632D">
      <w:pPr>
        <w:ind w:hanging="705" w:left="705"/>
        <w:jc w:val="both"/>
        <w:rPr>
          <w:b/>
        </w:rPr>
      </w:pPr>
    </w:p>
    <w:p w:rsidRDefault="0039632D" w:rsidP="00193657" w:rsidR="0039632D" w:rsidRPr="002B5AAE">
      <w:pPr>
        <w:ind w:hanging="705" w:left="705"/>
        <w:jc w:val="both"/>
      </w:pPr>
      <w:r>
        <w:t xml:space="preserve">V.        </w:t>
      </w:r>
      <w:r w:rsidRPr="002B5AAE">
        <w:t>Dio nastalih troškova postupka isplatit će se iz fonda 111. SZ-a – dodatne pristojbe.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B5AAE">
      <w:pPr>
        <w:ind w:hanging="705" w:left="705"/>
        <w:jc w:val="both"/>
      </w:pPr>
      <w:r w:rsidRPr="002B5AAE">
        <w:t>V</w:t>
      </w:r>
      <w:r>
        <w:t>I.</w:t>
      </w:r>
      <w:r w:rsidRPr="002B5AAE">
        <w:tab/>
        <w:t xml:space="preserve">Ovo rješenje će se javno objaviti i dostavlja se sudskom registru radi upisa činjenice otvaranja </w:t>
      </w:r>
      <w:r w:rsidR="009A3C95">
        <w:t>skraćenog</w:t>
      </w:r>
      <w:r w:rsidR="009A3C95" w:rsidRPr="002B5AAE">
        <w:t xml:space="preserve"> </w:t>
      </w:r>
      <w:r w:rsidRPr="002B5AAE">
        <w:t>stečajnog postupka odmah po objavi na e-oglasnoj ploči i po pravomoćnosti radi brisanja stečajnog dužnika iz registra.</w:t>
      </w:r>
    </w:p>
    <w:p w:rsidRDefault="0039632D" w:rsidP="00193657" w:rsidR="0039632D" w:rsidRPr="002B5AAE">
      <w:pPr>
        <w:ind w:hanging="705" w:left="705"/>
        <w:jc w:val="both"/>
      </w:pPr>
    </w:p>
    <w:p w:rsidRDefault="0039632D" w:rsidP="00193657" w:rsidR="0039632D" w:rsidRPr="002B5AAE">
      <w:pPr>
        <w:ind w:hanging="709" w:left="709"/>
        <w:jc w:val="both"/>
      </w:pPr>
      <w:r w:rsidRPr="002B5AAE">
        <w:t>VI</w:t>
      </w:r>
      <w:r>
        <w:t xml:space="preserve">I.  </w:t>
      </w:r>
      <w:r>
        <w:tab/>
      </w:r>
      <w:r w:rsidRPr="002B5AAE">
        <w:t xml:space="preserve">Otvaranje </w:t>
      </w:r>
      <w:r w:rsidR="009A3C95">
        <w:t>skraćenog</w:t>
      </w:r>
      <w:r w:rsidR="009A3C95" w:rsidRPr="002B5AAE">
        <w:t xml:space="preserve"> </w:t>
      </w:r>
      <w:r w:rsidRPr="002B5AAE">
        <w:t>stečajnog postupka i imenovanje stečajnog upravitelja upisat će se u zemljišne knjige, upisnik brodova, upisnik brodova u izgradnji, upisnik zrakoplova i upisnik prava intelektualnog vlasništva.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B5AAE">
      <w:pPr>
        <w:ind w:hanging="705" w:left="705"/>
        <w:jc w:val="both"/>
      </w:pPr>
      <w:r w:rsidRPr="002B5AAE">
        <w:t>VIII.</w:t>
      </w:r>
      <w:r w:rsidRPr="002B5AAE">
        <w:tab/>
        <w:t xml:space="preserve">Ovlašćuje se stečajni upravitelj nakon zaključenja </w:t>
      </w:r>
      <w:r w:rsidR="009A3C95">
        <w:t>skraćenog</w:t>
      </w:r>
      <w:r w:rsidR="009A3C95" w:rsidRPr="002B5AAE">
        <w:t xml:space="preserve"> </w:t>
      </w:r>
      <w:r w:rsidRPr="002B5AAE">
        <w:t xml:space="preserve">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postupka, a neiskorišteni iznos uplatiti u Fond za namirenje troškova stečajnog postupka.  </w:t>
      </w:r>
    </w:p>
    <w:p w:rsidRDefault="0039632D" w:rsidP="00193657" w:rsidR="0039632D">
      <w:pPr>
        <w:rPr>
          <w:b/>
        </w:rPr>
      </w:pPr>
    </w:p>
    <w:p w:rsidRDefault="002F3453" w:rsidP="00193657" w:rsidR="002F3453">
      <w:pPr>
        <w:rPr>
          <w:b/>
        </w:rPr>
      </w:pPr>
    </w:p>
    <w:p w:rsidRDefault="009A3C95" w:rsidP="00193657" w:rsidR="009A3C95" w:rsidRPr="002B5AAE">
      <w:pPr>
        <w:rPr>
          <w:b/>
        </w:rPr>
      </w:pPr>
    </w:p>
    <w:p w:rsidRDefault="0039632D" w:rsidP="00193657" w:rsidR="0039632D" w:rsidRPr="002B5AAE">
      <w:pPr>
        <w:jc w:val="center"/>
      </w:pPr>
      <w:r w:rsidRPr="002B5AAE">
        <w:lastRenderedPageBreak/>
        <w:t>Obrazloženje</w:t>
      </w:r>
    </w:p>
    <w:p w:rsidRDefault="0039632D" w:rsidP="00193657" w:rsidR="0039632D" w:rsidRPr="002B5AAE">
      <w:pPr>
        <w:jc w:val="center"/>
        <w:rPr>
          <w:b/>
        </w:rPr>
      </w:pPr>
    </w:p>
    <w:p w:rsidRDefault="0039632D" w:rsidP="00193657" w:rsidR="0039632D" w:rsidRPr="002B5AAE">
      <w:pPr>
        <w:ind w:firstLine="720"/>
        <w:jc w:val="both"/>
      </w:pPr>
      <w:r w:rsidRPr="002B5AAE">
        <w:t xml:space="preserve">Financijska agencija RC Split, Podružnica </w:t>
      </w:r>
      <w:r>
        <w:t>Zadar</w:t>
      </w:r>
      <w:r w:rsidRPr="002B5AAE">
        <w:t xml:space="preserve"> je podnijela ovom sudu </w:t>
      </w:r>
      <w:r w:rsidR="00211D0A">
        <w:t>2. studenoga 2015</w:t>
      </w:r>
      <w:r w:rsidRPr="002B5AAE">
        <w:t xml:space="preserve">. zahtjev za provedbu skraćenog stečajnog postupka nad dužnikom. U zahtjevu se u bitnome navodi da na dan </w:t>
      </w:r>
      <w:r w:rsidRPr="00D75141">
        <w:t>1. rujna 2015.</w:t>
      </w:r>
      <w:r w:rsidRPr="002B5AAE">
        <w:t xml:space="preserve"> dužnik u Očevidniku redoslijeda osnova za plaćanje ima evidentirane neizvršene osnove za plaćanje u neprekinutom razdoblju od </w:t>
      </w:r>
      <w:r w:rsidR="00211D0A">
        <w:t>1737</w:t>
      </w:r>
      <w:r w:rsidRPr="002B5AAE">
        <w:t xml:space="preserve"> dan</w:t>
      </w:r>
      <w:r>
        <w:t>a</w:t>
      </w:r>
      <w:r w:rsidRPr="002B5AAE">
        <w:t xml:space="preserve"> u ukupnom iznosu od </w:t>
      </w:r>
      <w:r w:rsidR="00211D0A">
        <w:t>52.976,54</w:t>
      </w:r>
      <w:r w:rsidRPr="002B5AAE">
        <w:t xml:space="preserve"> kun</w:t>
      </w:r>
      <w:r w:rsidR="00211D0A">
        <w:t>e</w:t>
      </w:r>
      <w:r w:rsidRPr="002B5AAE">
        <w:t>, da nema zaposlenih, kao i da nema zaplijenjenih sredstava na ime predujma za namire</w:t>
      </w:r>
      <w:r>
        <w:t>nje troškova stečajnog postupka.</w:t>
      </w:r>
    </w:p>
    <w:p w:rsidRDefault="0039632D" w:rsidP="00193657" w:rsidR="0039632D" w:rsidRPr="002B5AAE">
      <w:pPr>
        <w:ind w:firstLine="708"/>
        <w:jc w:val="both"/>
      </w:pPr>
      <w:r w:rsidRPr="002B5AAE">
        <w:t>Sukladno čl. 430. Stečajnog zakona (N</w:t>
      </w:r>
      <w:r>
        <w:t>arodne novine broj</w:t>
      </w:r>
      <w:r w:rsidRPr="002B5AAE">
        <w:t xml:space="preserve"> 71/15, dalje u tekstu SZ), nakon uvida u sudski registar, oglasom objavljenim na mrežnoj stranici e-Oglasne ploče suda </w:t>
      </w:r>
      <w:r w:rsidR="004E49BB">
        <w:t>22.</w:t>
      </w:r>
      <w:r w:rsidR="00211D0A">
        <w:t xml:space="preserve"> prosinca</w:t>
      </w:r>
      <w:r w:rsidRPr="00317982">
        <w:t xml:space="preserve"> 201</w:t>
      </w:r>
      <w:r w:rsidR="00211D0A">
        <w:t>5</w:t>
      </w:r>
      <w:r w:rsidRPr="00317982">
        <w:t>.</w:t>
      </w:r>
      <w:r w:rsidRPr="002B5AAE">
        <w:t xml:space="preserve"> pozvane su osobe ovlaštene za zastupanje dužnika po zakonu u roku od 15 dana dostaviti javnobilježnički ovjerovljeni popis imovine i obveza dužnika na propisanom obrascu, te su pozvani dužnikovi vjerovnici sukladno članku predložiti otvaranje stečajnog postupka nad dužnikom, uz upozorenje iz čl. 431. SZ.</w:t>
      </w:r>
    </w:p>
    <w:p w:rsidRDefault="0039632D" w:rsidP="00193657" w:rsidR="0039632D" w:rsidRPr="002B5AAE">
      <w:pPr>
        <w:ind w:firstLine="708"/>
        <w:jc w:val="both"/>
      </w:pPr>
      <w:r w:rsidRPr="002B5AAE"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vjerovnici nisu predložili otvaranje stečajnoga postupka</w:t>
      </w:r>
      <w:r>
        <w:t xml:space="preserve">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>. 2. Stečajnog zakona.</w:t>
      </w:r>
    </w:p>
    <w:p w:rsidRDefault="0039632D" w:rsidP="00193657" w:rsidR="0039632D" w:rsidRPr="002B5AAE">
      <w:pPr>
        <w:ind w:firstLine="708"/>
        <w:jc w:val="both"/>
      </w:pPr>
      <w:r w:rsidRPr="002B5AAE">
        <w:t>Izbor stečajnog upravitelja izvršen je primjenom odredbe čl.432. SZ-a, a metodo</w:t>
      </w:r>
      <w:r w:rsidR="008D586C">
        <w:t>m slučajnog odabira za stečajnu upraviteljicu</w:t>
      </w:r>
      <w:r w:rsidRPr="002B5AAE">
        <w:t xml:space="preserve"> izabran</w:t>
      </w:r>
      <w:r w:rsidR="008D586C">
        <w:t>a Nada Mikulandra iz Bilica.</w:t>
      </w:r>
      <w:r w:rsidRPr="00A0432B">
        <w:rPr>
          <w:b/>
        </w:rPr>
        <w:t xml:space="preserve"> </w:t>
      </w:r>
    </w:p>
    <w:p w:rsidRDefault="008D586C" w:rsidP="008D586C" w:rsidR="008D586C" w:rsidRPr="002B5AAE">
      <w:pPr>
        <w:ind w:firstLine="708"/>
        <w:jc w:val="both"/>
      </w:pPr>
      <w:r w:rsidRPr="007E0FEA">
        <w:t xml:space="preserve">Nalog iz točke </w:t>
      </w:r>
      <w:r>
        <w:t xml:space="preserve">VII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39632D" w:rsidP="00193657" w:rsidR="0039632D" w:rsidRPr="002B5AAE">
      <w:pPr>
        <w:jc w:val="both"/>
      </w:pPr>
      <w:r w:rsidRPr="002B5AAE">
        <w:t xml:space="preserve">          Stoga je odlučeno kao u izreci.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40F6B">
      <w:pPr>
        <w:jc w:val="center"/>
      </w:pPr>
      <w:r w:rsidRPr="00240F6B">
        <w:t xml:space="preserve">U Zadru, dana </w:t>
      </w:r>
      <w:r w:rsidR="008D586C">
        <w:t>12. listopada</w:t>
      </w:r>
      <w:r w:rsidR="002F3453">
        <w:t xml:space="preserve"> </w:t>
      </w:r>
      <w:r w:rsidRPr="00240F6B">
        <w:t xml:space="preserve">2016. </w:t>
      </w:r>
    </w:p>
    <w:p w:rsidRDefault="0039632D" w:rsidP="00193657" w:rsidR="0039632D" w:rsidRPr="00240F6B">
      <w:pPr>
        <w:jc w:val="both"/>
      </w:pPr>
    </w:p>
    <w:p w:rsidRDefault="00DE5C63" w:rsidP="00DE5C63" w:rsidR="00DE5C63">
      <w:r>
        <w:t>Za točnost otpravka-ovlašteni službenik:                                                     Sudac</w:t>
      </w:r>
    </w:p>
    <w:p w:rsidRDefault="00DE5C63" w:rsidP="00DE5C63" w:rsidR="00DE5C63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Bajlo, v.r.</w:t>
      </w: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>
      <w:pPr>
        <w:jc w:val="both"/>
        <w:rPr>
          <w:b/>
        </w:rPr>
      </w:pP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 w:rsidRPr="00240F6B">
      <w:pPr>
        <w:jc w:val="both"/>
      </w:pPr>
      <w:r w:rsidRPr="00240F6B">
        <w:t>POUKA O PRAVNOM LIJEKU</w:t>
      </w:r>
    </w:p>
    <w:p w:rsidRDefault="00DA5E39" w:rsidP="00DA5E39" w:rsidR="00DA5E39" w:rsidRPr="00240F6B">
      <w:pPr>
        <w:ind w:firstLine="705"/>
        <w:jc w:val="both"/>
      </w:pPr>
      <w:r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2B5AAE">
          <w:t>53. st</w:t>
        </w:r>
      </w:smartTag>
      <w:r w:rsidRPr="002B5AAE">
        <w:t>. 6 SZ-a).</w:t>
      </w:r>
      <w:r>
        <w:t xml:space="preserve"> </w:t>
      </w:r>
    </w:p>
    <w:p w:rsidRDefault="00DA5E39" w:rsidP="00DA5E39" w:rsidR="00DA5E39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DA5E39" w:rsidP="00DA5E39" w:rsidR="00DA5E39" w:rsidRPr="00240F6B">
      <w:pPr>
        <w:ind w:firstLine="705"/>
        <w:jc w:val="both"/>
      </w:pPr>
      <w:r w:rsidRPr="00240F6B">
        <w:t xml:space="preserve">Žalba se podnosi ovom sudu za Visoki trgovački sud Republike Hrvatske u </w:t>
      </w:r>
      <w:r>
        <w:t>tri</w:t>
      </w:r>
      <w:r w:rsidRPr="00240F6B">
        <w:t xml:space="preserve"> primjerka u roku od 8 dana od prijema rješenja.</w:t>
      </w:r>
    </w:p>
    <w:p w:rsidRDefault="0039632D" w:rsidP="00193657" w:rsidR="0039632D">
      <w:pPr>
        <w:jc w:val="both"/>
        <w:rPr>
          <w:b/>
        </w:rPr>
      </w:pPr>
    </w:p>
    <w:p w:rsidRDefault="008D586C" w:rsidP="00193657" w:rsidR="008D586C">
      <w:pPr>
        <w:jc w:val="both"/>
        <w:rPr>
          <w:b/>
        </w:rPr>
      </w:pPr>
    </w:p>
    <w:p w:rsidRDefault="008D586C" w:rsidP="00193657" w:rsidR="008D586C" w:rsidRPr="002B5AAE">
      <w:pPr>
        <w:jc w:val="both"/>
        <w:rPr>
          <w:b/>
        </w:rPr>
      </w:pPr>
    </w:p>
    <w:p w:rsidRDefault="0039632D" w:rsidP="00193657" w:rsidR="0039632D" w:rsidRPr="00240F6B">
      <w:pPr>
        <w:jc w:val="both"/>
      </w:pPr>
      <w:r w:rsidRPr="00240F6B">
        <w:lastRenderedPageBreak/>
        <w:t>DNA: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Stečajnom upravitelju uz potvrdu o imenovanju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 xml:space="preserve">Stečajnom dužniku 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FINA,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ŽDO - Zadar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Poreznoj upravi Zadar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 xml:space="preserve">Općinski sud Zadar, 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 xml:space="preserve">Općinski sud Zadar, Zemljišno knjižni odjel 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Lučkoj kapetaniji – registru brodova,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Registru suda odmah  i  po pravomoćnosti,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 xml:space="preserve">e-Oglasna ploča 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Pisarnica suda-ovdje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Državni zavoda za intelektualno vlasništvo, Ulica grada Vukovara 78, 10 000 Zagreb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u spis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B5AAE">
      <w:pPr>
        <w:ind w:hanging="705" w:left="705"/>
        <w:jc w:val="both"/>
      </w:pPr>
    </w:p>
    <w:p w:rsidRDefault="0039632D" w:rsidP="00193657" w:rsidR="0039632D">
      <w:pPr>
        <w:ind w:hanging="705" w:left="705"/>
        <w:jc w:val="both"/>
      </w:pPr>
    </w:p>
    <w:sectPr w:rsidSect="00BE1154" w:rsidR="0039632D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632D" w:rsidR="0039632D">
      <w:r>
        <w:separator/>
      </w:r>
    </w:p>
  </w:endnote>
  <w:endnote w:id="0" w:type="continuationSeparator">
    <w:p w:rsidRDefault="0039632D" w:rsidR="003963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632D" w:rsidR="0039632D">
      <w:r>
        <w:separator/>
      </w:r>
    </w:p>
  </w:footnote>
  <w:footnote w:id="0" w:type="continuationSeparator">
    <w:p w:rsidRDefault="0039632D" w:rsidR="003963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632D" w:rsidP="00E37B9D" w:rsidR="003963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632D" w:rsidR="003963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632D" w:rsidP="00E37B9D" w:rsidR="003963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4AF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9632D" w:rsidP="008C3132" w:rsidR="0039632D" w:rsidRPr="00BE1154">
    <w:pPr>
      <w:pStyle w:val="Zaglavlje"/>
      <w:jc w:val="right"/>
    </w:pPr>
    <w:r w:rsidRPr="00BE1154">
      <w:t xml:space="preserve">                                                                                                   1 St-</w:t>
    </w:r>
    <w:r w:rsidR="00211D0A">
      <w:t>316/15-7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5C29"/>
    <w:rsid w:val="0001684A"/>
    <w:rsid w:val="00024FE0"/>
    <w:rsid w:val="00026C4C"/>
    <w:rsid w:val="00027CA2"/>
    <w:rsid w:val="00030666"/>
    <w:rsid w:val="000308C2"/>
    <w:rsid w:val="00036281"/>
    <w:rsid w:val="000423D9"/>
    <w:rsid w:val="00044342"/>
    <w:rsid w:val="000764A2"/>
    <w:rsid w:val="00082765"/>
    <w:rsid w:val="00086EBE"/>
    <w:rsid w:val="0008729C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1525A"/>
    <w:rsid w:val="00127667"/>
    <w:rsid w:val="001357C2"/>
    <w:rsid w:val="00142922"/>
    <w:rsid w:val="00147DE6"/>
    <w:rsid w:val="0015425E"/>
    <w:rsid w:val="00157784"/>
    <w:rsid w:val="00171FB9"/>
    <w:rsid w:val="001742EE"/>
    <w:rsid w:val="00181A5C"/>
    <w:rsid w:val="00193657"/>
    <w:rsid w:val="001A4E75"/>
    <w:rsid w:val="001A5C44"/>
    <w:rsid w:val="001A6833"/>
    <w:rsid w:val="001A68E8"/>
    <w:rsid w:val="001B67F2"/>
    <w:rsid w:val="001C2BC7"/>
    <w:rsid w:val="001C53DB"/>
    <w:rsid w:val="001E5DED"/>
    <w:rsid w:val="001F36C3"/>
    <w:rsid w:val="001F4A56"/>
    <w:rsid w:val="00200A63"/>
    <w:rsid w:val="00206B46"/>
    <w:rsid w:val="00211D0A"/>
    <w:rsid w:val="0021518B"/>
    <w:rsid w:val="002210E9"/>
    <w:rsid w:val="00240F6B"/>
    <w:rsid w:val="00254DBF"/>
    <w:rsid w:val="002765A5"/>
    <w:rsid w:val="00280B03"/>
    <w:rsid w:val="002869B5"/>
    <w:rsid w:val="002A1020"/>
    <w:rsid w:val="002A659C"/>
    <w:rsid w:val="002B5AAE"/>
    <w:rsid w:val="002B5E36"/>
    <w:rsid w:val="002B72E4"/>
    <w:rsid w:val="002C1434"/>
    <w:rsid w:val="002C4929"/>
    <w:rsid w:val="002E7187"/>
    <w:rsid w:val="002F3453"/>
    <w:rsid w:val="002F4BE9"/>
    <w:rsid w:val="0031086B"/>
    <w:rsid w:val="0031644E"/>
    <w:rsid w:val="00316882"/>
    <w:rsid w:val="00317982"/>
    <w:rsid w:val="00331E00"/>
    <w:rsid w:val="003369F2"/>
    <w:rsid w:val="00344166"/>
    <w:rsid w:val="0034532F"/>
    <w:rsid w:val="00351ADE"/>
    <w:rsid w:val="0036587A"/>
    <w:rsid w:val="0038575A"/>
    <w:rsid w:val="0039632D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4EC5"/>
    <w:rsid w:val="0042650A"/>
    <w:rsid w:val="00431416"/>
    <w:rsid w:val="00432578"/>
    <w:rsid w:val="00440B05"/>
    <w:rsid w:val="00445D48"/>
    <w:rsid w:val="00457125"/>
    <w:rsid w:val="004647EF"/>
    <w:rsid w:val="004710A9"/>
    <w:rsid w:val="00492E1E"/>
    <w:rsid w:val="004A5D4D"/>
    <w:rsid w:val="004B703D"/>
    <w:rsid w:val="004C2509"/>
    <w:rsid w:val="004C4B52"/>
    <w:rsid w:val="004C640C"/>
    <w:rsid w:val="004C7182"/>
    <w:rsid w:val="004E498B"/>
    <w:rsid w:val="004E49BB"/>
    <w:rsid w:val="004F759A"/>
    <w:rsid w:val="00521DF9"/>
    <w:rsid w:val="00531A9C"/>
    <w:rsid w:val="005439BE"/>
    <w:rsid w:val="005440C2"/>
    <w:rsid w:val="00550F73"/>
    <w:rsid w:val="00553002"/>
    <w:rsid w:val="00571AD1"/>
    <w:rsid w:val="005759FC"/>
    <w:rsid w:val="00583030"/>
    <w:rsid w:val="00584E27"/>
    <w:rsid w:val="00595786"/>
    <w:rsid w:val="0059651A"/>
    <w:rsid w:val="005A051B"/>
    <w:rsid w:val="005A5D77"/>
    <w:rsid w:val="005B4C6F"/>
    <w:rsid w:val="005D0061"/>
    <w:rsid w:val="005D1971"/>
    <w:rsid w:val="005F46A2"/>
    <w:rsid w:val="00614882"/>
    <w:rsid w:val="00624EE7"/>
    <w:rsid w:val="00635E90"/>
    <w:rsid w:val="0066155F"/>
    <w:rsid w:val="00670B34"/>
    <w:rsid w:val="00672754"/>
    <w:rsid w:val="00681B49"/>
    <w:rsid w:val="006919B3"/>
    <w:rsid w:val="0069788D"/>
    <w:rsid w:val="006A0EBB"/>
    <w:rsid w:val="006A5EFE"/>
    <w:rsid w:val="006B4E61"/>
    <w:rsid w:val="006B5DE1"/>
    <w:rsid w:val="006C3096"/>
    <w:rsid w:val="006F340F"/>
    <w:rsid w:val="00722809"/>
    <w:rsid w:val="0072570A"/>
    <w:rsid w:val="00753E5D"/>
    <w:rsid w:val="00754AF8"/>
    <w:rsid w:val="0075628E"/>
    <w:rsid w:val="00785980"/>
    <w:rsid w:val="007B0B12"/>
    <w:rsid w:val="007C0700"/>
    <w:rsid w:val="007F176E"/>
    <w:rsid w:val="007F77EB"/>
    <w:rsid w:val="00821286"/>
    <w:rsid w:val="008455B6"/>
    <w:rsid w:val="008503D7"/>
    <w:rsid w:val="00862CC5"/>
    <w:rsid w:val="008B5890"/>
    <w:rsid w:val="008C078D"/>
    <w:rsid w:val="008C3132"/>
    <w:rsid w:val="008D2521"/>
    <w:rsid w:val="008D4452"/>
    <w:rsid w:val="008D586C"/>
    <w:rsid w:val="008E4276"/>
    <w:rsid w:val="008E730C"/>
    <w:rsid w:val="009007A7"/>
    <w:rsid w:val="0090774A"/>
    <w:rsid w:val="009134E1"/>
    <w:rsid w:val="00924452"/>
    <w:rsid w:val="0092620D"/>
    <w:rsid w:val="00927C43"/>
    <w:rsid w:val="0093122F"/>
    <w:rsid w:val="009420B7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A3C95"/>
    <w:rsid w:val="009B0E62"/>
    <w:rsid w:val="009B1C85"/>
    <w:rsid w:val="009C0D3D"/>
    <w:rsid w:val="00A01095"/>
    <w:rsid w:val="00A0432B"/>
    <w:rsid w:val="00A13C19"/>
    <w:rsid w:val="00A241EB"/>
    <w:rsid w:val="00A5362F"/>
    <w:rsid w:val="00A61301"/>
    <w:rsid w:val="00A725FD"/>
    <w:rsid w:val="00A73C9A"/>
    <w:rsid w:val="00A90F82"/>
    <w:rsid w:val="00A91121"/>
    <w:rsid w:val="00A95955"/>
    <w:rsid w:val="00AA5237"/>
    <w:rsid w:val="00AC3E5E"/>
    <w:rsid w:val="00AC6312"/>
    <w:rsid w:val="00AC7F62"/>
    <w:rsid w:val="00AD045A"/>
    <w:rsid w:val="00AD4DE1"/>
    <w:rsid w:val="00AD561D"/>
    <w:rsid w:val="00AD6C66"/>
    <w:rsid w:val="00B002EE"/>
    <w:rsid w:val="00B03ACB"/>
    <w:rsid w:val="00B41A83"/>
    <w:rsid w:val="00B44770"/>
    <w:rsid w:val="00B541D9"/>
    <w:rsid w:val="00B73CC9"/>
    <w:rsid w:val="00B81B78"/>
    <w:rsid w:val="00B81EFE"/>
    <w:rsid w:val="00B828C5"/>
    <w:rsid w:val="00B96E05"/>
    <w:rsid w:val="00BC00EA"/>
    <w:rsid w:val="00BC53A0"/>
    <w:rsid w:val="00BC5DCC"/>
    <w:rsid w:val="00BD0E06"/>
    <w:rsid w:val="00BD7D07"/>
    <w:rsid w:val="00BE1154"/>
    <w:rsid w:val="00BE66DF"/>
    <w:rsid w:val="00BF057F"/>
    <w:rsid w:val="00BF3D61"/>
    <w:rsid w:val="00C04F94"/>
    <w:rsid w:val="00C1289F"/>
    <w:rsid w:val="00C20CD8"/>
    <w:rsid w:val="00C258BC"/>
    <w:rsid w:val="00C366E5"/>
    <w:rsid w:val="00C61524"/>
    <w:rsid w:val="00C660D5"/>
    <w:rsid w:val="00C758AA"/>
    <w:rsid w:val="00C832FE"/>
    <w:rsid w:val="00C84E20"/>
    <w:rsid w:val="00CA28F5"/>
    <w:rsid w:val="00CA3E6B"/>
    <w:rsid w:val="00CA6E9D"/>
    <w:rsid w:val="00D10636"/>
    <w:rsid w:val="00D13993"/>
    <w:rsid w:val="00D21637"/>
    <w:rsid w:val="00D23BBC"/>
    <w:rsid w:val="00D248E2"/>
    <w:rsid w:val="00D30751"/>
    <w:rsid w:val="00D3138D"/>
    <w:rsid w:val="00D36588"/>
    <w:rsid w:val="00D51E7B"/>
    <w:rsid w:val="00D53B48"/>
    <w:rsid w:val="00D7124E"/>
    <w:rsid w:val="00D75141"/>
    <w:rsid w:val="00D92DF0"/>
    <w:rsid w:val="00D94D07"/>
    <w:rsid w:val="00D96FA0"/>
    <w:rsid w:val="00DA5E39"/>
    <w:rsid w:val="00DA6554"/>
    <w:rsid w:val="00DD0823"/>
    <w:rsid w:val="00DD118B"/>
    <w:rsid w:val="00DD5973"/>
    <w:rsid w:val="00DE5C63"/>
    <w:rsid w:val="00E0197B"/>
    <w:rsid w:val="00E0298A"/>
    <w:rsid w:val="00E2239F"/>
    <w:rsid w:val="00E37B9D"/>
    <w:rsid w:val="00E41244"/>
    <w:rsid w:val="00E5646B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F6F21"/>
    <w:rsid w:val="00F02CF9"/>
    <w:rsid w:val="00F05676"/>
    <w:rsid w:val="00F34B4B"/>
    <w:rsid w:val="00F3526E"/>
    <w:rsid w:val="00F35619"/>
    <w:rsid w:val="00F36175"/>
    <w:rsid w:val="00F56EE3"/>
    <w:rsid w:val="00F63692"/>
    <w:rsid w:val="00F83A54"/>
    <w:rsid w:val="00F84232"/>
    <w:rsid w:val="00F87118"/>
    <w:rsid w:val="00F96A4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754A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4A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4A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4A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4A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754A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4A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4A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4A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4A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95010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</izvorni_sadrzaj>
    <derivirana_varijabla naziv="DomainObject.Predmet.Broj_1">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St-316/2015</izvorni_sadrzaj>
    <derivirana_varijabla naziv="DomainObject.Predmet.OznakaBroj_1">St-316/2015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GOF društvo s ograničenom odgovornošću za građenje i poslovne usluge</izvorni_sadrzaj>
    <derivirana_varijabla naziv="DomainObject.Predmet.ProtustrankaFormated_1">  GOF društvo s ograničenom odgovornošću za građenje i poslovne usluge</derivirana_varijabla>
  </DomainObject.Predmet.ProtustrankaFormated>
  <DomainObject.Predmet.ProtustrankaFormatedOIB>
    <izvorni_sadrzaj>  GOF društvo s ograničenom odgovornošću za građenje i poslovne usluge, OIB 37418397291</izvorni_sadrzaj>
    <derivirana_varijabla naziv="DomainObject.Predmet.ProtustrankaFormatedOIB_1">  GOF društvo s ograničenom odgovornošću za građenje i poslovne usluge, OIB 37418397291</derivirana_varijabla>
  </DomainObject.Predmet.ProtustrankaFormatedOIB>
  <DomainObject.Predmet.ProtustrankaFormatedWithAdress>
    <izvorni_sadrzaj> GOF društvo s ograničenom odgovornošću za građenje i poslovne usluge, Srpljica I br. 49, 23234 Vir</izvorni_sadrzaj>
    <derivirana_varijabla naziv="DomainObject.Predmet.ProtustrankaFormatedWithAdress_1"> GOF društvo s ograničenom odgovornošću za građenje i poslovne usluge, Srpljica I br. 49, 23234 Vir</derivirana_varijabla>
  </DomainObject.Predmet.ProtustrankaFormatedWithAdress>
  <DomainObject.Predmet.ProtustrankaFormatedWithAdressOIB>
    <izvorni_sadrzaj> GOF društvo s ograničenom odgovornošću za građenje i poslovne usluge, OIB 37418397291, Srpljica I br. 49, 23234 Vir</izvorni_sadrzaj>
    <derivirana_varijabla naziv="DomainObject.Predmet.ProtustrankaFormatedWithAdressOIB_1"> GOF društvo s ograničenom odgovornošću za građenje i poslovne usluge, OIB 37418397291, Srpljica I br. 49, 23234 Vir</derivirana_varijabla>
  </DomainObject.Predmet.ProtustrankaFormatedWithAdressOIB>
  <DomainObject.Predmet.ProtustrankaWithAdress>
    <izvorni_sadrzaj>GOF društvo s ograničenom odgovornošću za građenje i poslovne usluge Srpljica I br. 49, 23234 Vir</izvorni_sadrzaj>
    <derivirana_varijabla naziv="DomainObject.Predmet.ProtustrankaWithAdress_1">GOF društvo s ograničenom odgovornošću za građenje i poslovne usluge Srpljica I br. 49, 23234 Vir</derivirana_varijabla>
  </DomainObject.Predmet.ProtustrankaWithAdress>
  <DomainObject.Predmet.ProtustrankaWithAdressOIB>
    <izvorni_sadrzaj>GOF društvo s ograničenom odgovornošću za građenje i poslovne usluge, OIB 37418397291, Srpljica I br. 49, 23234 Vir</izvorni_sadrzaj>
    <derivirana_varijabla naziv="DomainObject.Predmet.ProtustrankaWithAdressOIB_1">GOF društvo s ograničenom odgovornošću za građenje i poslovne usluge, OIB 37418397291, Srpljica I br. 49, 23234 Vir</derivirana_varijabla>
  </DomainObject.Predmet.ProtustrankaWithAdressOIB>
  <DomainObject.Predmet.ProtustrankaNazivFormated>
    <izvorni_sadrzaj>GOF društvo s ograničenom odgovornošću za građenje i poslovne usluge</izvorni_sadrzaj>
    <derivirana_varijabla naziv="DomainObject.Predmet.ProtustrankaNazivFormated_1">GOF društvo s ograničenom odgovornošću za građenje i poslovne usluge</derivirana_varijabla>
  </DomainObject.Predmet.ProtustrankaNazivFormated>
  <DomainObject.Predmet.ProtustrankaNazivFormatedOIB>
    <izvorni_sadrzaj>GOF društvo s ograničenom odgovornošću za građenje i poslovne usluge, OIB 37418397291</izvorni_sadrzaj>
    <derivirana_varijabla naziv="DomainObject.Predmet.ProtustrankaNazivFormatedOIB_1">GOF društvo s ograničenom odgovornošću za građenje i poslovne usluge, OIB 37418397291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52976.54</izvorni_sadrzaj>
    <derivirana_varijabla naziv="DomainObject.Predmet.TrenutnaVrijednost_1">52976.54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GOF društvo s ograničenom odgovornošću za građenje i poslovne usluge</item>
    </izvorni_sadrzaj>
    <derivirana_varijabla naziv="DomainObject.Predmet.ProtuStrankaListFormated_1">
      <item>GOF društvo s ograničenom odgovornošću za građenje i poslovne usluge</item>
    </derivirana_varijabla>
  </DomainObject.Predmet.ProtuStrankaListFormated>
  <DomainObject.Predmet.ProtuStrankaListFormatedOIB>
    <izvorni_sadrzaj>
      <item>GOF društvo s ograničenom odgovornošću za građenje i poslovne usluge, OIB 37418397291</item>
    </izvorni_sadrzaj>
    <derivirana_varijabla naziv="DomainObject.Predmet.ProtuStrankaListFormatedOIB_1">
      <item>GOF društvo s ograničenom odgovornošću za građenje i poslovne usluge, OIB 37418397291</item>
    </derivirana_varijabla>
  </DomainObject.Predmet.ProtuStrankaListFormatedOIB>
  <DomainObject.Predmet.ProtuStrankaListFormatedWithAdress>
    <izvorni_sadrzaj>
      <item>GOF društvo s ograničenom odgovornošću za građenje i poslovne usluge, Srpljica I br. 49, 23234 Vir</item>
    </izvorni_sadrzaj>
    <derivirana_varijabla naziv="DomainObject.Predmet.ProtuStrankaListFormatedWithAdress_1">
      <item>GOF društvo s ograničenom odgovornošću za građenje i poslovne usluge, Srpljica I br. 49, 23234 Vir</item>
    </derivirana_varijabla>
  </DomainObject.Predmet.ProtuStrankaListFormatedWithAdress>
  <DomainObject.Predmet.ProtuStrankaListFormatedWithAdressOIB>
    <izvorni_sadrzaj>
      <item>GOF društvo s ograničenom odgovornošću za građenje i poslovne usluge, OIB 37418397291, Srpljica I br. 49, 23234 Vir</item>
    </izvorni_sadrzaj>
    <derivirana_varijabla naziv="DomainObject.Predmet.ProtuStrankaListFormatedWithAdressOIB_1">
      <item>GOF društvo s ograničenom odgovornošću za građenje i poslovne usluge, OIB 37418397291, Srpljica I br. 49, 23234 Vir</item>
    </derivirana_varijabla>
  </DomainObject.Predmet.ProtuStrankaListFormatedWithAdressOIB>
  <DomainObject.Predmet.ProtuStrankaListNazivFormated>
    <izvorni_sadrzaj>
      <item>GOF društvo s ograničenom odgovornošću za građenje i poslovne usluge</item>
    </izvorni_sadrzaj>
    <derivirana_varijabla naziv="DomainObject.Predmet.ProtuStrankaListNazivFormated_1">
      <item>GOF društvo s ograničenom odgovornošću za građenje i poslovne usluge</item>
    </derivirana_varijabla>
  </DomainObject.Predmet.ProtuStrankaListNazivFormated>
  <DomainObject.Predmet.ProtuStrankaListNazivFormatedOIB>
    <izvorni_sadrzaj>
      <item>GOF društvo s ograničenom odgovornošću za građenje i poslovne usluge, OIB 37418397291</item>
    </izvorni_sadrzaj>
    <derivirana_varijabla naziv="DomainObject.Predmet.ProtuStrankaListNazivFormatedOIB_1">
      <item>GOF društvo s ograničenom odgovornošću za građenje i poslovne usluge, OIB 37418397291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GOF društvo s ograničenom odgovornošću za građenje i poslovne usluge</izvorni_sadrzaj>
    <derivirana_varijabla naziv="DomainObject.Predmet.ProtustrankaIDrugi_1">GOF društvo s ograničenom odgovornošću za građenje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GOF društvo s ograničenom odgovornošću za građenje i poslovne usluge, OIB 37418397291, Srpljica I br. 49, 23234 Vir</izvorni_sadrzaj>
    <derivirana_varijabla naziv="DomainObject.Predmet.ProtustrankaIDrugiAdressOIB_1">GOF društvo s ograničenom odgovornošću za građenje i poslovne usluge, OIB 37418397291, Srpljica I br. 49,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GOF društvo s ograničenom odgovornošću za građenje i poslovne usluge</item>
    </izvorni_sadrzaj>
    <derivirana_varijabla naziv="DomainObject.Predmet.SudioniciListNaziv_1">
      <item>FINA</item>
      <item>GOF društvo s ograničenom odgovornošću za građenje i poslovne usluge</item>
    </derivirana_varijabla>
  </DomainObject.Predmet.SudioniciListNaziv>
  <DomainObject.Predmet.SudioniciListAdressOIB>
    <izvorni_sadrzaj>
      <item>FINA, OIB 85821130368</item>
      <item>GOF društvo s ograničenom odgovornošću za građenje i poslovne usluge, OIB 37418397291, Srpljica I br. 49,23234 Vir</item>
    </izvorni_sadrzaj>
    <derivirana_varijabla naziv="DomainObject.Predmet.SudioniciListAdressOIB_1">
      <item>FINA, OIB 85821130368</item>
      <item>GOF društvo s ograničenom odgovornošću za građenje i poslovne usluge, OIB 37418397291, Srpljica I br. 49,23234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37418397291</item>
    </izvorni_sadrzaj>
    <derivirana_varijabla naziv="DomainObject.Predmet.SudioniciListNazivOIB_1">
      <item>, OIB 85821130368</item>
      <item>, OIB 37418397291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842</properties:Words>
  <properties:Characters>4551</properties:Characters>
  <properties:Lines>118</properties:Lines>
  <properties:Paragraphs>44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2016-05-12T08:28:00Z</dcterms:created>
  <dc:creator>Administrator</dc:creator>
  <cp:lastModifiedBy>wsadmin</cp:lastModifiedBy>
  <cp:lastPrinted>2016-10-12T06:09:00Z</cp:lastPrinted>
  <dcterms:modified xmlns:xsi="http://www.w3.org/2001/XMLSchema-instance" xsi:type="dcterms:W3CDTF">2016-10-12T11:56:00Z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