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1460" w14:paraId="694146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983A41">
        <w:rPr>
          <w:b/>
        </w:rPr>
        <w:t>2744/</w:t>
      </w:r>
      <w:r w:rsidR="00E227BD" w:rsidRPr="00E227BD">
        <w:rPr>
          <w:b/>
        </w:rPr>
        <w:t>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983A41">
        <w:t xml:space="preserve">PLANIKA OBUĆA  </w:t>
      </w:r>
      <w:r w:rsidR="003D4C76">
        <w:t>društvo s ograničenom odgovornošću za trgovinu i proizvodnju obuće</w:t>
      </w:r>
      <w:r w:rsidR="0051209F">
        <w:t xml:space="preserve">, </w:t>
      </w:r>
      <w:r w:rsidR="003D4C76">
        <w:t>skraćena tvrtka: PLANIKA OBUĆA d.o.o.,</w:t>
      </w:r>
      <w:r w:rsidR="0051209F">
        <w:t xml:space="preserve"> Zagreb, </w:t>
      </w:r>
      <w:proofErr w:type="spellStart"/>
      <w:r w:rsidR="00983A41">
        <w:t>Dukljaninova</w:t>
      </w:r>
      <w:proofErr w:type="spellEnd"/>
      <w:r w:rsidR="00983A41">
        <w:t xml:space="preserve"> 3</w:t>
      </w:r>
      <w:r w:rsidR="0051209F">
        <w:t xml:space="preserve">, OIB: </w:t>
      </w:r>
      <w:r w:rsidR="00983A41">
        <w:t>67497272974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83A41">
        <w:t>28</w:t>
      </w:r>
      <w:r w:rsidR="0051209F">
        <w:t xml:space="preserve">. </w:t>
      </w:r>
      <w:r w:rsidR="00983A41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3D4C76">
        <w:t xml:space="preserve">PLANIKA OBUĆA  društvo s ograničenom odgovornošću za trgovinu i proizvodnju obuće, skraćena tvrtka: PLANIKA OBUĆA d.o.o., Zagreb, </w:t>
      </w:r>
      <w:proofErr w:type="spellStart"/>
      <w:r w:rsidR="003D4C76">
        <w:t>Dukljaninova</w:t>
      </w:r>
      <w:proofErr w:type="spellEnd"/>
      <w:r w:rsidR="003D4C76">
        <w:t xml:space="preserve"> 3, OIB: 67497272974</w:t>
      </w:r>
      <w:r w:rsidR="00067508">
        <w:t>,</w:t>
      </w:r>
      <w:r w:rsidR="00983A41">
        <w:t xml:space="preserve"> </w:t>
      </w:r>
      <w:r w:rsidR="00067508">
        <w:t xml:space="preserve"> </w:t>
      </w:r>
      <w:r w:rsidR="00B76165">
        <w:t xml:space="preserve">iznosi </w:t>
      </w:r>
      <w:r w:rsidR="00983A41">
        <w:t>680.281,67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983A41">
        <w:t xml:space="preserve">Miodrag </w:t>
      </w:r>
      <w:proofErr w:type="spellStart"/>
      <w:r w:rsidR="00983A41">
        <w:t>Maletić</w:t>
      </w:r>
      <w:proofErr w:type="spellEnd"/>
      <w:r w:rsidR="0051209F">
        <w:t xml:space="preserve">, </w:t>
      </w:r>
      <w:proofErr w:type="spellStart"/>
      <w:r w:rsidR="003D4C76">
        <w:t>Pobri</w:t>
      </w:r>
      <w:proofErr w:type="spellEnd"/>
      <w:r w:rsidR="003D4C76">
        <w:t xml:space="preserve">, </w:t>
      </w:r>
      <w:r w:rsidR="00983A41">
        <w:t>Ulica Dragi 20</w:t>
      </w:r>
      <w:r w:rsidR="0051209F">
        <w:t xml:space="preserve">, </w:t>
      </w:r>
      <w:r w:rsidR="001A40E8">
        <w:t xml:space="preserve">OIB: 31731249132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D92CDA">
        <w:rPr>
          <w:b/>
        </w:rPr>
        <w:t>744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D92CDA">
        <w:t>2</w:t>
      </w:r>
      <w:r w:rsidR="0051209F">
        <w:t xml:space="preserve">8. </w:t>
      </w:r>
      <w:r w:rsidR="00D92CDA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D92CDA" w:rsidP="00F2165F" w:rsidR="00D92CDA">
      <w:pPr>
        <w:ind w:left="6372"/>
        <w:jc w:val="both"/>
        <w:rPr>
          <w:bCs/>
        </w:rPr>
      </w:pPr>
    </w:p>
    <w:p w:rsidRDefault="00D92CDA" w:rsidP="00F2165F" w:rsidR="00D92CDA">
      <w:pPr>
        <w:ind w:left="6372"/>
        <w:jc w:val="both"/>
        <w:rPr>
          <w:bCs/>
        </w:rPr>
      </w:pPr>
    </w:p>
    <w:p w:rsidRDefault="00D92CDA" w:rsidP="00F2165F" w:rsidR="00D92CDA">
      <w:pPr>
        <w:ind w:left="6372"/>
        <w:jc w:val="both"/>
        <w:rPr>
          <w:bCs/>
        </w:rPr>
      </w:pPr>
    </w:p>
    <w:p w:rsidRDefault="00D92CDA" w:rsidP="00F2165F" w:rsidR="00D92CDA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404" w:rsidR="009C0404">
      <w:r>
        <w:separator/>
      </w:r>
    </w:p>
  </w:endnote>
  <w:endnote w:id="0" w:type="continuationSeparator">
    <w:p w:rsidRDefault="009C0404" w:rsidR="009C0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404" w:rsidR="009C0404">
      <w:r>
        <w:separator/>
      </w:r>
    </w:p>
  </w:footnote>
  <w:footnote w:id="0" w:type="continuationSeparator">
    <w:p w:rsidRDefault="009C0404" w:rsidR="009C04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1FF9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87D0E"/>
    <w:rsid w:val="00192124"/>
    <w:rsid w:val="001A40E8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074C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D4C76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C4A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95798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83A41"/>
    <w:rsid w:val="009945C3"/>
    <w:rsid w:val="009A2999"/>
    <w:rsid w:val="009A412B"/>
    <w:rsid w:val="009A68F4"/>
    <w:rsid w:val="009B40D7"/>
    <w:rsid w:val="009B46D8"/>
    <w:rsid w:val="009C0404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2CDA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0717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5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95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2744</izvorni_sadrzaj>
    <derivirana_varijabla naziv="DomainObject.Predmet.Broj_1">2744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St-2744/2016</izvorni_sadrzaj>
    <derivirana_varijabla naziv="DomainObject.Predmet.OznakaBroj_1">St-2744/2016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PLANIKA OBUĆA d.o.o. zastupanog po punomoćniku Miodrag Maletić</izvorni_sadrzaj>
    <derivirana_varijabla naziv="DomainObject.Predmet.ProtustrankaFormated_1">  PLANIKA OBUĆA d.o.o. zastupanog po punomoćniku Miodrag Maletić</derivirana_varijabla>
  </DomainObject.Predmet.ProtustrankaFormated>
  <DomainObject.Predmet.ProtustrankaFormatedOIB>
    <izvorni_sadrzaj>  PLANIKA OBUĆA d.o.o., OIB 67497272974 zastupanog po punomoćniku Miodrag Maletić</izvorni_sadrzaj>
    <derivirana_varijabla naziv="DomainObject.Predmet.ProtustrankaFormatedOIB_1">  PLANIKA OBUĆA d.o.o., OIB 67497272974 zastupanog po punomoćniku Miodrag Maletić</derivirana_varijabla>
  </DomainObject.Predmet.ProtustrankaFormatedOIB>
  <DomainObject.Predmet.ProtustrankaFormatedWithAdress>
    <izvorni_sadrzaj> PLANIKA OBUĆA d.o.o., Dukljaninova 3, 10000 Zagreb zastupanog po punomoćniku Miodrag Maletić</izvorni_sadrzaj>
    <derivirana_varijabla naziv="DomainObject.Predmet.ProtustrankaFormatedWithAdress_1"> PLANIKA OBUĆA d.o.o., Dukljaninova 3, 10000 Zagreb zastupanog po punomoćniku Miodrag Maletić</derivirana_varijabla>
  </DomainObject.Predmet.ProtustrankaFormatedWithAdress>
  <DomainObject.Predmet.ProtustrankaFormatedWithAdressOIB>
    <izvorni_sadrzaj> PLANIKA OBUĆA d.o.o., OIB 67497272974, Dukljaninova 3, 10000 Zagreb zastupanog po punomoćniku Miodrag Maletić</izvorni_sadrzaj>
    <derivirana_varijabla naziv="DomainObject.Predmet.ProtustrankaFormatedWithAdressOIB_1"> PLANIKA OBUĆA d.o.o., OIB 67497272974, Dukljaninova 3, 10000 Zagreb zastupanog po punomoćniku Miodrag Maletić</derivirana_varijabla>
  </DomainObject.Predmet.ProtustrankaFormatedWithAdressOIB>
  <DomainObject.Predmet.ProtustrankaWithAdress>
    <izvorni_sadrzaj>PLANIKA OBUĆA d.o.o. Dukljaninova 3, 10000 Zagreb</izvorni_sadrzaj>
    <derivirana_varijabla naziv="DomainObject.Predmet.ProtustrankaWithAdress_1">PLANIKA OBUĆA d.o.o. Dukljaninova 3, 10000 Zagreb</derivirana_varijabla>
  </DomainObject.Predmet.ProtustrankaWithAdress>
  <DomainObject.Predmet.ProtustrankaWithAdressOIB>
    <izvorni_sadrzaj>PLANIKA OBUĆA d.o.o., OIB 67497272974, Dukljaninova 3, 10000 Zagreb</izvorni_sadrzaj>
    <derivirana_varijabla naziv="DomainObject.Predmet.ProtustrankaWithAdressOIB_1">PLANIKA OBUĆA d.o.o., OIB 67497272974, Dukljaninova 3, 10000 Zagreb</derivirana_varijabla>
  </DomainObject.Predmet.ProtustrankaWithAdressOIB>
  <DomainObject.Predmet.ProtustrankaNazivFormated>
    <izvorni_sadrzaj>PLANIKA OBUĆA d.o.o.</izvorni_sadrzaj>
    <derivirana_varijabla naziv="DomainObject.Predmet.ProtustrankaNazivFormated_1">PLANIKA OBUĆA d.o.o.</derivirana_varijabla>
  </DomainObject.Predmet.ProtustrankaNazivFormated>
  <DomainObject.Predmet.ProtustrankaNazivFormatedOIB>
    <izvorni_sadrzaj>PLANIKA OBUĆA d.o.o., OIB 67497272974</izvorni_sadrzaj>
    <derivirana_varijabla naziv="DomainObject.Predmet.ProtustrankaNazivFormatedOIB_1">PLANIKA OBUĆA d.o.o., OIB 67497272974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680281.67</izvorni_sadrzaj>
    <derivirana_varijabla naziv="DomainObject.Predmet.TrenutnaVrijednost_1">680281.67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PLANIKA OBUĆA d.o.o. zastupanog po punomoćniku Miodrag Maletić</item>
    </izvorni_sadrzaj>
    <derivirana_varijabla naziv="DomainObject.Predmet.ProtuStrankaListFormated_1">
      <item>PLANIKA OBUĆA d.o.o. zastupanog po punomoćniku Miodrag Maletić</item>
    </derivirana_varijabla>
  </DomainObject.Predmet.ProtuStrankaListFormated>
  <DomainObject.Predmet.ProtuStrankaListFormatedOIB>
    <izvorni_sadrzaj>
      <item>PLANIKA OBUĆA d.o.o., OIB 67497272974 zastupanog po punomoćniku Miodrag Maletić</item>
    </izvorni_sadrzaj>
    <derivirana_varijabla naziv="DomainObject.Predmet.ProtuStrankaListFormatedOIB_1">
      <item>PLANIKA OBUĆA d.o.o., OIB 67497272974 zastupanog po punomoćniku Miodrag Maletić</item>
    </derivirana_varijabla>
  </DomainObject.Predmet.ProtuStrankaListFormatedOIB>
  <DomainObject.Predmet.ProtuStrankaListFormatedWithAdress>
    <izvorni_sadrzaj>
      <item>PLANIKA OBUĆA d.o.o., Dukljaninova 3, 10000 Zagreb zastupanog po punomoćniku Miodrag Maletić</item>
    </izvorni_sadrzaj>
    <derivirana_varijabla naziv="DomainObject.Predmet.ProtuStrankaListFormatedWithAdress_1">
      <item>PLANIKA OBUĆA d.o.o., Dukljaninova 3, 10000 Zagreb zastupanog po punomoćniku Miodrag Maletić</item>
    </derivirana_varijabla>
  </DomainObject.Predmet.ProtuStrankaListFormatedWithAdress>
  <DomainObject.Predmet.ProtuStrankaListFormatedWithAdressOIB>
    <izvorni_sadrzaj>
      <item>PLANIKA OBUĆA d.o.o., OIB 67497272974, Dukljaninova 3, 10000 Zagreb zastupanog po punomoćniku Miodrag Maletić</item>
    </izvorni_sadrzaj>
    <derivirana_varijabla naziv="DomainObject.Predmet.ProtuStrankaListFormatedWithAdressOIB_1">
      <item>PLANIKA OBUĆA d.o.o., OIB 67497272974, Dukljaninova 3, 10000 Zagreb zastupanog po punomoćniku Miodrag Maletić</item>
    </derivirana_varijabla>
  </DomainObject.Predmet.ProtuStrankaListFormatedWithAdressOIB>
  <DomainObject.Predmet.ProtuStrankaListNazivFormated>
    <izvorni_sadrzaj>
      <item>PLANIKA OBUĆA d.o.o.</item>
    </izvorni_sadrzaj>
    <derivirana_varijabla naziv="DomainObject.Predmet.ProtuStrankaListNazivFormated_1">
      <item>PLANIKA OBUĆA d.o.o.</item>
    </derivirana_varijabla>
  </DomainObject.Predmet.ProtuStrankaListNazivFormated>
  <DomainObject.Predmet.ProtuStrankaListNazivFormatedOIB>
    <izvorni_sadrzaj>
      <item>PLANIKA OBUĆA d.o.o., OIB 67497272974</item>
    </izvorni_sadrzaj>
    <derivirana_varijabla naziv="DomainObject.Predmet.ProtuStrankaListNazivFormatedOIB_1">
      <item>PLANIKA OBUĆA d.o.o., OIB 67497272974</item>
    </derivirana_varijabla>
  </DomainObject.Predmet.ProtuStrankaListNazivFormatedOIB>
  <DomainObject.Predmet.OstaliListFormated>
    <izvorni_sadrzaj>
      <item>Miodrag Maletić punomoćnik sudionika u postupku PLANIKA OBUĆA d.o.o.</item>
    </izvorni_sadrzaj>
    <derivirana_varijabla naziv="DomainObject.Predmet.OstaliListFormated_1">
      <item>Miodrag Maletić punomoćnik sudionika u postupku PLANIKA OBUĆA d.o.o.</item>
    </derivirana_varijabla>
  </DomainObject.Predmet.OstaliListFormated>
  <DomainObject.Predmet.OstaliListFormatedOIB>
    <izvorni_sadrzaj>
      <item>Miodrag Maletić, OIB 31731249132 punomoćnik sudionika u postupku PLANIKA OBUĆA d.o.o.</item>
    </izvorni_sadrzaj>
    <derivirana_varijabla naziv="DomainObject.Predmet.OstaliListFormatedOIB_1">
      <item>Miodrag Maletić, OIB 31731249132 punomoćnik sudionika u postupku PLANIKA OBUĆA d.o.o.</item>
    </derivirana_varijabla>
  </DomainObject.Predmet.OstaliListFormatedOIB>
  <DomainObject.Predmet.OstaliListFormatedWithAdress>
    <izvorni_sadrzaj>
      <item>Miodrag Maletić, Dragi 20, 51211 Pobri punomoćnik sudionika u postupku PLANIKA OBUĆA d.o.o.</item>
    </izvorni_sadrzaj>
    <derivirana_varijabla naziv="DomainObject.Predmet.OstaliListFormatedWithAdress_1">
      <item>Miodrag Maletić, Dragi 20, 51211 Pobri punomoćnik sudionika u postupku PLANIKA OBUĆA d.o.o.</item>
    </derivirana_varijabla>
  </DomainObject.Predmet.OstaliListFormatedWithAdress>
  <DomainObject.Predmet.OstaliListFormatedWithAdressOIB>
    <izvorni_sadrzaj>
      <item>Miodrag Maletić, OIB 31731249132, Dragi 20, 51211 Pobri punomoćnik sudionika u postupku PLANIKA OBUĆA d.o.o.</item>
    </izvorni_sadrzaj>
    <derivirana_varijabla naziv="DomainObject.Predmet.OstaliListFormatedWithAdressOIB_1">
      <item>Miodrag Maletić, OIB 31731249132, Dragi 20, 51211 Pobri punomoćnik sudionika u postupku PLANIKA OBUĆA d.o.o.</item>
    </derivirana_varijabla>
  </DomainObject.Predmet.OstaliListFormatedWithAdressOIB>
  <DomainObject.Predmet.OstaliListNazivFormated>
    <izvorni_sadrzaj>
      <item>Miodrag Maletić</item>
    </izvorni_sadrzaj>
    <derivirana_varijabla naziv="DomainObject.Predmet.OstaliListNazivFormated_1">
      <item>Miodrag Maletić</item>
    </derivirana_varijabla>
  </DomainObject.Predmet.OstaliListNazivFormated>
  <DomainObject.Predmet.OstaliListNazivFormatedOIB>
    <izvorni_sadrzaj>
      <item>Miodrag Maletić, OIB 31731249132</item>
    </izvorni_sadrzaj>
    <derivirana_varijabla naziv="DomainObject.Predmet.OstaliListNazivFormatedOIB_1">
      <item>Miodrag Maletić, OIB 31731249132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PLANIKA OBUĆA d.o.o.</izvorni_sadrzaj>
    <derivirana_varijabla naziv="DomainObject.Predmet.ProtustrankaIDrugi_1">PLANIKA OBUĆA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PLANIKA OBUĆA d.o.o., OIB 67497272974, Dukljaninova 3, 10000 Zagreb</izvorni_sadrzaj>
    <derivirana_varijabla naziv="DomainObject.Predmet.ProtustrankaIDrugiAdressOIB_1">PLANIKA OBUĆA d.o.o., OIB 67497272974, Dukljaninova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PLANIKA OBUĆA d.o.o.</item>
      <item>FINA Regionalni centar Zagreb</item>
      <item>Miodrag Maletić</item>
    </izvorni_sadrzaj>
    <derivirana_varijabla naziv="DomainObject.Predmet.SudioniciListNaziv_1">
      <item>PLANIKA OBUĆA d.o.o.</item>
      <item>FINA Regionalni centar Zagreb</item>
      <item>Miodrag Maletić</item>
    </derivirana_varijabla>
  </DomainObject.Predmet.SudioniciListNaziv>
  <DomainObject.Predmet.SudioniciListAdressOIB>
    <izvorni_sadrzaj>
      <item>PLANIKA OBUĆA d.o.o., OIB 67497272974, Dukljaninova 3,10000 Zagreb</item>
      <item>FINA Regionalni centar Zagreb, OIB 85821130368, Trg svibanjskih žrtava 1995. br. 1,10000 Zagreb</item>
      <item>Miodrag Maletić, OIB 31731249132, Dragi 20,51211 Pobri</item>
    </izvorni_sadrzaj>
    <derivirana_varijabla naziv="DomainObject.Predmet.SudioniciListAdressOIB_1">
      <item>PLANIKA OBUĆA d.o.o., OIB 67497272974, Dukljaninova 3,10000 Zagreb</item>
      <item>FINA Regionalni centar Zagreb, OIB 85821130368, Trg svibanjskih žrtava 1995. br. 1,10000 Zagreb</item>
      <item>Miodrag Maletić, OIB 31731249132, Dragi 20,51211 Pobri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67497272974</item>
      <item>, OIB 85821130368</item>
      <item>, OIB 31731249132</item>
    </izvorni_sadrzaj>
    <derivirana_varijabla naziv="DomainObject.Predmet.SudioniciListNazivOIB_1">
      <item>, OIB 67497272974</item>
      <item>, OIB 85821130368</item>
      <item>, OIB 31731249132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2273</properties:Characters>
  <properties:Lines>61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2016-12-28T07:58:00Z</dcterms:created>
  <dc:creator>Korisnik</dc:creator>
  <cp:lastModifiedBy>wsadmin</cp:lastModifiedBy>
  <cp:lastPrinted>2016-07-04T06:52:00Z</cp:lastPrinted>
  <dcterms:modified xmlns:xsi="http://www.w3.org/2001/XMLSchema-instance" xsi:type="dcterms:W3CDTF">2016-12-28T12:30:00Z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