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a85e" w14:paraId="264a85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F05D5">
        <w:t>2064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FF05D5">
        <w:t>POLJOPRIVREDNO-VOĆARSKO-STOČARSKA ZADRUGA BREZOVICA-ZADRUGA BRANITELJA zadruga za proizvodnju, ekološku proizvodnju i razvoj u poljoprivredi, stočarstvu i voćarstvu, Zagreb, Odranski Obrež, Obreška cesta 72, MBS: 080522872, OIB: 80685503451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F05D5">
        <w:t>120.675,59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36851"/>
    <w:rsid w:val="00657B8E"/>
    <w:rsid w:val="006756D0"/>
    <w:rsid w:val="007178B3"/>
    <w:rsid w:val="00790F6F"/>
    <w:rsid w:val="007B5AFD"/>
    <w:rsid w:val="007D54DB"/>
    <w:rsid w:val="007D5A5D"/>
    <w:rsid w:val="007F66FC"/>
    <w:rsid w:val="008155EE"/>
    <w:rsid w:val="008613BD"/>
    <w:rsid w:val="00863025"/>
    <w:rsid w:val="00871F01"/>
    <w:rsid w:val="008E3E11"/>
    <w:rsid w:val="00920CA0"/>
    <w:rsid w:val="009419D8"/>
    <w:rsid w:val="009A43C5"/>
    <w:rsid w:val="00A71431"/>
    <w:rsid w:val="00AC4528"/>
    <w:rsid w:val="00AD027A"/>
    <w:rsid w:val="00B82F18"/>
    <w:rsid w:val="00C3410D"/>
    <w:rsid w:val="00C836B9"/>
    <w:rsid w:val="00C958E9"/>
    <w:rsid w:val="00CE7362"/>
    <w:rsid w:val="00D01B78"/>
    <w:rsid w:val="00D66226"/>
    <w:rsid w:val="00DE13B1"/>
    <w:rsid w:val="00EC3302"/>
    <w:rsid w:val="00ED6AA8"/>
    <w:rsid w:val="00F034D3"/>
    <w:rsid w:val="00F8319D"/>
    <w:rsid w:val="00F91AC5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6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6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6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6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6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6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6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6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St-2064/2015</izvorni_sadrzaj>
    <derivirana_varijabla naziv="DomainObject.Predmet.OznakaBroj_1">St-2064/2015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POLJOPRIVREDNO-VOĆARSKO-STOČARSKA ZADRUGA BREZOVICA-ZADRUGA BRANITELJA zadruga za proizvodnju, ekološku proizvodnju i razvoj  zastupanog po punomoćniku Tomislav Jakopović</izvorni_sadrzaj>
    <derivirana_varijabla naziv="DomainObject.Predmet.ProtustrankaFormated_1">  POLJOPRIVREDNO-VOĆARSKO-STOČARSKA ZADRUGA BREZOVICA-ZADRUGA BRANITELJA zadruga za proizvodnju, ekološku proizvodnju i razvoj  zastupanog po punomoćniku Tomislav Jakopović</derivirana_varijabla>
  </DomainObject.Predmet.ProtustrankaFormated>
  <DomainObject.Predmet.ProtustrankaFormatedOIB>
    <izvorni_sadrzaj>  POLJOPRIVREDNO-VOĆARSKO-STOČARSKA ZADRUGA BREZOVICA-ZADRUGA BRANITELJA zadruga za proizvodnju, ekološku proizvodnju i razvoj , OIB 80685503451 zastupanog po punomoćniku Tomislav Jakopović</izvorni_sadrzaj>
    <derivirana_varijabla naziv="DomainObject.Predmet.ProtustrankaFormatedOIB_1">  POLJOPRIVREDNO-VOĆARSKO-STOČARSKA ZADRUGA BREZOVICA-ZADRUGA BRANITELJA zadruga za proizvodnju, ekološku proizvodnju i razvoj , OIB 80685503451 zastupanog po punomoćniku Tomislav Jakopović</derivirana_varijabla>
  </DomainObject.Predmet.ProtustrankaFormatedOIB>
  <DomainObject.Predmet.ProtustrankaFormatedWithAdress>
    <izvorni_sadrzaj> POLJOPRIVREDNO-VOĆARSKO-STOČARSKA ZADRUGA BREZOVICA-ZADRUGA BRANITELJA zadruga za proizvodnju, ekološku proizvodnju i razvoj , Odranski Obrež, Obreška cesta 72, 10000 Zagreb zastupanog po punomoćniku Tomislav Jakopović</izvorni_sadrzaj>
    <derivirana_varijabla naziv="DomainObject.Predmet.ProtustrankaFormatedWithAdress_1"> POLJOPRIVREDNO-VOĆARSKO-STOČARSKA ZADRUGA BREZOVICA-ZADRUGA BRANITELJA zadruga za proizvodnju, ekološku proizvodnju i razvoj , Odranski Obrež, Obreška cesta 72, 10000 Zagreb zastupanog po punomoćniku Tomislav Jakopović</derivirana_varijabla>
  </DomainObject.Predmet.ProtustrankaFormatedWithAdress>
  <DomainObject.Predmet.ProtustrankaFormatedWithAdressOIB>
    <izvorni_sadrzaj> POLJOPRIVREDNO-VOĆARSKO-STOČARSKA ZADRUGA BREZOVICA-ZADRUGA BRANITELJA zadruga za proizvodnju, ekološku proizvodnju i razvoj , OIB 80685503451, Odranski Obrež, Obreška cesta 72, 10000 Zagreb zastupanog po punomoćniku Tomislav Jakopović</izvorni_sadrzaj>
    <derivirana_varijabla naziv="DomainObject.Predmet.ProtustrankaFormatedWithAdressOIB_1"> POLJOPRIVREDNO-VOĆARSKO-STOČARSKA ZADRUGA BREZOVICA-ZADRUGA BRANITELJA zadruga za proizvodnju, ekološku proizvodnju i razvoj , OIB 80685503451, Odranski Obrež, Obreška cesta 72, 10000 Zagreb zastupanog po punomoćniku Tomislav Jakopović</derivirana_varijabla>
  </DomainObject.Predmet.ProtustrankaFormatedWithAdressOIB>
  <DomainObject.Predmet.ProtustrankaWithAdress>
    <izvorni_sadrzaj>POLJOPRIVREDNO-VOĆARSKO-STOČARSKA ZADRUGA BREZOVICA-ZADRUGA BRANITELJA zadruga za proizvodnju, ekološku proizvodnju i razvoj  Odranski Obrež, Obreška cesta 72, 10000 Zagreb</izvorni_sadrzaj>
    <derivirana_varijabla naziv="DomainObject.Predmet.ProtustrankaWithAdress_1">POLJOPRIVREDNO-VOĆARSKO-STOČARSKA ZADRUGA BREZOVICA-ZADRUGA BRANITELJA zadruga za proizvodnju, ekološku proizvodnju i razvoj  Odranski Obrež, Obreška cesta 72, 10000 Zagreb</derivirana_varijabla>
  </DomainObject.Predmet.ProtustrankaWithAdress>
  <DomainObject.Predmet.ProtustrankaWithAdressOIB>
    <izvorni_sadrzaj>POLJOPRIVREDNO-VOĆARSKO-STOČARSKA ZADRUGA BREZOVICA-ZADRUGA BRANITELJA zadruga za proizvodnju, ekološku proizvodnju i razvoj , OIB 80685503451, Odranski Obrež, Obreška cesta 72, 10000 Zagreb</izvorni_sadrzaj>
    <derivirana_varijabla naziv="DomainObject.Predmet.ProtustrankaWithAdressOIB_1">POLJOPRIVREDNO-VOĆARSKO-STOČARSKA ZADRUGA BREZOVICA-ZADRUGA BRANITELJA zadruga za proizvodnju, ekološku proizvodnju i razvoj , OIB 80685503451, Odranski Obrež, Obreška cesta 72, 10000 Zagreb</derivirana_varijabla>
  </DomainObject.Predmet.ProtustrankaWithAdressOIB>
  <DomainObject.Predmet.ProtustrankaNazivFormated>
    <izvorni_sadrzaj>POLJOPRIVREDNO-VOĆARSKO-STOČARSKA ZADRUGA BREZOVICA-ZADRUGA BRANITELJA zadruga za proizvodnju, ekološku proizvodnju i razvoj </izvorni_sadrzaj>
    <derivirana_varijabla naziv="DomainObject.Predmet.ProtustrankaNazivFormated_1">POLJOPRIVREDNO-VOĆARSKO-STOČARSKA ZADRUGA BREZOVICA-ZADRUGA BRANITELJA zadruga za proizvodnju, ekološku proizvodnju i razvoj </derivirana_varijabla>
  </DomainObject.Predmet.ProtustrankaNazivFormated>
  <DomainObject.Predmet.ProtustrankaNazivFormatedOIB>
    <izvorni_sadrzaj>POLJOPRIVREDNO-VOĆARSKO-STOČARSKA ZADRUGA BREZOVICA-ZADRUGA BRANITELJA zadruga za proizvodnju, ekološku proizvodnju i razvoj , OIB 80685503451</izvorni_sadrzaj>
    <derivirana_varijabla naziv="DomainObject.Predmet.ProtustrankaNazivFormatedOIB_1">POLJOPRIVREDNO-VOĆARSKO-STOČARSKA ZADRUGA BREZOVICA-ZADRUGA BRANITELJA zadruga za proizvodnju, ekološku proizvodnju i razvoj , OIB 80685503451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POLJOPRIVREDNO-VOĆARSKO-STOČARSKA ZADRUGA BREZOVICA-ZADRUGA BRANITELJA zadruga za proizvodnju, ekološku proizvodnju i razvoj  zastupanog po punomoćniku Tomislav Jakopović</item>
    </izvorni_sadrzaj>
    <derivirana_varijabla naziv="DomainObject.Predmet.ProtuStrankaListFormated_1">
      <item>POLJOPRIVREDNO-VOĆARSKO-STOČARSKA ZADRUGA BREZOVICA-ZADRUGA BRANITELJA zadruga za proizvodnju, ekološku proizvodnju i razvoj  zastupanog po punomoćniku Tomislav Jakopović</item>
    </derivirana_varijabla>
  </DomainObject.Predmet.ProtuStrankaListFormated>
  <DomainObject.Predmet.ProtuStrankaListFormatedOIB>
    <izvorni_sadrzaj>
      <item>POLJOPRIVREDNO-VOĆARSKO-STOČARSKA ZADRUGA BREZOVICA-ZADRUGA BRANITELJA zadruga za proizvodnju, ekološku proizvodnju i razvoj , OIB 80685503451 zastupanog po punomoćniku Tomislav Jakopović</item>
    </izvorni_sadrzaj>
    <derivirana_varijabla naziv="DomainObject.Predmet.ProtuStrankaListFormatedOIB_1">
      <item>POLJOPRIVREDNO-VOĆARSKO-STOČARSKA ZADRUGA BREZOVICA-ZADRUGA BRANITELJA zadruga za proizvodnju, ekološku proizvodnju i razvoj , OIB 80685503451 zastupanog po punomoćniku Tomislav Jakopović</item>
    </derivirana_varijabla>
  </DomainObject.Predmet.ProtuStrankaListFormatedOIB>
  <DomainObject.Predmet.ProtuStrankaListFormatedWithAdress>
    <izvorni_sadrzaj>
      <item>POLJOPRIVREDNO-VOĆARSKO-STOČARSKA ZADRUGA BREZOVICA-ZADRUGA BRANITELJA zadruga za proizvodnju, ekološku proizvodnju i razvoj , Odranski Obrež, Obreška cesta 72, 10000 Zagreb zastupanog po punomoćniku Tomislav Jakopović</item>
    </izvorni_sadrzaj>
    <derivirana_varijabla naziv="DomainObject.Predmet.ProtuStrankaListFormatedWithAdress_1">
      <item>POLJOPRIVREDNO-VOĆARSKO-STOČARSKA ZADRUGA BREZOVICA-ZADRUGA BRANITELJA zadruga za proizvodnju, ekološku proizvodnju i razvoj , Odranski Obrež, Obreška cesta 72, 10000 Zagreb zastupanog po punomoćniku Tomislav Jakopović</item>
    </derivirana_varijabla>
  </DomainObject.Predmet.ProtuStrankaListFormatedWithAdress>
  <DomainObject.Predmet.ProtuStrankaListFormatedWithAdressOIB>
    <izvorni_sadrzaj>
      <item>POLJOPRIVREDNO-VOĆARSKO-STOČARSKA ZADRUGA BREZOVICA-ZADRUGA BRANITELJA zadruga za proizvodnju, ekološku proizvodnju i razvoj , OIB 80685503451, Odranski Obrež, Obreška cesta 72, 10000 Zagreb zastupanog po punomoćniku Tomislav Jakopović</item>
    </izvorni_sadrzaj>
    <derivirana_varijabla naziv="DomainObject.Predmet.ProtuStrankaListFormatedWithAdressOIB_1">
      <item>POLJOPRIVREDNO-VOĆARSKO-STOČARSKA ZADRUGA BREZOVICA-ZADRUGA BRANITELJA zadruga za proizvodnju, ekološku proizvodnju i razvoj , OIB 80685503451, Odranski Obrež, Obreška cesta 72, 10000 Zagreb zastupanog po punomoćniku Tomislav Jakopović</item>
    </derivirana_varijabla>
  </DomainObject.Predmet.ProtuStrankaListFormatedWithAdressOIB>
  <DomainObject.Predmet.ProtuStrankaListNazivFormated>
    <izvorni_sadrzaj>
      <item>POLJOPRIVREDNO-VOĆARSKO-STOČARSKA ZADRUGA BREZOVICA-ZADRUGA BRANITELJA zadruga za proizvodnju, ekološku proizvodnju i razvoj </item>
    </izvorni_sadrzaj>
    <derivirana_varijabla naziv="DomainObject.Predmet.ProtuStrankaListNazivFormated_1">
      <item>POLJOPRIVREDNO-VOĆARSKO-STOČARSKA ZADRUGA BREZOVICA-ZADRUGA BRANITELJA zadruga za proizvodnju, ekološku proizvodnju i razvoj </item>
    </derivirana_varijabla>
  </DomainObject.Predmet.ProtuStrankaListNazivFormated>
  <DomainObject.Predmet.ProtuStrankaListNazivFormatedOIB>
    <izvorni_sadrzaj>
      <item>POLJOPRIVREDNO-VOĆARSKO-STOČARSKA ZADRUGA BREZOVICA-ZADRUGA BRANITELJA zadruga za proizvodnju, ekološku proizvodnju i razvoj , OIB 80685503451</item>
    </izvorni_sadrzaj>
    <derivirana_varijabla naziv="DomainObject.Predmet.ProtuStrankaListNazivFormatedOIB_1">
      <item>POLJOPRIVREDNO-VOĆARSKO-STOČARSKA ZADRUGA BREZOVICA-ZADRUGA BRANITELJA zadruga za proizvodnju, ekološku proizvodnju i razvoj , OIB 80685503451</item>
    </derivirana_varijabla>
  </DomainObject.Predmet.ProtuStrankaListNazivFormatedOIB>
  <DomainObject.Predmet.OstaliListFormated>
    <izvorni_sadrzaj>
      <item>Tomislav Jakopović punomoćnik sudionika u postupku POLJOPRIVREDNO-VOĆARSKO-STOČARSKA ZADRUGA BREZOVICA-ZADRUGA BRANITELJA zadruga za proizvodnju, ekološku proizvodnju i razvoj </item>
    </izvorni_sadrzaj>
    <derivirana_varijabla naziv="DomainObject.Predmet.OstaliListFormated_1">
      <item>Tomislav Jakopović punomoćnik sudionika u postupku POLJOPRIVREDNO-VOĆARSKO-STOČARSKA ZADRUGA BREZOVICA-ZADRUGA BRANITELJA zadruga za proizvodnju, ekološku proizvodnju i razvoj </item>
    </derivirana_varijabla>
  </DomainObject.Predmet.OstaliListFormated>
  <DomainObject.Predmet.OstaliListFormatedOIB>
    <izvorni_sadrzaj>
      <item>Tomislav Jakopović, OIB 86529451905 punomoćnik sudionika u postupku POLJOPRIVREDNO-VOĆARSKO-STOČARSKA ZADRUGA BREZOVICA-ZADRUGA BRANITELJA zadruga za proizvodnju, ekološku proizvodnju i razvoj </item>
    </izvorni_sadrzaj>
    <derivirana_varijabla naziv="DomainObject.Predmet.OstaliListFormatedOIB_1">
      <item>Tomislav Jakopović, OIB 86529451905 punomoćnik sudionika u postupku POLJOPRIVREDNO-VOĆARSKO-STOČARSKA ZADRUGA BREZOVICA-ZADRUGA BRANITELJA zadruga za proizvodnju, ekološku proizvodnju i razvoj </item>
    </derivirana_varijabla>
  </DomainObject.Predmet.OstaliListFormatedOIB>
  <DomainObject.Predmet.OstaliListFormatedWithAdress>
    <izvorni_sadrzaj>
      <item>Tomislav Jakopović, Bok Palanječki 35, 44000 Bok Palanječki punomoćnik sudionika u postupku POLJOPRIVREDNO-VOĆARSKO-STOČARSKA ZADRUGA BREZOVICA-ZADRUGA BRANITELJA zadruga za proizvodnju, ekološku proizvodnju i razvoj </item>
    </izvorni_sadrzaj>
    <derivirana_varijabla naziv="DomainObject.Predmet.OstaliListFormatedWithAdress_1">
      <item>Tomislav Jakopović, Bok Palanječki 35, 44000 Bok Palanječki punomoćnik sudionika u postupku POLJOPRIVREDNO-VOĆARSKO-STOČARSKA ZADRUGA BREZOVICA-ZADRUGA BRANITELJA zadruga za proizvodnju, ekološku proizvodnju i razvoj </item>
    </derivirana_varijabla>
  </DomainObject.Predmet.OstaliListFormatedWithAdress>
  <DomainObject.Predmet.OstaliListFormatedWithAdressOIB>
    <izvorni_sadrzaj>
      <item>Tomislav Jakopović, OIB 86529451905, Bok Palanječki 35, 44000 Bok Palanječki punomoćnik sudionika u postupku POLJOPRIVREDNO-VOĆARSKO-STOČARSKA ZADRUGA BREZOVICA-ZADRUGA BRANITELJA zadruga za proizvodnju, ekološku proizvodnju i razvoj </item>
    </izvorni_sadrzaj>
    <derivirana_varijabla naziv="DomainObject.Predmet.OstaliListFormatedWithAdressOIB_1">
      <item>Tomislav Jakopović, OIB 86529451905, Bok Palanječki 35, 44000 Bok Palanječki punomoćnik sudionika u postupku POLJOPRIVREDNO-VOĆARSKO-STOČARSKA ZADRUGA BREZOVICA-ZADRUGA BRANITELJA zadruga za proizvodnju, ekološku proizvodnju i razvoj </item>
    </derivirana_varijabla>
  </DomainObject.Predmet.OstaliListFormatedWithAdressOIB>
  <DomainObject.Predmet.OstaliListNazivFormated>
    <izvorni_sadrzaj>
      <item>Tomislav Jakopović</item>
    </izvorni_sadrzaj>
    <derivirana_varijabla naziv="DomainObject.Predmet.OstaliListNazivFormated_1">
      <item>Tomislav Jakopović</item>
    </derivirana_varijabla>
  </DomainObject.Predmet.OstaliListNazivFormated>
  <DomainObject.Predmet.OstaliListNazivFormatedOIB>
    <izvorni_sadrzaj>
      <item>Tomislav Jakopović, OIB 86529451905</item>
    </izvorni_sadrzaj>
    <derivirana_varijabla naziv="DomainObject.Predmet.OstaliListNazivFormatedOIB_1">
      <item>Tomislav Jakopović, OIB 86529451905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POLJOPRIVREDNO-VOĆARSKO-STOČARSKA ZADRUGA BREZOVICA-ZADRUGA BRANITELJA zadruga za proizvodnju, ekološku proizvodnju i razvoj </izvorni_sadrzaj>
    <derivirana_varijabla naziv="DomainObject.Predmet.ProtustrankaIDrugi_1">POLJOPRIVREDNO-VOĆARSKO-STOČARSKA ZADRUGA BREZOVICA-ZADRUGA BRANITELJA zadruga za proizvodnju, ekološku proizvodnju i razvoj 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POLJOPRIVREDNO-VOĆARSKO-STOČARSKA ZADRUGA BREZOVICA-ZADRUGA BRANITELJA zadruga za proizvodnju, ekološku proizvodnju i razvoj , OIB 80685503451, Odranski Obrež, Obreška cesta 72, 10000 Zagreb</izvorni_sadrzaj>
    <derivirana_varijabla naziv="DomainObject.Predmet.ProtustrankaIDrugiAdressOIB_1">POLJOPRIVREDNO-VOĆARSKO-STOČARSKA ZADRUGA BREZOVICA-ZADRUGA BRANITELJA zadruga za proizvodnju, ekološku proizvodnju i razvoj , OIB 80685503451, Odranski Obrež, Obreška cesta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POLJOPRIVREDNO-VOĆARSKO-STOČARSKA ZADRUGA BREZOVICA-ZADRUGA BRANITELJA zadruga za proizvodnju, ekološku proizvodnju i razvoj </item>
      <item>Tomislav Jakopović</item>
    </izvorni_sadrzaj>
    <derivirana_varijabla naziv="DomainObject.Predmet.SudioniciListNaziv_1">
      <item>FINA Regionalni centar Zagreb</item>
      <item>POLJOPRIVREDNO-VOĆARSKO-STOČARSKA ZADRUGA BREZOVICA-ZADRUGA BRANITELJA zadruga za proizvodnju, ekološku proizvodnju i razvoj </item>
      <item>Tomislav Jakopović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POLJOPRIVREDNO-VOĆARSKO-STOČARSKA ZADRUGA BREZOVICA-ZADRUGA BRANITELJA zadruga za proizvodnju, ekološku proizvodnju i razvoj , OIB 80685503451, Odranski Obrež, Obreška cesta 72,10000 Zagreb</item>
      <item>Tomislav Jakopović, OIB 86529451905, Bok Palanječki 35,44000 Bok Palanječki</item>
    </izvorni_sadrzaj>
    <derivirana_varijabla naziv="DomainObject.Predmet.SudioniciListAdressOIB_1">
      <item>FINA Regionalni centar Zagreb, OIB 85821130368, Trg svibanjskih žrtava 1995. 1,10000 Zagreb</item>
      <item>POLJOPRIVREDNO-VOĆARSKO-STOČARSKA ZADRUGA BREZOVICA-ZADRUGA BRANITELJA zadruga za proizvodnju, ekološku proizvodnju i razvoj , OIB 80685503451, Odranski Obrež, Obreška cesta 72,10000 Zagreb</item>
      <item>Tomislav Jakopović, OIB 86529451905, Bok Palanječki 35,44000 Bok Palanječki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80685503451</item>
      <item>, OIB 86529451905</item>
    </izvorni_sadrzaj>
    <derivirana_varijabla naziv="DomainObject.Predmet.SudioniciListNazivOIB_1">
      <item>, OIB 85821130368</item>
      <item>, OIB 80685503451</item>
      <item>, OIB 86529451905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1444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2015-12-23T09:45:00Z</dcterms:created>
  <dc:creator>ilukac</dc:creator>
  <cp:lastModifiedBy>Marija Kojić</cp:lastModifiedBy>
  <cp:lastPrinted>2015-12-23T09:42:00Z</cp:lastPrinted>
  <dcterms:modified xmlns:xsi="http://www.w3.org/2001/XMLSchema-instance" xsi:type="dcterms:W3CDTF">2015-12-23T09:45:00Z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