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689c8" w14:paraId="02689c8"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B00929"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B00929">
            <w:rPr>
              <w:rStyle w:val="eSPISCCParagraphDefaultFont"/>
              <w:rFonts w:eastAsiaTheme="minorHAnsi"/>
            </w:rPr>
            <w:t>REPUBLIKA HRVATSKA</w:t>
          </w:r>
        </w:sdtContent>
      </w:sdt>
    </w:p>
    <w:p w:rsidRDefault="00B00929"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E57C86" w:rsidRPr="00B00929">
            <w:rPr>
              <w:rStyle w:val="eSPISCCParagraphDefaultFont"/>
              <w:rFonts w:eastAsiaTheme="minorHAnsi"/>
            </w:rPr>
            <w:t>Visoki trgovački sud Republike Hrvatske</w:t>
          </w:r>
        </w:sdtContent>
      </w:sdt>
    </w:p>
    <w:p w:rsidRDefault="00B00929"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E57C86" w:rsidRPr="00B00929">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E57C86" w:rsidRPr="00B00929">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57C86" w:rsidRPr="00B00929">
            <w:rPr>
              <w:rStyle w:val="eSPISCCParagraphDefaultFont"/>
            </w:rPr>
            <w:t>25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E57C86" w:rsidRPr="00B00929">
            <w:rPr>
              <w:rStyle w:val="eSPISCCParagraphDefaultFont"/>
            </w:rPr>
            <w:t>Pž-6607/2018-2</w:t>
          </w:r>
        </w:sdtContent>
      </w:sdt>
    </w:p>
    <w:p w:rsidRDefault="004C60ED" w:rsidP="00E57C86" w:rsidR="004C60ED">
      <w:pPr>
        <w:pStyle w:val="Bezproreda"/>
        <w:jc w:val="both"/>
      </w:pPr>
    </w:p>
    <w:p w:rsidRDefault="00E57C86" w:rsidP="00E57C86" w:rsidR="00E57C86">
      <w:pPr>
        <w:pStyle w:val="Bezproreda"/>
        <w:jc w:val="both"/>
      </w:pPr>
    </w:p>
    <w:p w:rsidRDefault="00E57C86" w:rsidP="00E57C86" w:rsidR="00E57C86">
      <w:pPr>
        <w:pStyle w:val="Bezproreda"/>
        <w:jc w:val="both"/>
      </w:pPr>
    </w:p>
    <w:p w:rsidRDefault="00E57C86" w:rsidP="00E57C86" w:rsidR="00E57C86">
      <w:pPr>
        <w:pStyle w:val="Bezproreda"/>
        <w:jc w:val="both"/>
      </w:pPr>
    </w:p>
    <w:p w:rsidRDefault="00E57C86" w:rsidP="00E57C86" w:rsidR="00E57C86">
      <w:pPr>
        <w:pStyle w:val="Bezproreda"/>
        <w:jc w:val="center"/>
      </w:pPr>
      <w:r>
        <w:t>R E P U B L I K A   H R V A T S K A</w:t>
      </w:r>
    </w:p>
    <w:p w:rsidRDefault="00E57C86" w:rsidP="00E57C86" w:rsidR="00E57C86">
      <w:pPr>
        <w:pStyle w:val="Bezproreda"/>
        <w:jc w:val="center"/>
      </w:pPr>
    </w:p>
    <w:p w:rsidRDefault="00E57C86" w:rsidP="00E57C86" w:rsidR="00E57C86">
      <w:pPr>
        <w:pStyle w:val="Bezproreda"/>
        <w:jc w:val="center"/>
      </w:pPr>
      <w:r>
        <w:t>R J E Š E NJ E</w:t>
      </w:r>
    </w:p>
    <w:p w:rsidRDefault="00E57C86" w:rsidP="00E57C86" w:rsidR="00E57C86">
      <w:pPr>
        <w:pStyle w:val="Bezproreda"/>
        <w:jc w:val="both"/>
      </w:pPr>
    </w:p>
    <w:p w:rsidRDefault="00E57C86" w:rsidP="00E57C86" w:rsidR="00E57C86">
      <w:pPr>
        <w:pStyle w:val="Bezproreda"/>
        <w:jc w:val="both"/>
      </w:pPr>
    </w:p>
    <w:p w:rsidRDefault="00E57C86" w:rsidP="00A405E2" w:rsidR="00E57C86">
      <w:pPr>
        <w:pStyle w:val="Bezproreda"/>
        <w:ind w:firstLine="709"/>
        <w:jc w:val="both"/>
      </w:pPr>
      <w:r>
        <w:t>Visoki trgovački sud Republike Hrvatske, u vijeću sastavljenom od sudaca Marine Veljak, predsjednika vijeća, Lidij</w:t>
      </w:r>
      <w:r w:rsidR="00D54697">
        <w:t>e</w:t>
      </w:r>
      <w:r>
        <w:t xml:space="preserve"> Tomljenović, suca izvjestitelja, i Mirne Maržić, člana vijeća, u stečajnom postupku nad dužnikom ADRIATIC d.d. u stečaju Split, Obala kneza Branimira 8, OIB 31076464103, odlučujući o žalbi stečajnih vjerovnika MILANA BIUKA, OIB 76624638367, Split, Vukovarska 131, ENESA ČAUŠEVIĆA OIB 38526434276, Solin, Don Lovre Katića 5 i ANTE LEDENKA, OIB 75032207269, Split, Katalinićev prilaz 8, protiv rješenja Trgovačkog suda u Splitu poslovni broj St-168/2014</w:t>
      </w:r>
      <w:r w:rsidR="00A405E2">
        <w:t>-527</w:t>
      </w:r>
      <w:r>
        <w:t xml:space="preserve"> od 23. listopada 2018., u sjednici vijeća održanoj 14. studenog 2018.</w:t>
      </w:r>
    </w:p>
    <w:p w:rsidRDefault="00E57C86" w:rsidP="00E57C86" w:rsidR="00E57C86">
      <w:pPr>
        <w:pStyle w:val="Bezproreda"/>
        <w:jc w:val="both"/>
      </w:pPr>
    </w:p>
    <w:p w:rsidRDefault="00E57C86" w:rsidP="00A405E2" w:rsidR="00E57C86">
      <w:pPr>
        <w:pStyle w:val="Bezproreda"/>
        <w:jc w:val="center"/>
      </w:pPr>
      <w:r>
        <w:t>r i j e š i o   j e</w:t>
      </w:r>
    </w:p>
    <w:p w:rsidRDefault="00E57C86" w:rsidP="00E57C86" w:rsidR="00E57C86">
      <w:pPr>
        <w:pStyle w:val="Bezproreda"/>
        <w:jc w:val="both"/>
      </w:pPr>
    </w:p>
    <w:p w:rsidRDefault="00E57C86" w:rsidP="00A405E2" w:rsidR="00E57C86">
      <w:pPr>
        <w:pStyle w:val="Bezproreda"/>
        <w:ind w:firstLine="709"/>
        <w:jc w:val="both"/>
      </w:pPr>
      <w:r>
        <w:t>Odbija se kao neosnovana žalba vjerovnika Milana Biuka iz Splita, Enesa Čauševića iz Solina i Ante Ledenka iz Splita i potvrđuje rješenje Trgovačkog suda u Splitu poslovni broj St-168/2014</w:t>
      </w:r>
      <w:r w:rsidR="00D54697">
        <w:t>-527</w:t>
      </w:r>
      <w:r>
        <w:t xml:space="preserve"> od 23. listopada 2018.</w:t>
      </w:r>
    </w:p>
    <w:p w:rsidRDefault="00E57C86" w:rsidP="00E57C86" w:rsidR="00E57C86">
      <w:pPr>
        <w:pStyle w:val="Bezproreda"/>
        <w:jc w:val="both"/>
      </w:pPr>
    </w:p>
    <w:p w:rsidRDefault="00E57C86" w:rsidP="00A405E2" w:rsidR="00E57C86">
      <w:pPr>
        <w:pStyle w:val="Bezproreda"/>
        <w:jc w:val="center"/>
      </w:pPr>
      <w:r>
        <w:t>Obrazloženje</w:t>
      </w:r>
    </w:p>
    <w:p w:rsidRDefault="00E57C86" w:rsidP="00E57C86" w:rsidR="00E57C86">
      <w:pPr>
        <w:pStyle w:val="Bezproreda"/>
        <w:jc w:val="both"/>
      </w:pPr>
    </w:p>
    <w:p w:rsidRDefault="00E57C86" w:rsidP="00A405E2" w:rsidR="00E57C86">
      <w:pPr>
        <w:pStyle w:val="Bezproreda"/>
        <w:ind w:firstLine="709"/>
        <w:jc w:val="both"/>
      </w:pPr>
      <w:r>
        <w:t>Pobijanim rješenjem Trgovačkog suda u Splitu poslovni broj St-168/2014</w:t>
      </w:r>
      <w:r w:rsidR="00A405E2">
        <w:t>-527</w:t>
      </w:r>
      <w:r>
        <w:t xml:space="preserve"> od 23. listopada 2018. određeno je provesti vještačenje vrijednosti nekretnina čija je prodaja određena rješenjem toga suda </w:t>
      </w:r>
      <w:r w:rsidR="00A405E2">
        <w:t xml:space="preserve">poslovni </w:t>
      </w:r>
      <w:r>
        <w:t>broj St-168/2014 od 30. svibnja 2018., određeno je uz građevinsko vještačenje provesti i geodetsko vještačenje i za vještaka je imenovan Zvonimir Rubić, Split, stalni sudski vještak za geodeziju, te su mu dani zadaci, upute i rok izrade nalaza.</w:t>
      </w:r>
    </w:p>
    <w:p w:rsidRDefault="00E57C86" w:rsidP="00E57C86" w:rsidR="00E57C86">
      <w:pPr>
        <w:pStyle w:val="Bezproreda"/>
        <w:jc w:val="both"/>
      </w:pPr>
    </w:p>
    <w:p w:rsidRDefault="00E57C86" w:rsidP="00A405E2" w:rsidR="00E57C86">
      <w:pPr>
        <w:pStyle w:val="Bezproreda"/>
        <w:ind w:firstLine="709"/>
        <w:jc w:val="both"/>
      </w:pPr>
      <w:r>
        <w:t xml:space="preserve">U obrazloženju je navedeno </w:t>
      </w:r>
      <w:r w:rsidR="00D54697">
        <w:t>da je pravomoćnim rješenjem tog</w:t>
      </w:r>
      <w:r>
        <w:t xml:space="preserve"> suda </w:t>
      </w:r>
      <w:r w:rsidR="00A405E2">
        <w:t xml:space="preserve">poslovni broj </w:t>
      </w:r>
      <w:r w:rsidR="00D54697">
        <w:br/>
      </w:r>
      <w:r>
        <w:t xml:space="preserve">St-168/2014 od 30. svibnja 2018. određena prodaja nekretnina na kojima postoji razlučno pravo navedenih u točki III. </w:t>
      </w:r>
      <w:r w:rsidR="00D54697">
        <w:t xml:space="preserve">izreke </w:t>
      </w:r>
      <w:r>
        <w:t>tog rješenja, da je pravomoćnim rješenjem toga suda</w:t>
      </w:r>
      <w:r w:rsidR="00D54697">
        <w:t xml:space="preserve"> poslovni broj</w:t>
      </w:r>
      <w:r>
        <w:t xml:space="preserve"> St-168/2014 od 3. kolovoza 2018. određeno procijeniti vrijednost nekretnina, te da je imenovani vještak obavijestio da nije u mogućnosti procijeniti nekretnine bez prethodnog geodetskog snimanja i razgraničenja te tri nekretnine koje treba procijeniti. Stečajni upravitelj je ukazao na neusklađenost zemljišnoknjižnog i katastarskog stanja tih čestica koje su u katastru označene kao jedinstvena k.č. br. 9527/2 upisana u posjedovni list 14635 Split te je također preložio odrediti i provođenje geodetskog vještačenja. Stoga je </w:t>
      </w:r>
      <w:r>
        <w:lastRenderedPageBreak/>
        <w:t>prvostupanjski sud sukladno odredbama čl. 247. Stečajnog zakona i čl. 92. Ovršnog zakona odredio i geodetsko vještačenje.</w:t>
      </w:r>
    </w:p>
    <w:p w:rsidRDefault="00E57C86" w:rsidP="00E57C86" w:rsidR="00E57C86">
      <w:pPr>
        <w:pStyle w:val="Bezproreda"/>
        <w:jc w:val="both"/>
      </w:pPr>
    </w:p>
    <w:p w:rsidRDefault="00E57C86" w:rsidP="00A405E2" w:rsidR="00E57C86">
      <w:pPr>
        <w:pStyle w:val="Bezproreda"/>
        <w:ind w:firstLine="709"/>
        <w:jc w:val="both"/>
      </w:pPr>
      <w:r>
        <w:t xml:space="preserve">Protiv tog rješenja žalbu su podnijeli stečajni vjerovnici Milan Biuk iz Splita, Enes Čauševića iz Solina i Ante Ledenko iz Splita. U žalbi se prepričava izreka i obrazloženje pobijanog rješenja, te ukazuju na nekompetentnost imenovanog geodetskog vještaka. Prigovaraju imenovanju stalnog sudskog vještaka za geodeziju Zvonimira Rubića za geodetsko vještačenje. Smatraju da imenovani sudski vještak za geodeziju Zvonimir Rubić nije kvalificiran i iskusan vještak za izradu kvalitetnog nalaza i mišljenja u ovom složenom postupku i da kod njega postoji nedostatak integriteta u odnosu na povijest poslovnih odnosa s vlasnicima stečajnog dužnika. Dalje navode da su njegove kompetencije u geodetskoj struci definirane Zakonom što je u korelaciji s osiguranom svotom iz Ugovora o obveznom osiguranju od odgovornosti za obavljanje poslova stalnog sudskog vještaka. Predlažu da se pobijano rješenje ukine te da nakon što se otvore stečajni postupci nad društvima Neva Kerum d.o.o. i Kerum d.o.o odluke donosi skupština dužnika. </w:t>
      </w:r>
    </w:p>
    <w:p w:rsidRDefault="00E57C86" w:rsidP="00E57C86" w:rsidR="00E57C86">
      <w:pPr>
        <w:pStyle w:val="Bezproreda"/>
        <w:jc w:val="both"/>
      </w:pPr>
    </w:p>
    <w:p w:rsidRDefault="00E57C86" w:rsidP="00A405E2" w:rsidR="00E57C86">
      <w:pPr>
        <w:pStyle w:val="Bezproreda"/>
        <w:ind w:firstLine="709"/>
        <w:jc w:val="both"/>
      </w:pPr>
      <w:r>
        <w:t>U odgovoru na žalbu stečajni dužnik ukazuje da imenovani sudski vještak u cijelosti ispunjava sve formalne pretpostavke normirane Pravilnikom o sudskim vještacima, da je upisan na listi ovlaštenih sudskih vještaka pred Županijskim sudom i Trgovačkom sudu u Splitu za geodeziju i geodetsku izmjeru, te da je jedan od najiskusnijih i najzastupljenijih vještaka u tim granama djelatnosti. Smatra neprimjerenim na b</w:t>
      </w:r>
      <w:r w:rsidR="00D54697">
        <w:t>ilo koji način pokušavati utjecti</w:t>
      </w:r>
      <w:r>
        <w:t xml:space="preserve">j na rad imenovanog sudskog vještaka. Predlaže da se žalba odbije kao neosnovana. </w:t>
      </w:r>
    </w:p>
    <w:p w:rsidRDefault="00E57C86" w:rsidP="00E57C86" w:rsidR="00E57C86">
      <w:pPr>
        <w:pStyle w:val="Bezproreda"/>
        <w:jc w:val="both"/>
      </w:pPr>
    </w:p>
    <w:p w:rsidRDefault="00E57C86" w:rsidP="00A405E2" w:rsidR="00E57C86">
      <w:pPr>
        <w:pStyle w:val="Bezproreda"/>
        <w:ind w:firstLine="709"/>
        <w:jc w:val="both"/>
      </w:pPr>
      <w:r>
        <w:t>Žalba nije osnovana.</w:t>
      </w:r>
    </w:p>
    <w:p w:rsidRDefault="00E57C86" w:rsidP="00E57C86" w:rsidR="00E57C86">
      <w:pPr>
        <w:pStyle w:val="Bezproreda"/>
        <w:jc w:val="both"/>
      </w:pPr>
    </w:p>
    <w:p w:rsidRDefault="00E57C86" w:rsidP="00A405E2" w:rsidR="00E57C86">
      <w:pPr>
        <w:pStyle w:val="Bezproreda"/>
        <w:ind w:firstLine="709"/>
        <w:jc w:val="both"/>
      </w:pPr>
      <w:r>
        <w:t>O prodaji predmetnih nekretnina na kojima postoji razlučno pravo odlučio je stečajni sud pravomoćnim rješenjem poslovni broj St-168/2014 od 30. svibnja 2018., sukladno odredbi čl. 247. st. 2. Stečajnog zakona („Narodne novine“ broj 71/15 i 104/17; dalje: SZ)</w:t>
      </w:r>
    </w:p>
    <w:p w:rsidRDefault="00E57C86" w:rsidP="00E57C86" w:rsidR="00E57C86">
      <w:pPr>
        <w:pStyle w:val="Bezproreda"/>
        <w:jc w:val="both"/>
      </w:pPr>
    </w:p>
    <w:p w:rsidRDefault="00E57C86" w:rsidP="00A405E2" w:rsidR="00E57C86">
      <w:pPr>
        <w:pStyle w:val="Bezproreda"/>
        <w:ind w:firstLine="709"/>
        <w:jc w:val="both"/>
      </w:pPr>
      <w:r>
        <w:t>Pobijano rješenje ispitano je na temelju odredaba čl. 381. i čl. 365. st. 2. Zakona o parničnom postupku („Narodne novine“ broj: 53/91, 91/92, 112/99, 88/01, 117/03, 88/05, 2/07-Odluka USRH, 84/08, 96/08, 123/08</w:t>
      </w:r>
      <w:r w:rsidR="00A405E2">
        <w:t>,</w:t>
      </w:r>
      <w:r>
        <w:t xml:space="preserve"> 57/11, 148/11</w:t>
      </w:r>
      <w:r w:rsidR="00A405E2">
        <w:t>-</w:t>
      </w:r>
      <w:r>
        <w:t>pročišćeni tekst i 25/13</w:t>
      </w:r>
      <w:r w:rsidR="00A405E2">
        <w:t>; dalje: ZPP</w:t>
      </w:r>
      <w:r>
        <w:t>), u vezi s čl. 10. Stečajnog zakona („Narodne novine“ broj: 71/15 i 104/17</w:t>
      </w:r>
      <w:r w:rsidR="00A405E2">
        <w:t>; dalje: SZ</w:t>
      </w:r>
      <w:r>
        <w:t>), u granicama žalbenih razloga, pazeći po službenoj dužnosti na bitne povrede odredaba parničnog postupka iz čl. 354. st. 2. ZPP-a i na pravilnu primjenu materijalnog prava.</w:t>
      </w:r>
    </w:p>
    <w:p w:rsidRDefault="00E57C86" w:rsidP="00E57C86" w:rsidR="00E57C86">
      <w:pPr>
        <w:pStyle w:val="Bezproreda"/>
        <w:jc w:val="both"/>
      </w:pPr>
    </w:p>
    <w:p w:rsidRDefault="00E57C86" w:rsidP="00A405E2" w:rsidR="00E57C86">
      <w:pPr>
        <w:pStyle w:val="Bezproreda"/>
        <w:ind w:firstLine="709"/>
        <w:jc w:val="both"/>
      </w:pPr>
      <w:r>
        <w:t xml:space="preserve">Imenovani vještak Zvonimir Rubić se nalazi na listi ovlaštenih sudskih vještaka pri Trgovačkom sudu u Splitu za geodeziju i geodetsku izmjeru. Neprimjereno je unaprijed insinuirati kvalificiranost imenovanog sudskog vještaka koji je dokaze o svojoj naobrazbi morao pridonijeti pri podnošenju prijedloga za imenovanje stalnim sudskim vještakom. </w:t>
      </w:r>
    </w:p>
    <w:p w:rsidRDefault="00E57C86" w:rsidP="00E57C86" w:rsidR="00E57C86">
      <w:pPr>
        <w:pStyle w:val="Bezproreda"/>
        <w:jc w:val="both"/>
      </w:pPr>
    </w:p>
    <w:p w:rsidRDefault="00E57C86" w:rsidP="00A405E2" w:rsidR="00E57C86">
      <w:pPr>
        <w:pStyle w:val="Bezproreda"/>
        <w:ind w:firstLine="709"/>
        <w:jc w:val="both"/>
      </w:pPr>
      <w:r>
        <w:t>Stoga je prvostupanjski sud pravilno, na temelju odredbe čl. 92. Ovršnog zakona (</w:t>
      </w:r>
      <w:r w:rsidR="00A405E2">
        <w:t>„</w:t>
      </w:r>
      <w:r>
        <w:t>Narodne novine</w:t>
      </w:r>
      <w:r w:rsidR="00A405E2">
        <w:t>“</w:t>
      </w:r>
      <w:r>
        <w:t xml:space="preserve"> broj</w:t>
      </w:r>
      <w:r w:rsidR="00A405E2">
        <w:t>:</w:t>
      </w:r>
      <w:r>
        <w:t xml:space="preserve"> 112/12, 25/13, 93/14, 55/16 Odluka USRH i 73/17) za vještaka imenovao Zvonimira Rubića iz Splita koji se nalazi na Popisu ovlaštenih sudskih vještaka za geodeziju i geodetsku izmjeru, te su mu dane upute, zadaci i rok izrade nalaza i mišljenja.</w:t>
      </w:r>
    </w:p>
    <w:p w:rsidRDefault="00A405E2" w:rsidP="00A405E2" w:rsidR="00A405E2">
      <w:pPr>
        <w:pStyle w:val="Bezproreda"/>
        <w:ind w:firstLine="709"/>
        <w:jc w:val="both"/>
      </w:pPr>
    </w:p>
    <w:p w:rsidRDefault="00E57C86" w:rsidP="00E57C86" w:rsidR="00E57C86">
      <w:pPr>
        <w:pStyle w:val="Bezproreda"/>
        <w:jc w:val="both"/>
      </w:pPr>
    </w:p>
    <w:p w:rsidRDefault="00E57C86" w:rsidP="00A405E2" w:rsidR="00E57C86">
      <w:pPr>
        <w:pStyle w:val="Bezproreda"/>
        <w:ind w:firstLine="709"/>
        <w:jc w:val="both"/>
      </w:pPr>
      <w:r>
        <w:t>Stoga je žalba stečajnih vjerovnika, na temelju odredbe čl. 380. t. 2. ZPP-a u vezi s čl. 10. SZ-a, odbijena i pobijano rješenje potvrđeno.</w:t>
      </w:r>
    </w:p>
    <w:p w:rsidRDefault="00E57C86" w:rsidP="00E57C86" w:rsidR="00E57C86">
      <w:pPr>
        <w:pStyle w:val="Bezproreda"/>
        <w:jc w:val="both"/>
      </w:pPr>
    </w:p>
    <w:p w:rsidRDefault="00E57C86" w:rsidP="00A405E2" w:rsidR="00E57C86">
      <w:pPr>
        <w:pStyle w:val="Bezproreda"/>
        <w:jc w:val="center"/>
      </w:pPr>
      <w:r>
        <w:t>Zagreb, 14. studenog 2018.</w:t>
      </w:r>
    </w:p>
    <w:p w:rsidRDefault="00E57C86" w:rsidP="00E57C86" w:rsidR="00E57C86">
      <w:pPr>
        <w:pStyle w:val="Bezproreda"/>
        <w:jc w:val="both"/>
      </w:pPr>
    </w:p>
    <w:p w:rsidRDefault="00D54697" w:rsidP="00A32406" w:rsidR="00D54697" w:rsidRPr="00AE4971">
      <w:pPr>
        <w:pStyle w:val="Bezproreda"/>
        <w:ind w:left="4536"/>
        <w:jc w:val="center"/>
      </w:pPr>
      <w:r>
        <w:t>Predsjednik vijeća</w:t>
      </w:r>
    </w:p>
    <w:p w:rsidRDefault="00D54697" w:rsidP="00A22BEA" w:rsidR="00D54697">
      <w:pPr>
        <w:pStyle w:val="Bezproreda"/>
        <w:ind w:left="4536"/>
        <w:jc w:val="center"/>
      </w:pPr>
      <w:r>
        <w:t>Marina Veljak, v. r.</w:t>
      </w:r>
    </w:p>
    <w:p w:rsidRDefault="00D54697" w:rsidP="00A22BEA" w:rsidR="00D54697">
      <w:pPr>
        <w:pStyle w:val="Bezproreda"/>
        <w:ind w:left="4536"/>
        <w:jc w:val="center"/>
      </w:pPr>
    </w:p>
    <w:p w:rsidRDefault="00D54697" w:rsidP="003714FE" w:rsidR="00D54697">
      <w:pPr>
        <w:pStyle w:val="Bezproreda"/>
        <w:ind w:firstLine="4536"/>
        <w:jc w:val="center"/>
      </w:pPr>
      <w:r>
        <w:t>Za točnost otpravka – ovlašteni službenik</w:t>
      </w:r>
    </w:p>
    <w:p w:rsidRDefault="00D54697" w:rsidP="003714FE" w:rsidR="00D54697" w:rsidRPr="00AE4971">
      <w:pPr>
        <w:pStyle w:val="Bezproreda"/>
        <w:ind w:firstLine="4536"/>
        <w:jc w:val="center"/>
      </w:pPr>
      <w:r>
        <w:t>Brankica Curman</w:t>
      </w:r>
    </w:p>
    <w:sectPr w:rsidSect="00D54697" w:rsidR="00D54697"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0878" w:rsidP="00537B78" w:rsidR="00FD0878">
      <w:r>
        <w:separator/>
      </w:r>
    </w:p>
  </w:endnote>
  <w:endnote w:id="0" w:type="continuationSeparator">
    <w:p w:rsidRDefault="00FD0878" w:rsidP="00537B78" w:rsidR="00FD08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0878" w:rsidP="00537B78" w:rsidR="00FD0878">
      <w:r>
        <w:separator/>
      </w:r>
    </w:p>
  </w:footnote>
  <w:footnote w:id="0" w:type="continuationSeparator">
    <w:p w:rsidRDefault="00FD0878" w:rsidP="00537B78" w:rsidR="00FD08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E57C86" w:rsidRPr="00B00929">
              <w:rPr>
                <w:rStyle w:val="eSPISCCParagraphDefaultFont"/>
              </w:rPr>
              <w:t>25</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E57C86" w:rsidRPr="00B00929">
              <w:rPr>
                <w:rStyle w:val="eSPISCCParagraphDefaultFont"/>
              </w:rPr>
              <w:t>Pž-6607/2018-2</w:t>
            </w:r>
          </w:sdtContent>
        </w:sdt>
      </w:p>
      <w:p w:rsidRDefault="00170492" w:rsidP="00170492" w:rsidR="00170492">
        <w:pPr>
          <w:pStyle w:val="Zaglavlje"/>
          <w:spacing w:after="0"/>
          <w:jc w:val="center"/>
        </w:pPr>
        <w:r>
          <w:fldChar w:fldCharType="begin"/>
        </w:r>
        <w:r>
          <w:instrText>PAGE   \* MERGEFORMAT</w:instrText>
        </w:r>
        <w:r>
          <w:fldChar w:fldCharType="separate"/>
        </w:r>
        <w:r w:rsidR="00B00929">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47E48"/>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5E2"/>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0929"/>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4697"/>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C86"/>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0878"/>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487B23"/>
    <w:rsid w:val="005858C7"/>
    <w:rsid w:val="00614E4F"/>
    <w:rsid w:val="007B3F2E"/>
    <w:rsid w:val="00855D0C"/>
    <w:rsid w:val="0085783F"/>
    <w:rsid w:val="00880DD2"/>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Pž-6607/2018-2</izvorni_sadrzaj>
    <derivirana_varijabla naziv="DomainObject.Oznaka_1">Pž-6607/2018-2</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6607</izvorni_sadrzaj>
    <derivirana_varijabla naziv="DomainObject.Predmet.Broj_1">6607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studenog 2018.</izvorni_sadrzaj>
    <derivirana_varijabla naziv="DomainObject.Predmet.DatumRjesavanja_1">29.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Pž-6607/2018</izvorni_sadrzaj>
    <derivirana_varijabla naziv="DomainObject.Predmet.OznakaBroj_1">Pž-6607/2018</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preslika dijela spisa I. stupnja; određivanje dodatnog vještačenja</izvorni_sadrzaj>
    <derivirana_varijabla naziv="DomainObject.Predmet.PrimjedbaSuca_1">preslika dijela spisa I. stupnja; određivanje dodatnog vještačenja</derivirana_varijabla>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erivirana_varijabla naziv="Padez">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Ante Ledenko</item>
      <item>Milan Biuk</item>
      <item>Enes Čaušević</item>
    </izvorni_sadrzaj>
    <derivirana_varijabla naziv="DomainObject.Predmet.OstaliListFormated_1">
      <item>Ante Ledenko</item>
      <item>Milan Biuk</item>
      <item>Enes Čaušević</item>
    </derivirana_varijabla>
    <derivirana_varijabla naziv="DrugaOsoba">
      <item>Ante Ledenko</item>
      <item>Milan Biuk</item>
      <item>Enes Čaušević</item>
    </derivirana_varijabla>
  </DomainObject.Predmet.OstaliListFormated>
  <DomainObject.Predmet.OstaliListFormatedOIB>
    <izvorni_sadrzaj>
      <item>Ante Ledenko, OIB 75032207269</item>
      <item>Milan Biuk, OIB 76624638367</item>
      <item>Enes Čaušević, OIB 38526434276</item>
    </izvorni_sadrzaj>
    <derivirana_varijabla naziv="DomainObject.Predmet.OstaliListFormatedOIB_1">
      <item>Ante Ledenko, OIB 75032207269</item>
      <item>Milan Biuk, OIB 76624638367</item>
      <item>Enes Čaušević, OIB 38526434276</item>
    </derivirana_varijabla>
  </DomainObject.Predmet.OstaliListFormatedOIB>
  <DomainObject.Predmet.OstaliListFormatedWithAdress>
    <izvorni_sadrzaj>
      <item>Ante Ledenko, Katalinićev Prilaz 8, 21000 Split</item>
      <item>Milan Biuk, Vukovarska 131, 21000 Split</item>
      <item>Enes Čaušević, Ulica Don Lovre Katića 5, 21210 Solin</item>
    </izvorni_sadrzaj>
    <derivirana_varijabla naziv="DomainObject.Predmet.OstaliListFormatedWithAdress_1">
      <item>Ante Ledenko, Katalinićev Prilaz 8, 21000 Split</item>
      <item>Milan Biuk, Vukovarska 131, 21000 Split</item>
      <item>Enes Čaušević, Ulica Don Lovre Katića 5, 21210 Solin</item>
    </derivirana_varijabla>
  </DomainObject.Predmet.OstaliListFormatedWithAdress>
  <DomainObject.Predmet.OstaliListFormatedWithAdressOIB>
    <izvorni_sadrzaj>
      <item>Ante Ledenko, OIB 75032207269, Katalinićev Prilaz 8, 21000 Split</item>
      <item>Milan Biuk, OIB 76624638367, Vukovarska 131, 21000 Split</item>
      <item>Enes Čaušević, OIB 38526434276, Ulica Don Lovre Katića 5, 21210 Solin</item>
    </izvorni_sadrzaj>
    <derivirana_varijabla naziv="DomainObject.Predmet.OstaliListFormatedWithAdressOIB_1">
      <item>Ante Ledenko, OIB 75032207269, Katalinićev Prilaz 8, 21000 Split</item>
      <item>Milan Biuk, OIB 76624638367, Vukovarska 131, 21000 Split</item>
      <item>Enes Čaušević, OIB 38526434276, Ulica Don Lovre Katića 5, 21210 Solin</item>
    </derivirana_varijabla>
  </DomainObject.Predmet.OstaliListFormatedWithAdressOIB>
  <DomainObject.Predmet.OstaliListNazivFormated>
    <izvorni_sadrzaj>
      <item>Ante Ledenko</item>
      <item>Milan Biuk</item>
      <item>Enes Čaušević</item>
    </izvorni_sadrzaj>
    <derivirana_varijabla naziv="DomainObject.Predmet.OstaliListNazivFormated_1">
      <item>Ante Ledenko</item>
      <item>Milan Biuk</item>
      <item>Enes Čaušević</item>
    </derivirana_varijabla>
  </DomainObject.Predmet.OstaliListNazivFormated>
  <DomainObject.Predmet.OstaliListNazivFormatedOIB>
    <izvorni_sadrzaj>
      <item>Ante Ledenko, OIB 75032207269</item>
      <item>Milan Biuk, OIB 76624638367</item>
      <item>Enes Čaušević, OIB 38526434276</item>
    </izvorni_sadrzaj>
    <derivirana_varijabla naziv="DomainObject.Predmet.OstaliListNazivFormatedOIB_1">
      <item>Ante Ledenko, OIB 75032207269</item>
      <item>Milan Biuk, OIB 76624638367</item>
      <item>Enes Čaušević, OIB 38526434276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Pž-6607/2018-2</izvorni_sadrzaj>
    <derivirana_varijabla naziv="DomainObject.PoslovniBrojDokumenta_1">Pž-6607/2018-2</derivirana_varijabla>
  </DomainObject.PoslovniBrojDokumenta>
  <DomainObject.Predmet.StrankaIDrugi>
    <izvorni_sadrzaj/>
    <derivirana_varijabla naziv="DomainObject.Predmet.StrankaIDrugi_1"/>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studenog 2018.</izvorni_sadrzaj>
    <derivirana_varijabla naziv="DomainObject.Predmet.OdlukaRjesenje.DatumDonosenjaOdluke_1">14.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Pž-6607/2018-2</izvorni_sadrzaj>
    <derivirana_varijabla naziv="DomainObject.Predmet.OdlukaRjesenje.Oznaka_1">Pž-6607/2018-2</derivirana_varijabla>
  </DomainObject.Predmet.OdlukaRjesenje.Oznaka>
  <DomainObject.Predmet.SudioniciListNaziv>
    <izvorni_sadrzaj>
      <item>ADRIATIC dioničko društvo za hotelijerstvo i turizam u stečaju</item>
      <item>Ante Ledenko</item>
      <item>Milan Biuk</item>
      <item>Enes Čaušević</item>
    </izvorni_sadrzaj>
    <derivirana_varijabla naziv="DomainObject.Predmet.SudioniciListNaziv_1">
      <item>ADRIATIC dioničko društvo za hotelijerstvo i turizam u stečaju</item>
      <item>Ante Ledenko</item>
      <item>Milan Biuk</item>
      <item>Enes Čaušević</item>
    </derivirana_varijabla>
    <derivirana_varijabla naziv="OstaliSudionici">
      <item>ADRIATIC dioničko društvo za hotelijerstvo i turizam u stečaju</item>
      <item>Ante Ledenko</item>
      <item>Milan Biuk</item>
      <item>Enes Čaušević</item>
    </derivirana_varijabla>
  </DomainObject.Predmet.SudioniciListNaziv>
  <DomainObject.Predmet.SudioniciListAdressOIB>
    <izvorni_sadrzaj>
      <item>ADRIATIC dioničko društvo za hotelijerstvo i turizam u stečaju, OIB 31076464103, Obala kneza Branimira 8,21000 Split</item>
      <item>Ante Ledenko, OIB 75032207269, Katalinićev Prilaz 8,21000 Split</item>
      <item>Milan Biuk, OIB 76624638367, Vukovarska 131,21000 Split</item>
      <item>Enes Čaušević, OIB 38526434276, Ulica Don Lovre Katića 5,21210 Solin</item>
    </izvorni_sadrzaj>
    <derivirana_varijabla naziv="DomainObject.Predmet.SudioniciListAdressOIB_1">
      <item>ADRIATIC dioničko društvo za hotelijerstvo i turizam u stečaju, OIB 31076464103, Obala kneza Branimira 8,21000 Split</item>
      <item>Ante Ledenko, OIB 75032207269, Katalinićev Prilaz 8,21000 Split</item>
      <item>Milan Biuk, OIB 76624638367, Vukovarska 131,21000 Split</item>
      <item>Enes Čaušević, OIB 38526434276, Ulica Don Lovre Katića 5,21210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31076464103</item>
      <item>, OIB 75032207269</item>
      <item>, OIB 76624638367</item>
      <item>, OIB 38526434276</item>
    </izvorni_sadrzaj>
    <derivirana_varijabla naziv="DomainObject.Predmet.SudioniciListNazivOIB_1">
      <item>, OIB 31076464103</item>
      <item>, OIB 75032207269</item>
      <item>, OIB 76624638367</item>
      <item>, OIB 38526434276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St-168/2014</izvorni_sadrzaj>
    <derivirana_varijabla naziv="DomainObject.Predmet.OznakaNizestupanjskogPredmeta_1">St-168/2014</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D86CEA-52B3-4F17-BEF1-DBA88F6A6D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849</properties:Words>
  <properties:Characters>4887</properties:Characters>
  <properties:Lines>107</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2018-12-10T08:32:00Z</dcterms:created>
  <dc:creator>Ivan Bauk</dc:creator>
  <dc:description>Ovaj predložak služi kao osnova za kreiranje novih eSPIS predložaka te za upravljanje eSPIS funkcijama tijekom obrade sudskih dokumenata.</dc:description>
  <cp:lastModifiedBy>Paško Bačić</cp:lastModifiedBy>
  <cp:lastPrinted>2018-11-30T15:10:00Z</cp:lastPrinted>
  <dcterms:modified xmlns:xsi="http://www.w3.org/2001/XMLSchema-instance" xsi:type="dcterms:W3CDTF">2018-12-10T08:34:00Z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odbijena žalba kao neosnovana - potvrđeno rješenje 1.st. (Adriatic d.d..docx)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