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0dc6" w14:paraId="ed00dc6" w:rsidRDefault="00050E3F" w:rsidP="00050E3F" w:rsidR="00050E3F">
      <w:pPr>
        <w:pStyle w:val="NormaleSPIS"/>
        <w15:collapsed w:val="false"/>
      </w:pPr>
      <w:bookmarkStart w:name="_GoBack" w:id="0"/>
      <w:bookmarkEnd w:id="0"/>
    </w:p>
    <w:p w:rsidRDefault="00050E3F" w:rsidP="00050E3F" w:rsidR="00050E3F">
      <w:pPr>
        <w:shd w:fill="FFFFFF" w:color="auto" w:val="clear"/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3BD25.70FD62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3BD25.70FD62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E3F" w:rsidP="00050E3F" w:rsidR="00050E3F">
      <w:pPr>
        <w:shd w:fill="FFFFFF" w:color="auto" w:val="clear"/>
        <w:jc w:val="both"/>
      </w:pPr>
      <w:r>
        <w:t>REPUBLIKA HRVATSKA</w:t>
      </w:r>
    </w:p>
    <w:p w:rsidRDefault="00050E3F" w:rsidP="00050E3F" w:rsidR="00050E3F">
      <w:pPr>
        <w:shd w:fill="FFFFFF" w:color="auto" w:val="clear"/>
        <w:jc w:val="both"/>
      </w:pPr>
      <w:r>
        <w:t xml:space="preserve">TRGOVAČKI SUD U </w:t>
      </w:r>
      <w:proofErr w:type="spellStart"/>
      <w:r>
        <w:t>OSIJEKU</w:t>
      </w:r>
      <w:proofErr w:type="spellEnd"/>
    </w:p>
    <w:p w:rsidRDefault="00050E3F" w:rsidP="00050E3F" w:rsidR="00050E3F">
      <w:pPr>
        <w:shd w:fill="FFFFFF" w:color="auto" w:val="clear"/>
        <w:jc w:val="both"/>
        <w:rPr>
          <w:b/>
        </w:rPr>
      </w:pPr>
      <w:r>
        <w:t>STALNA SLUŽBA U SLAVONSKOM BRODU</w:t>
      </w:r>
      <w:r>
        <w:tab/>
      </w:r>
      <w:r>
        <w:tab/>
      </w:r>
      <w:r>
        <w:tab/>
      </w:r>
      <w:r>
        <w:rPr>
          <w:b/>
        </w:rPr>
        <w:t>Broj: 3/St-</w:t>
      </w:r>
      <w:proofErr w:type="spellStart"/>
      <w:r>
        <w:rPr>
          <w:b/>
        </w:rPr>
        <w:t>1056</w:t>
      </w:r>
      <w:proofErr w:type="spellEnd"/>
      <w:r>
        <w:rPr>
          <w:b/>
        </w:rPr>
        <w:t>/</w:t>
      </w:r>
      <w:proofErr w:type="spellStart"/>
      <w:r>
        <w:rPr>
          <w:b/>
        </w:rPr>
        <w:t>2018</w:t>
      </w:r>
      <w:proofErr w:type="spellEnd"/>
      <w:r>
        <w:rPr>
          <w:b/>
        </w:rPr>
        <w:t>-</w:t>
      </w:r>
      <w:proofErr w:type="spellStart"/>
      <w:r w:rsidR="000A59FA">
        <w:rPr>
          <w:b/>
        </w:rPr>
        <w:t>26</w:t>
      </w:r>
      <w:proofErr w:type="spellEnd"/>
    </w:p>
    <w:p w:rsidRDefault="00D957D3" w:rsidP="00050E3F" w:rsidR="00050E3F">
      <w:pPr>
        <w:shd w:fill="FFFFFF" w:color="auto" w:val="clear"/>
        <w:jc w:val="both"/>
      </w:pPr>
      <w:hyperlink r:id="rId12" w:history="true">
        <w:r w:rsidR="00050E3F">
          <w:rPr>
            <w:rStyle w:val="Hiperveza"/>
          </w:rPr>
          <w:t xml:space="preserve">Trg pobjede </w:t>
        </w:r>
        <w:proofErr w:type="spellStart"/>
        <w:r w:rsidR="00050E3F">
          <w:rPr>
            <w:rStyle w:val="Hiperveza"/>
          </w:rPr>
          <w:t>13</w:t>
        </w:r>
        <w:proofErr w:type="spellEnd"/>
      </w:hyperlink>
      <w:r w:rsidR="00050E3F">
        <w:t xml:space="preserve">, </w:t>
      </w:r>
      <w:hyperlink r:id="rId13" w:history="true">
        <w:proofErr w:type="spellStart"/>
        <w:r w:rsidR="00050E3F">
          <w:rPr>
            <w:rStyle w:val="Hiperveza"/>
          </w:rPr>
          <w:t>35000</w:t>
        </w:r>
        <w:proofErr w:type="spellEnd"/>
        <w:r w:rsidR="00050E3F">
          <w:rPr>
            <w:rStyle w:val="Hiperveza"/>
          </w:rPr>
          <w:t xml:space="preserve"> SLAVONSKI BROD</w:t>
        </w:r>
      </w:hyperlink>
      <w:r w:rsidR="00050E3F">
        <w:t>     </w:t>
      </w:r>
      <w:r w:rsidR="00050E3F">
        <w:tab/>
      </w:r>
      <w:r w:rsidR="00050E3F">
        <w:tab/>
      </w:r>
      <w:r w:rsidR="00050E3F">
        <w:tab/>
      </w:r>
      <w:r w:rsidR="00050E3F">
        <w:tab/>
      </w:r>
      <w:r w:rsidR="00050E3F">
        <w:tab/>
      </w:r>
      <w:r w:rsidR="00050E3F">
        <w:tab/>
      </w:r>
      <w:r w:rsidR="00050E3F">
        <w:tab/>
      </w:r>
      <w:r w:rsidR="00050E3F">
        <w:tab/>
      </w:r>
      <w:r w:rsidR="00050E3F">
        <w:tab/>
      </w:r>
      <w:r w:rsidR="00050E3F">
        <w:tab/>
      </w:r>
      <w:r w:rsidR="00050E3F">
        <w:tab/>
      </w:r>
      <w:r w:rsidR="00050E3F">
        <w:tab/>
      </w:r>
      <w:r w:rsidR="00050E3F">
        <w:tab/>
      </w:r>
      <w:r w:rsidR="00050E3F">
        <w:tab/>
      </w:r>
      <w:r w:rsidR="00050E3F">
        <w:tab/>
        <w:t>(stari broj</w:t>
      </w:r>
    </w:p>
    <w:p w:rsidRDefault="00050E3F" w:rsidP="00050E3F" w:rsidR="00050E3F">
      <w:pPr>
        <w:shd w:fill="FFFFFF" w:color="auto" w:val="clear"/>
        <w:ind w:firstLine="708" w:left="5664"/>
        <w:jc w:val="both"/>
      </w:pPr>
      <w:r>
        <w:t>Broj: 3/St-</w:t>
      </w:r>
      <w:proofErr w:type="spellStart"/>
      <w:r>
        <w:t>608</w:t>
      </w:r>
      <w:proofErr w:type="spellEnd"/>
      <w:r>
        <w:t>/</w:t>
      </w:r>
      <w:proofErr w:type="spellStart"/>
      <w:r>
        <w:t>2017</w:t>
      </w:r>
      <w:proofErr w:type="spellEnd"/>
      <w:r>
        <w:t>)</w:t>
      </w:r>
    </w:p>
    <w:p w:rsidRDefault="00050E3F" w:rsidP="00050E3F" w:rsidR="00050E3F">
      <w:pPr>
        <w:shd w:fill="FFFFFF" w:color="auto" w:val="clear"/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050E3F" w:rsidP="00050E3F" w:rsidR="00050E3F">
      <w:pPr>
        <w:shd w:fill="FFFFFF" w:color="auto" w:val="clear"/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Danieli Martini Maoduš, u postupku nad stečajnom masom  stečajnog </w:t>
      </w:r>
      <w:proofErr w:type="spellStart"/>
      <w:r>
        <w:t>dužnikoa</w:t>
      </w:r>
      <w:proofErr w:type="spellEnd"/>
      <w:r>
        <w:t> </w:t>
      </w:r>
      <w:r>
        <w:rPr>
          <w:b/>
          <w:bCs/>
        </w:rPr>
        <w:t xml:space="preserve">AUTOCENTAR </w:t>
      </w:r>
      <w:proofErr w:type="spellStart"/>
      <w:r>
        <w:rPr>
          <w:b/>
          <w:bCs/>
        </w:rPr>
        <w:t>DANKIĆ</w:t>
      </w:r>
      <w:proofErr w:type="spellEnd"/>
      <w:r>
        <w:rPr>
          <w:b/>
          <w:bCs/>
        </w:rPr>
        <w:t xml:space="preserve"> d.o.o., Slavonski Brod, u stečaju, </w:t>
      </w:r>
      <w:hyperlink r:id="rId14" w:history="true">
        <w:r>
          <w:rPr>
            <w:rStyle w:val="Hiperveza"/>
            <w:b/>
            <w:bCs/>
          </w:rPr>
          <w:t>Sjeverna vezna cesta 2</w:t>
        </w:r>
      </w:hyperlink>
      <w:r>
        <w:rPr>
          <w:b/>
          <w:bCs/>
        </w:rPr>
        <w:t xml:space="preserve">, OIB: </w:t>
      </w:r>
      <w:proofErr w:type="spellStart"/>
      <w:r>
        <w:rPr>
          <w:b/>
          <w:bCs/>
        </w:rPr>
        <w:t>06314807685</w:t>
      </w:r>
      <w:proofErr w:type="spellEnd"/>
      <w:r>
        <w:rPr>
          <w:b/>
          <w:bCs/>
        </w:rPr>
        <w:t>, </w:t>
      </w:r>
      <w:r>
        <w:t xml:space="preserve">koga zastupa Zlatko </w:t>
      </w:r>
      <w:proofErr w:type="spellStart"/>
      <w:r>
        <w:t>Markasović</w:t>
      </w:r>
      <w:proofErr w:type="spellEnd"/>
      <w:r>
        <w:t xml:space="preserve">,  upravitelj </w:t>
      </w:r>
      <w:proofErr w:type="spellStart"/>
      <w:r>
        <w:t>steč</w:t>
      </w:r>
      <w:proofErr w:type="spellEnd"/>
      <w:r>
        <w:t xml:space="preserve">. mase </w:t>
      </w:r>
      <w:proofErr w:type="spellStart"/>
      <w:r>
        <w:t>steč.upravitelj</w:t>
      </w:r>
      <w:proofErr w:type="spellEnd"/>
      <w:r>
        <w:t xml:space="preserve">,  </w:t>
      </w:r>
      <w:proofErr w:type="spellStart"/>
      <w:r>
        <w:t>2</w:t>
      </w:r>
      <w:r w:rsidR="000A59FA">
        <w:t>4</w:t>
      </w:r>
      <w:proofErr w:type="spellEnd"/>
      <w:r>
        <w:t xml:space="preserve">. </w:t>
      </w:r>
      <w:r w:rsidR="000A59FA">
        <w:t xml:space="preserve">listopada </w:t>
      </w:r>
      <w:proofErr w:type="spellStart"/>
      <w:r>
        <w:t>2018</w:t>
      </w:r>
      <w:proofErr w:type="spellEnd"/>
      <w:r>
        <w:t>.</w:t>
      </w:r>
    </w:p>
    <w:p w:rsidRDefault="00050E3F" w:rsidP="00050E3F" w:rsidR="00050E3F">
      <w:pPr>
        <w:shd w:fill="FFFFFF" w:color="auto" w:val="clear"/>
        <w:jc w:val="center"/>
      </w:pPr>
      <w:r>
        <w:t>z a k l j u č i o   j e</w:t>
      </w:r>
    </w:p>
    <w:p w:rsidRDefault="00050E3F" w:rsidP="00050E3F" w:rsidR="00050E3F">
      <w:pPr>
        <w:shd w:fill="FFFFFF" w:color="auto" w:val="clear"/>
        <w:jc w:val="both"/>
      </w:pPr>
      <w:r>
        <w:t xml:space="preserve">     </w:t>
      </w:r>
      <w:r>
        <w:tab/>
        <w:t xml:space="preserve">Nalaže se   upravitelju stečajne mase Zlatku </w:t>
      </w:r>
      <w:proofErr w:type="spellStart"/>
      <w:r>
        <w:t>Markasović</w:t>
      </w:r>
      <w:proofErr w:type="spellEnd"/>
      <w:r>
        <w:t xml:space="preserve"> </w:t>
      </w:r>
      <w:r w:rsidR="000A59FA">
        <w:t xml:space="preserve"> dostaviti na ovršne predmete u kojima se prodaju nekretnine stečajnog dužnika prijedloge za prekid postupka i oglašavanje nenadležnim općinskih </w:t>
      </w:r>
      <w:proofErr w:type="spellStart"/>
      <w:r w:rsidR="000A59FA">
        <w:t>sudaova</w:t>
      </w:r>
      <w:proofErr w:type="spellEnd"/>
      <w:r w:rsidR="000A59FA">
        <w:t xml:space="preserve">, radi prodaje nekretnina sukladno odluci skupštine u ovom stečajnom postupku , te o tome obavijestiti sud   </w:t>
      </w:r>
      <w:r>
        <w:t xml:space="preserve">u roku od 8 dana. </w:t>
      </w:r>
    </w:p>
    <w:p w:rsidRDefault="00FF2823" w:rsidP="00FF2823" w:rsidR="00FF2823">
      <w:pPr>
        <w:shd w:fill="FFFFFF" w:color="auto" w:val="clear"/>
      </w:pPr>
      <w:r>
        <w:t xml:space="preserve"> </w:t>
      </w:r>
      <w:r w:rsidR="00050E3F">
        <w:t>U Slavonskom Brodu </w:t>
      </w:r>
      <w:proofErr w:type="spellStart"/>
      <w:r>
        <w:t>24</w:t>
      </w:r>
      <w:proofErr w:type="spellEnd"/>
      <w:r>
        <w:t xml:space="preserve">. listopada </w:t>
      </w:r>
      <w:proofErr w:type="spellStart"/>
      <w:r>
        <w:t>2018</w:t>
      </w:r>
      <w:proofErr w:type="spellEnd"/>
      <w:r>
        <w:t>.</w:t>
      </w:r>
    </w:p>
    <w:p w:rsidRDefault="00050E3F" w:rsidP="00050E3F" w:rsidR="00050E3F">
      <w:pPr>
        <w:shd w:fill="FFFFFF" w:color="auto" w:val="clear"/>
        <w:ind w:firstLine="708"/>
        <w:jc w:val="both"/>
      </w:pPr>
      <w:r>
        <w:t>.</w:t>
      </w:r>
    </w:p>
    <w:p w:rsidRDefault="00050E3F" w:rsidP="00050E3F" w:rsidR="00050E3F">
      <w:pPr>
        <w:shd w:fill="FFFFFF" w:color="auto" w:val="clear"/>
        <w:jc w:val="both"/>
      </w:pPr>
      <w:r>
        <w:t>                                                                                                                STEČAJNI SUDAC:</w:t>
      </w:r>
    </w:p>
    <w:p w:rsidRDefault="00050E3F" w:rsidP="00050E3F" w:rsidR="00050E3F">
      <w:pPr>
        <w:shd w:fill="FFFFFF" w:color="auto" w:val="clear"/>
        <w:jc w:val="both"/>
      </w:pPr>
      <w:r>
        <w:t>                                                                                                              Daniela Martini Maoduš</w:t>
      </w:r>
    </w:p>
    <w:p w:rsidRDefault="00050E3F" w:rsidP="00050E3F" w:rsidR="00050E3F">
      <w:pPr>
        <w:shd w:fill="FFFFFF" w:color="auto" w:val="clear"/>
        <w:jc w:val="both"/>
      </w:pPr>
    </w:p>
    <w:p w:rsidRDefault="00050E3F" w:rsidP="00050E3F" w:rsidR="00050E3F">
      <w:pPr>
        <w:pStyle w:val="Odlomakpopisa"/>
        <w:numPr>
          <w:ilvl w:val="0"/>
          <w:numId w:val="47"/>
        </w:numPr>
        <w:shd w:fill="FFFFFF" w:color="auto" w:val="clear"/>
      </w:pPr>
      <w:r>
        <w:t xml:space="preserve">Objaviti na </w:t>
      </w:r>
      <w:proofErr w:type="spellStart"/>
      <w:r>
        <w:t>eOglasnu</w:t>
      </w:r>
      <w:proofErr w:type="spellEnd"/>
      <w:r>
        <w:t xml:space="preserve"> ploču suda, </w:t>
      </w:r>
      <w:r w:rsidR="005B2392">
        <w:t xml:space="preserve">spis kal </w:t>
      </w:r>
      <w:proofErr w:type="spellStart"/>
      <w:r w:rsidR="005B2392">
        <w:t>10</w:t>
      </w:r>
      <w:proofErr w:type="spellEnd"/>
      <w:r w:rsidR="005B2392">
        <w:t xml:space="preserve"> dana</w:t>
      </w:r>
    </w:p>
    <w:p w:rsidRDefault="00050E3F" w:rsidP="00050E3F" w:rsidR="00050E3F">
      <w:pPr>
        <w:pStyle w:val="NormaleSPIS"/>
      </w:pPr>
    </w:p>
    <w:p w:rsidRDefault="00050E3F" w:rsidP="00050E3F" w:rsidR="00050E3F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5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7D3" w:rsidP="00537B78" w:rsidR="00D957D3">
      <w:r>
        <w:separator/>
      </w:r>
    </w:p>
  </w:endnote>
  <w:endnote w:id="0" w:type="continuationSeparator">
    <w:p w:rsidRDefault="00D957D3" w:rsidP="00537B78" w:rsidR="00D95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7D3" w:rsidP="00537B78" w:rsidR="00D957D3">
      <w:r>
        <w:separator/>
      </w:r>
    </w:p>
  </w:footnote>
  <w:footnote w:id="0" w:type="continuationSeparator">
    <w:p w:rsidRDefault="00D957D3" w:rsidP="00537B78" w:rsidR="00D95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662C7F"/>
    <w:multiLevelType w:val="hybridMultilevel"/>
    <w:tmpl w:val="6BA8AB60"/>
    <w:lvl w:tplc="0632F14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E3F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59FA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392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81F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000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D8D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7D3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82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50E3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50E3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007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aps.google.com/?q=Trg+pobjede+13+%0D%0A+35000+SLAVONSKI+BROD&amp;entry=gmail&amp;source=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maps.google.com/?q=Trg+pobjede+13+%0D%0A+35000+SLAVONSKI+BROD&amp;entry=gmail&amp;source=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3BD25.70FD6290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maps.google.com/?q=Sjeverna+vezna+cesta+2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St-1056/2018-26</izvorni_sadrzaj>
    <derivirana_varijabla naziv="DomainObject.Oznaka_1">St-1056/2018-26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
I, II,</izvorni_sadrzaj>
    <derivirana_varijabla naziv="DomainObject.Predmet.Opis_1">STEČAJNA MASA
I, II,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kod Dubi  , III u kal.26</izvorni_sadrzaj>
    <derivirana_varijabla naziv="DomainObject.Predmet.PrimjedbaSuca_1">I,II  kod Dubi  , III u kal.26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AUTOCENTAR DANKIĆ d. o. o. za servisiranje motornih vozila, trgovinu i usluge u stečaju</izvorni_sadrzaj>
    <derivirana_varijabla naziv="DomainObject.Predmet.ProtustrankaFormated_1">  Stečajna masa iza AUTOCENTAR DANKIĆ d. o. o. za servisiranje motornih vozila, trgovinu i usluge u stečaju</derivirana_varijabla>
  </DomainObject.Predmet.ProtustrankaFormated>
  <DomainObject.Predmet.ProtustrankaFormatedOIB>
    <izvorni_sadrzaj>  Stečajna masa iza AUTOCENTAR DANKIĆ d. o. o. za servisiranje motornih vozila, trgovinu i usluge u stečaju, OIB 81614536318</izvorni_sadrzaj>
    <derivirana_varijabla naziv="DomainObject.Predmet.ProtustrankaFormatedOIB_1">  Stečajna masa iza AUTOCENTAR DANKIĆ d. o. o. za servisiranje motornih vozila, trgovinu i usluge u stečaju, OIB 81614536318</derivirana_varijabla>
  </DomainObject.Predmet.ProtustrankaFormatedOIB>
  <DomainObject.Predmet.ProtustrankaFormatedWithAdress>
    <izvorni_sadrzaj> Stečajna masa iza AUTOCENTAR DANKIĆ d. o. o. za servisiranje motornih vozila, trgovinu i usluge u stečaju, Vijenac I. Meštrovića 50, 31000 Osijek</izvorni_sadrzaj>
    <derivirana_varijabla naziv="DomainObject.Predmet.ProtustrankaFormatedWithAdress_1"> Stečajna masa iza AUTOCENTAR DANKIĆ d. o. o. za servisiranje motornih vozila, trgovinu i usluge u stečaju, Vijenac I. Meštrovića 50, 31000 Osijek</derivirana_varijabla>
  </DomainObject.Predmet.ProtustrankaFormatedWithAdress>
  <DomainObject.Predmet.ProtustrankaFormatedWithAdressOIB>
    <izvorni_sadrzaj> Stečajna masa iza AUTOCENTAR DANKIĆ d. o. o. za servisiranje motornih vozila, trgovinu i usluge u stečaju, OIB 81614536318, Vijenac I. Meštrovića 50, 31000 Osijek</izvorni_sadrzaj>
    <derivirana_varijabla naziv="DomainObject.Predmet.ProtustrankaFormatedWithAdressOIB_1"> Stečajna masa iza AUTOCENTAR DANKIĆ d. o. o. za servisiranje motornih vozila, trgovinu i usluge u stečaju, OIB 81614536318, Vijenac I. Meštrovića 50, 31000 Osijek</derivirana_varijabla>
  </DomainObject.Predmet.ProtustrankaFormatedWithAdressOIB>
  <DomainObject.Predmet.ProtustrankaWithAdress>
    <izvorni_sadrzaj>Stečajna masa iza AUTOCENTAR DANKIĆ d. o. o. za servisiranje motornih vozila, trgovinu i usluge u stečaju Vijenac I. Meštrovića 50, 31000 Osijek</izvorni_sadrzaj>
    <derivirana_varijabla naziv="DomainObject.Predmet.ProtustrankaWithAdress_1">Stečajna masa iza AUTOCENTAR DANKIĆ d. o. o. za servisiranje motornih vozila, trgovinu i usluge u stečaju Vijenac I. Meštrovića 50, 31000 Osijek</derivirana_varijabla>
  </DomainObject.Predmet.ProtustrankaWithAdress>
  <DomainObject.Predmet.ProtustrankaWith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WithAdressOIB_1">Stečajna masa iza AUTOCENTAR DANKIĆ d. o. o. za servisiranje motornih vozila, trgovinu i usluge u stečaju, OIB 81614536318, Vijenac I. Meštrovića 50, 31000 Osijek</derivirana_varijabla>
  </DomainObject.Predmet.ProtustrankaWithAdressOIB>
  <DomainObject.Predmet.ProtustrankaNazivFormated>
    <izvorni_sadrzaj>Stečajna masa iza AUTOCENTAR DANKIĆ d. o. o. za servisiranje motornih vozila, trgovinu i usluge u stečaju</izvorni_sadrzaj>
    <derivirana_varijabla naziv="DomainObject.Predmet.ProtustrankaNazivFormated_1">Stečajna masa iza AUTOCENTAR DANKIĆ d. o. o. za servisiranje motornih vozila, trgovinu i usluge u stečaju</derivirana_varijabla>
  </DomainObject.Predmet.ProtustrankaNazivFormated>
  <DomainObject.Predmet.ProtustrankaNazivFormatedOIB>
    <izvorni_sadrzaj>Stečajna masa iza AUTOCENTAR DANKIĆ d. o. o. za servisiranje motornih vozila, trgovinu i usluge u stečaju, OIB 81614536318</izvorni_sadrzaj>
    <derivirana_varijabla naziv="DomainObject.Predmet.ProtustrankaNazivFormatedOIB_1">Stečajna masa iza AUTOCENTAR DANKIĆ d. o. o. za servisiranje motornih vozila, trgovinu i usluge u stečaju, OIB 81614536318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AUTOCENTAR DANKIĆ d. o. o. za servisiranje motornih vozila, trgovinu i usluge u stečaju</item>
    </izvorni_sadrzaj>
    <derivirana_varijabla naziv="DomainObject.Predmet.ProtuStrankaListFormated_1">
      <item>Stečajna masa iza AUTOCENTAR DANKIĆ d. o. o. za servisiranje motornih vozila, trgovinu i usluge u stečaju</item>
    </derivirana_varijabla>
  </DomainObject.Predmet.ProtuStrankaListFormated>
  <DomainObject.Predmet.ProtuStrankaListFormatedOIB>
    <izvorni_sadrzaj>
      <item>Stečajna masa iza AUTOCENTAR DANKIĆ d. o. o. za servisiranje motornih vozila, trgovinu i usluge u stečaju, OIB 81614536318</item>
    </izvorni_sadrzaj>
    <derivirana_varijabla naziv="DomainObject.Predmet.ProtuStrankaListFormatedOIB_1">
      <item>Stečajna masa iza AUTOCENTAR DANKIĆ d. o. o. za servisiranje motornih vozila, trgovinu i usluge u stečaju, OIB 81614536318</item>
    </derivirana_varijabla>
  </DomainObject.Predmet.ProtuStrankaListFormatedOIB>
  <DomainObject.Predmet.ProtuStrankaListFormatedWithAdress>
    <izvorni_sadrzaj>
      <item>Stečajna masa iza AUTOCENTAR DANKIĆ d. o. o. za servisiranje motornih vozila, trgovinu i usluge u stečaju, Vijenac I. Meštrovića 50, 31000 Osijek</item>
    </izvorni_sadrzaj>
    <derivirana_varijabla naziv="DomainObject.Predmet.ProtuStrankaListFormatedWithAdress_1">
      <item>Stečajna masa iza AUTOCENTAR DANKIĆ d. o. o. za servisiranje motornih vozila, trgovinu i usluge u stečaju, Vijenac I. Meštrovića 50, 31000 Osijek</item>
    </derivirana_varijabla>
  </DomainObject.Predmet.ProtuStrankaListFormatedWithAdress>
  <DomainObject.Predmet.ProtuStrankaListFormatedWithAdressOIB>
    <izvorni_sadrzaj>
      <item>Stečajna masa iza AUTOCENTAR DANKIĆ d. o. o. za servisiranje motornih vozila, trgovinu i usluge u stečaju, OIB 81614536318, Vijenac I. Meštrovića 50, 31000 Osijek</item>
    </izvorni_sadrzaj>
    <derivirana_varijabla naziv="DomainObject.Predmet.ProtuStrankaListFormatedWithAdressOIB_1">
      <item>Stečajna masa iza AUTOCENTAR DANKIĆ d. o. o. za servisiranje motornih vozila, trgovinu i usluge u stečaju, OIB 81614536318, Vijenac I. Meštrovića 50, 31000 Osijek</item>
    </derivirana_varijabla>
  </DomainObject.Predmet.ProtuStrankaListFormatedWithAdressOIB>
  <DomainObject.Predmet.ProtuStrankaListNazivFormated>
    <izvorni_sadrzaj>
      <item>Stečajna masa iza AUTOCENTAR DANKIĆ d. o. o. za servisiranje motornih vozila, trgovinu i usluge u stečaju</item>
    </izvorni_sadrzaj>
    <derivirana_varijabla naziv="DomainObject.Predmet.ProtuStrankaListNazivFormated_1">
      <item>Stečajna masa iza AUTOCENTAR DANKIĆ d. o. o. za servisiranje motornih vozila, trgovinu i usluge u stečaju</item>
    </derivirana_varijabla>
  </DomainObject.Predmet.ProtuStrankaListNazivFormated>
  <DomainObject.Predmet.ProtuStrankaListNazivFormatedOIB>
    <izvorni_sadrzaj>
      <item>Stečajna masa iza AUTOCENTAR DANKIĆ d. o. o. za servisiranje motornih vozila, trgovinu i usluge u stečaju, OIB 81614536318</item>
    </izvorni_sadrzaj>
    <derivirana_varijabla naziv="DomainObject.Predmet.ProtuStrankaListNazivFormatedOIB_1">
      <item>Stečajna masa iza AUTOCENTAR DANKIĆ d. o. o. za servisiranje motornih vozila, trgovinu i usluge u stečaju, OIB 81614536318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St-1056/2018-26</izvorni_sadrzaj>
    <derivirana_varijabla naziv="DomainObject.PoslovniBrojDokumenta_1">St-1056/2018-26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AUTOCENTAR DANKIĆ d. o. o. za servisiranje motornih vozila, trgovinu i usluge u stečaju</izvorni_sadrzaj>
    <derivirana_varijabla naziv="DomainObject.Predmet.ProtustrankaIDrugi_1">Stečajna masa iza AUTOCENTAR DANKIĆ d. o. o. za servisiranje motornih vozila,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IDrugiAdressOIB_1">Stečajna masa iza AUTOCENTAR DANKIĆ d. o. o. za servisiranje motornih vozila, trgovinu i usluge u stečaju, OIB 81614536318, Vijenac I. Meštrovića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DANKIĆ d. o. o. za servisiranje motornih vozila, trgovinu i usluge u stečaju</item>
    </izvorni_sadrzaj>
    <derivirana_varijabla naziv="DomainObject.Predmet.SudioniciListNaziv_1">
      <item>Stečajna masa iza AUTOCENTAR DANKIĆ d. o. o. za servisiranje motornih vozila, trgovinu i usluge u stečaju</item>
    </derivirana_varijabla>
  </DomainObject.Predmet.SudioniciListNaziv>
  <DomainObject.Predmet.SudioniciListAdressOIB>
    <izvorni_sadrzaj>
      <item>Stečajna masa iza AUTOCENTAR DANKIĆ d. o. o. za servisiranje motornih vozila, trgovinu i usluge u stečaju, OIB 81614536318, Vijenac I. Meštrovića 50,31000 Osijek</item>
    </izvorni_sadrzaj>
    <derivirana_varijabla naziv="DomainObject.Predmet.SudioniciListAdressOIB_1">
      <item>Stečajna masa iza AUTOCENTAR DANKIĆ d. o. o. za servisiranje motornih vozila, trgovinu i usluge u stečaju, OIB 81614536318,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0786D-0C71-4565-98D3-3937A5DA2A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159</properties:Words>
  <properties:Characters>854</properties:Characters>
  <properties:Lines>28</properties:Lines>
  <properties:Paragraphs>14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2018-10-24T12:58:00Z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St-1056/2018-26 / Odluka - Zaključak (odluka_St-1056_2018-26.docx)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