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6b968" w14:paraId="b06b968" w:rsidRDefault="00771973" w:rsidP="00771973" w:rsidR="00771973">
      <w:pPr>
        <w:pStyle w:val="Bezproreda"/>
        <w15:collapsed w:val="false"/>
        <w:rPr>
          <w:sz w:val="24"/>
          <w:szCs w:val="24"/>
        </w:rPr>
      </w:pPr>
    </w:p>
    <w:p w:rsidRDefault="00771973" w:rsidP="00771973" w:rsidR="00771973">
      <w:pPr>
        <w:pStyle w:val="Bezproreda"/>
        <w:rPr>
          <w:sz w:val="24"/>
          <w:szCs w:val="24"/>
        </w:rPr>
      </w:pPr>
    </w:p>
    <w:p w:rsidRDefault="00771973" w:rsidP="00771973" w:rsidR="00771973" w:rsidRPr="00FD10DE">
      <w:r w:rsidRPr="00FD10DE">
        <w:t xml:space="preserve">                  </w:t>
      </w:r>
      <w:r w:rsidRPr="00FD10DE">
        <w:rPr>
          <w:noProof/>
        </w:rPr>
        <w:drawing>
          <wp:inline distR="0" distL="0" distB="0" distT="0">
            <wp:extent cy="675640" cx="525145"/>
            <wp:effectExtent b="0" r="8255"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771973" w:rsidP="00771973" w:rsidR="00771973">
      <w:r w:rsidRPr="00FD10DE">
        <w:t xml:space="preserve">   </w:t>
      </w:r>
    </w:p>
    <w:p w:rsidRDefault="00771973" w:rsidP="00771973" w:rsidR="00771973" w:rsidRPr="00FD10DE">
      <w:r>
        <w:t xml:space="preserve">  </w:t>
      </w:r>
      <w:r w:rsidRPr="00FD10DE">
        <w:t xml:space="preserve">REPUBLIKA HRVATSKA </w:t>
      </w:r>
      <w:r w:rsidRPr="00FD10DE">
        <w:tab/>
      </w:r>
      <w:r w:rsidRPr="00FD10DE">
        <w:tab/>
      </w:r>
      <w:r w:rsidRPr="00FD10DE">
        <w:tab/>
      </w:r>
      <w:r w:rsidRPr="00FD10DE">
        <w:tab/>
      </w:r>
      <w:r w:rsidRPr="00FD10DE">
        <w:tab/>
      </w:r>
    </w:p>
    <w:p w:rsidRDefault="00771973" w:rsidP="00771973" w:rsidR="00771973">
      <w:r w:rsidRPr="00FD10DE">
        <w:t xml:space="preserve"> TRGOVAČKI SUD U </w:t>
      </w:r>
      <w:r>
        <w:t xml:space="preserve">RIJECI </w:t>
      </w:r>
    </w:p>
    <w:p w:rsidRDefault="00477300" w:rsidP="00477300" w:rsidR="00477300">
      <w:pPr>
        <w:pStyle w:val="Zaglavlje"/>
      </w:pPr>
      <w:r>
        <w:t xml:space="preserve">       </w:t>
      </w:r>
      <w:r w:rsidR="00771973">
        <w:t>Rijeka</w:t>
      </w:r>
      <w:r>
        <w:t>, Zadarska 1 i 3</w:t>
      </w:r>
      <w:r w:rsidR="00771973">
        <w:t xml:space="preserve"> </w:t>
      </w:r>
      <w:r>
        <w:tab/>
      </w:r>
      <w:r>
        <w:tab/>
        <w:t>Poslovni broj 7 St-64/1999-3000</w:t>
      </w:r>
    </w:p>
    <w:p w:rsidRDefault="00771973" w:rsidP="00771973" w:rsidR="00771973"/>
    <w:p w:rsidRDefault="00771973" w:rsidP="00771973" w:rsidR="00771973" w:rsidRPr="00FD10DE">
      <w:pPr>
        <w:jc w:val="both"/>
      </w:pPr>
      <w:r>
        <w:t xml:space="preserve"> </w:t>
      </w:r>
    </w:p>
    <w:p w:rsidRDefault="00771973" w:rsidP="00771973" w:rsidR="00771973">
      <w:pPr>
        <w:jc w:val="center"/>
      </w:pPr>
    </w:p>
    <w:p w:rsidRDefault="00771973" w:rsidP="00771973" w:rsidR="00771973" w:rsidRPr="00FD10DE">
      <w:pPr>
        <w:jc w:val="center"/>
      </w:pPr>
      <w:r w:rsidRPr="00FD10DE">
        <w:t xml:space="preserve">R E P U B L I K A </w:t>
      </w:r>
      <w:r>
        <w:t xml:space="preserve">  </w:t>
      </w:r>
      <w:r w:rsidRPr="00FD10DE">
        <w:t xml:space="preserve"> H R V A T S K A</w:t>
      </w:r>
    </w:p>
    <w:p w:rsidRDefault="00771973" w:rsidP="00771973" w:rsidR="00771973" w:rsidRPr="00FD10DE"/>
    <w:p w:rsidRDefault="00771973" w:rsidP="00771973" w:rsidR="00771973" w:rsidRPr="00FD10DE">
      <w:pPr>
        <w:jc w:val="center"/>
      </w:pPr>
      <w:r w:rsidRPr="00FD10DE">
        <w:t>R J E Š E N</w:t>
      </w:r>
      <w:r>
        <w:t xml:space="preserve"> </w:t>
      </w:r>
      <w:r w:rsidRPr="00FD10DE">
        <w:t>J E</w:t>
      </w:r>
    </w:p>
    <w:p w:rsidRDefault="00771973" w:rsidP="00771973" w:rsidR="00771973">
      <w:pPr>
        <w:pStyle w:val="Bezproreda"/>
        <w:rPr>
          <w:sz w:val="24"/>
          <w:szCs w:val="24"/>
        </w:rPr>
      </w:pPr>
      <w:r>
        <w:rPr>
          <w:sz w:val="24"/>
          <w:szCs w:val="24"/>
        </w:rPr>
        <w:t xml:space="preserve"> </w:t>
      </w:r>
    </w:p>
    <w:p w:rsidRDefault="00771973" w:rsidP="00771973" w:rsidR="00771973">
      <w:pPr>
        <w:pStyle w:val="Bezproreda"/>
        <w:rPr>
          <w:sz w:val="24"/>
          <w:szCs w:val="24"/>
        </w:rPr>
      </w:pPr>
    </w:p>
    <w:p w:rsidRDefault="00771973" w:rsidP="00771973" w:rsidR="00771973" w:rsidRPr="00771973">
      <w:pPr>
        <w:pStyle w:val="Bezproreda"/>
        <w:rPr>
          <w:sz w:val="24"/>
          <w:szCs w:val="24"/>
        </w:rPr>
      </w:pPr>
    </w:p>
    <w:p w:rsidRDefault="00771973" w:rsidP="00E224DB" w:rsidR="00771973" w:rsidRPr="00771973">
      <w:pPr>
        <w:pStyle w:val="Bezproreda"/>
        <w:ind w:firstLine="708"/>
        <w:rPr>
          <w:sz w:val="24"/>
          <w:szCs w:val="24"/>
        </w:rPr>
      </w:pPr>
      <w:r w:rsidRPr="00771973">
        <w:rPr>
          <w:sz w:val="24"/>
          <w:szCs w:val="24"/>
        </w:rPr>
        <w:t xml:space="preserve">Trgovački sud u Rijeci, po </w:t>
      </w:r>
      <w:proofErr w:type="spellStart"/>
      <w:r w:rsidRPr="00771973">
        <w:rPr>
          <w:sz w:val="24"/>
          <w:szCs w:val="24"/>
        </w:rPr>
        <w:t>Liljani</w:t>
      </w:r>
      <w:proofErr w:type="spellEnd"/>
      <w:r w:rsidRPr="00771973">
        <w:rPr>
          <w:sz w:val="24"/>
          <w:szCs w:val="24"/>
        </w:rPr>
        <w:t xml:space="preserve"> Ugrin, kao stečajnom sucu u predmetu provođenja stečajnog postupka nad </w:t>
      </w:r>
      <w:r w:rsidR="00E224DB">
        <w:rPr>
          <w:sz w:val="24"/>
          <w:szCs w:val="24"/>
        </w:rPr>
        <w:t xml:space="preserve">dužnikom </w:t>
      </w:r>
      <w:r w:rsidRPr="00771973">
        <w:rPr>
          <w:sz w:val="24"/>
          <w:szCs w:val="24"/>
        </w:rPr>
        <w:t xml:space="preserve">BRODOMATERIJAL d.d. u stečaju </w:t>
      </w:r>
      <w:proofErr w:type="spellStart"/>
      <w:r w:rsidRPr="00771973">
        <w:rPr>
          <w:sz w:val="24"/>
          <w:szCs w:val="24"/>
        </w:rPr>
        <w:t>Škrljevo</w:t>
      </w:r>
      <w:proofErr w:type="spellEnd"/>
      <w:r w:rsidRPr="00771973">
        <w:rPr>
          <w:sz w:val="24"/>
          <w:szCs w:val="24"/>
        </w:rPr>
        <w:t xml:space="preserve"> (MBS 040002082 – OIB 32152751113) dana </w:t>
      </w:r>
      <w:r w:rsidR="00477300">
        <w:rPr>
          <w:sz w:val="24"/>
          <w:szCs w:val="24"/>
        </w:rPr>
        <w:t>6</w:t>
      </w:r>
      <w:r w:rsidRPr="00771973">
        <w:rPr>
          <w:sz w:val="24"/>
          <w:szCs w:val="24"/>
        </w:rPr>
        <w:t xml:space="preserve">. studenog 2018. </w:t>
      </w:r>
    </w:p>
    <w:p w:rsidRDefault="00771973" w:rsidP="00771973" w:rsidR="00771973" w:rsidRPr="00771973">
      <w:pPr>
        <w:pStyle w:val="Bezproreda"/>
        <w:rPr>
          <w:sz w:val="24"/>
          <w:szCs w:val="24"/>
        </w:rPr>
      </w:pPr>
    </w:p>
    <w:p w:rsidRDefault="00771973" w:rsidP="00E224DB" w:rsidR="00771973" w:rsidRPr="00771973">
      <w:pPr>
        <w:pStyle w:val="Bezproreda"/>
        <w:jc w:val="center"/>
        <w:rPr>
          <w:sz w:val="24"/>
          <w:szCs w:val="24"/>
        </w:rPr>
      </w:pPr>
      <w:r w:rsidRPr="00771973">
        <w:rPr>
          <w:sz w:val="24"/>
          <w:szCs w:val="24"/>
        </w:rPr>
        <w:t>r i j e š i o       j e</w:t>
      </w: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145509" w:rsidP="00145509" w:rsidR="00145509">
      <w:pPr>
        <w:pStyle w:val="Bezproreda"/>
        <w:rPr>
          <w:sz w:val="24"/>
          <w:szCs w:val="24"/>
        </w:rPr>
      </w:pPr>
      <w:r>
        <w:rPr>
          <w:sz w:val="24"/>
          <w:szCs w:val="24"/>
        </w:rPr>
        <w:tab/>
        <w:t xml:space="preserve">Odbija se prigovor Antuna Ožanića iz Rijeke, Andrije Peruča 5, OIB: 55298672364 na diobni popis objavljen u „Narodnim novinama“ broj 80 od 7. rujna 2018.  </w:t>
      </w:r>
    </w:p>
    <w:p w:rsidRDefault="00771973" w:rsidP="00771973" w:rsidR="00771973" w:rsidRPr="00771973">
      <w:pPr>
        <w:pStyle w:val="Bezproreda"/>
        <w:rPr>
          <w:sz w:val="24"/>
          <w:szCs w:val="24"/>
        </w:rPr>
      </w:pPr>
      <w:r w:rsidRPr="00771973">
        <w:rPr>
          <w:sz w:val="24"/>
          <w:szCs w:val="24"/>
        </w:rPr>
        <w:t xml:space="preserve">        </w:t>
      </w:r>
    </w:p>
    <w:p w:rsidRDefault="00771973" w:rsidP="00771973" w:rsidR="00771973" w:rsidRPr="00771973">
      <w:pPr>
        <w:pStyle w:val="Bezproreda"/>
        <w:rPr>
          <w:sz w:val="24"/>
          <w:szCs w:val="24"/>
        </w:rPr>
      </w:pPr>
    </w:p>
    <w:p w:rsidRDefault="00771973" w:rsidP="00E224DB" w:rsidR="00771973" w:rsidRPr="00771973">
      <w:pPr>
        <w:pStyle w:val="Bezproreda"/>
        <w:jc w:val="center"/>
        <w:rPr>
          <w:sz w:val="24"/>
          <w:szCs w:val="24"/>
        </w:rPr>
      </w:pPr>
      <w:r w:rsidRPr="00771973">
        <w:rPr>
          <w:sz w:val="24"/>
          <w:szCs w:val="24"/>
        </w:rPr>
        <w:t>Obrazloženje</w:t>
      </w: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771973" w:rsidP="00E224DB" w:rsidR="00771973" w:rsidRPr="00771973">
      <w:pPr>
        <w:pStyle w:val="Bezproreda"/>
        <w:ind w:firstLine="360"/>
        <w:rPr>
          <w:sz w:val="24"/>
          <w:szCs w:val="24"/>
        </w:rPr>
      </w:pPr>
      <w:r w:rsidRPr="00771973">
        <w:rPr>
          <w:sz w:val="24"/>
          <w:szCs w:val="24"/>
        </w:rPr>
        <w:t xml:space="preserve">Vjerovnik Antun Ožanić iz Rijeke je dana </w:t>
      </w:r>
      <w:r w:rsidR="00E224DB">
        <w:rPr>
          <w:sz w:val="24"/>
          <w:szCs w:val="24"/>
        </w:rPr>
        <w:t xml:space="preserve">1. listopada </w:t>
      </w:r>
      <w:r w:rsidRPr="00771973">
        <w:rPr>
          <w:sz w:val="24"/>
          <w:szCs w:val="24"/>
        </w:rPr>
        <w:t>201</w:t>
      </w:r>
      <w:r w:rsidR="00E224DB">
        <w:rPr>
          <w:sz w:val="24"/>
          <w:szCs w:val="24"/>
        </w:rPr>
        <w:t>8</w:t>
      </w:r>
      <w:r w:rsidRPr="00771973">
        <w:rPr>
          <w:sz w:val="24"/>
          <w:szCs w:val="24"/>
        </w:rPr>
        <w:t>. podnio prigovor na diobeni popis stečajne mase objavljen u „Narodnim novinama“ br</w:t>
      </w:r>
      <w:r w:rsidR="00E224DB">
        <w:rPr>
          <w:sz w:val="24"/>
          <w:szCs w:val="24"/>
        </w:rPr>
        <w:t>oj 80</w:t>
      </w:r>
      <w:r w:rsidRPr="00771973">
        <w:rPr>
          <w:sz w:val="24"/>
          <w:szCs w:val="24"/>
        </w:rPr>
        <w:t xml:space="preserve"> od </w:t>
      </w:r>
      <w:r w:rsidR="00E224DB">
        <w:rPr>
          <w:sz w:val="24"/>
          <w:szCs w:val="24"/>
        </w:rPr>
        <w:t>7</w:t>
      </w:r>
      <w:r w:rsidRPr="00771973">
        <w:rPr>
          <w:sz w:val="24"/>
          <w:szCs w:val="24"/>
        </w:rPr>
        <w:t>. rujna 201</w:t>
      </w:r>
      <w:r w:rsidR="00E224DB">
        <w:rPr>
          <w:sz w:val="24"/>
          <w:szCs w:val="24"/>
        </w:rPr>
        <w:t>8</w:t>
      </w:r>
      <w:r w:rsidRPr="00771973">
        <w:rPr>
          <w:sz w:val="24"/>
          <w:szCs w:val="24"/>
        </w:rPr>
        <w:t xml:space="preserve">., u kojem je naveo kako slijedi: </w:t>
      </w:r>
    </w:p>
    <w:p w:rsidRDefault="00E224DB" w:rsidP="00E224DB" w:rsidR="00E224DB">
      <w:pPr>
        <w:pStyle w:val="Bezproreda"/>
        <w:rPr>
          <w:sz w:val="24"/>
          <w:szCs w:val="24"/>
        </w:rPr>
      </w:pPr>
      <w:r>
        <w:rPr>
          <w:sz w:val="24"/>
          <w:szCs w:val="24"/>
        </w:rPr>
        <w:t>„ I      Podnesak i predstavka vjerovnika</w:t>
      </w:r>
    </w:p>
    <w:p w:rsidRDefault="00E224DB" w:rsidP="00E224DB" w:rsidR="00E224DB">
      <w:pPr>
        <w:pStyle w:val="Bezproreda"/>
        <w:rPr>
          <w:sz w:val="24"/>
          <w:szCs w:val="24"/>
        </w:rPr>
      </w:pPr>
      <w:r>
        <w:rPr>
          <w:sz w:val="24"/>
          <w:szCs w:val="24"/>
        </w:rPr>
        <w:t xml:space="preserve">   II    Prigovor na diobeni popis</w:t>
      </w:r>
    </w:p>
    <w:p w:rsidRDefault="00E224DB" w:rsidP="00E224DB" w:rsidR="00E224DB" w:rsidRPr="00E224DB">
      <w:pPr>
        <w:jc w:val="both"/>
      </w:pPr>
      <w:r>
        <w:t xml:space="preserve">   III   </w:t>
      </w:r>
      <w:r w:rsidRPr="00E224DB">
        <w:t>Zahtjev za zaštitu prava na suđenje u razumnom roku</w:t>
      </w:r>
    </w:p>
    <w:p w:rsidRDefault="00E224DB" w:rsidP="00E224DB" w:rsidR="00E224DB">
      <w:pPr>
        <w:jc w:val="both"/>
      </w:pPr>
      <w:r>
        <w:t xml:space="preserve">I. Rješenjem </w:t>
      </w:r>
      <w:proofErr w:type="spellStart"/>
      <w:r>
        <w:t>posl</w:t>
      </w:r>
      <w:proofErr w:type="spellEnd"/>
      <w:r>
        <w:t xml:space="preserve">. br. 7 St-64/1999-2978 od 31.08.2018. g. Trgovački sud u Rijeci odredio je završno ročište vjerovnika za dan 03.10.2018. g., protiv kojega nije dopuštena žalba. Stoga ovim podneskom izjavljujem prigovor na to Rješenje i izjavljujem protivljenje održavanju završnog ročišta i donošenju odluka po predloženome dnevnom redu, te ujedno predlažem da se umjesto završnog ročišta vjerovnika održi Skupština vjerovnika sukladno odluci Skupštine vjerovnika održane 15.07.2015. g. Sve navedeno obrazlažem mojim uvjerenjem da je Završni račun nepotpun i da je djelomično netočan, da je Nalaz vještaka pristran i nevjerodostojan, da je od stupanja na snagu novog Stečajnog zakona (NN br. 71/15) većina postupaka Stečajne upraviteljice i Stečajne sutkinje provedena protivno odredbama čl. 441. i čl. 445. tog Stečajnog zakona, te da bi uslijed </w:t>
      </w:r>
      <w:bookmarkStart w:name="_GoBack" w:id="0"/>
      <w:bookmarkEnd w:id="0"/>
      <w:r>
        <w:t xml:space="preserve">toga donošenje odluka po određenom dnevnom redu za </w:t>
      </w:r>
      <w:r>
        <w:lastRenderedPageBreak/>
        <w:t>završno ročište vjerovnika moglo prouzročiti velike i nepopravljive štete velikom broju vjerovnika i dioničara Dužnika, uključujući i Republiku Hrvatsku.</w:t>
      </w:r>
    </w:p>
    <w:p w:rsidRDefault="00E224DB" w:rsidP="00E224DB" w:rsidR="00E224DB">
      <w:pPr>
        <w:jc w:val="both"/>
      </w:pPr>
      <w:r>
        <w:t>Dokazi:</w:t>
      </w:r>
      <w:r>
        <w:tab/>
        <w:t xml:space="preserve">- uvid u spis </w:t>
      </w:r>
      <w:proofErr w:type="spellStart"/>
      <w:r>
        <w:t>posl</w:t>
      </w:r>
      <w:proofErr w:type="spellEnd"/>
      <w:r>
        <w:t>. br. St-64/1999</w:t>
      </w:r>
    </w:p>
    <w:p w:rsidRDefault="00E224DB" w:rsidP="00E224DB" w:rsidR="00E224DB">
      <w:pPr>
        <w:jc w:val="both"/>
      </w:pPr>
      <w:r>
        <w:tab/>
      </w:r>
      <w:r>
        <w:tab/>
        <w:t>- saslušanje vjerovnika.</w:t>
      </w:r>
    </w:p>
    <w:p w:rsidRDefault="00E224DB" w:rsidP="00E224DB" w:rsidR="00E224DB">
      <w:pPr>
        <w:jc w:val="both"/>
      </w:pPr>
      <w:r>
        <w:t xml:space="preserve">II. Dana 07.09.2018. g. u NN br. 80/2018 Stečajna upraviteljica dužnika objavila je diobeni popis u kojem je navedeno da će tražbina u iznosu od 2.686.955,34 kuna biti isplaćena vjerovniku 3. višeg isplatnog reda OSIMPEX-u iz Osijeka po pravomoćnoj presudu </w:t>
      </w:r>
      <w:proofErr w:type="spellStart"/>
      <w:r>
        <w:t>posl</w:t>
      </w:r>
      <w:proofErr w:type="spellEnd"/>
      <w:r>
        <w:t xml:space="preserve">. br. P-408/17 od 29.05.2018. g. Dodatno je napomenula da su izvršene rezervacije za osporene tražbine vjerovnika.  </w:t>
      </w:r>
    </w:p>
    <w:p w:rsidRDefault="00E224DB" w:rsidP="00E224DB" w:rsidR="00E224DB">
      <w:pPr>
        <w:jc w:val="both"/>
      </w:pPr>
      <w:r>
        <w:t xml:space="preserve">Na temelju odredaba čl. 190. Stečajnog zakona (NN br. 44/96 i br. 29/99, nadalje: SZ), podnosim ovaj prigovor na taj diobeni popis jer je protivan odredbama čl. 70. st. 2. SZ određeno, </w:t>
      </w:r>
      <w:proofErr w:type="spellStart"/>
      <w:r>
        <w:t>cit</w:t>
      </w:r>
      <w:proofErr w:type="spellEnd"/>
      <w:r>
        <w:t xml:space="preserve">: ˝Vjerovnici kasnijega isplatnoga reda mogu se namiriti tek pošto budu u cijelosti namireni vjerovnici prethodnoga isplatnoga reda.˝ Činjenica je da je predmetna tražbina OSIMPEX-a iz Osijeka ispitana i priznata na posebnom ispitnom ročištu održanom dana 09.03.2016. g., da ju je Stečajna upraviteljica priznala i da smo ju osporili ja i vjerovnik Radovan Smokvina, ali je Stečajna sutkinja Rješenjem uputila samo mene na pokretanje parnice za dokazivanje osnovanosti osporavanja – premda OSIMPEX nije imao ovršnu ispravu za svoju tražbinu! – a nije uputila vjerovnika R. Smokvinu. Osim toga, u Zapisniku je navedeno, </w:t>
      </w:r>
      <w:proofErr w:type="spellStart"/>
      <w:r>
        <w:t>cit</w:t>
      </w:r>
      <w:proofErr w:type="spellEnd"/>
      <w:r>
        <w:t xml:space="preserve">: ˝Stečajna upraviteljica navodi da nije uvrstila u tablicu podneske označene kao prijave tražbina vjerovnika Marka </w:t>
      </w:r>
      <w:proofErr w:type="spellStart"/>
      <w:r>
        <w:t>Bonceka</w:t>
      </w:r>
      <w:proofErr w:type="spellEnd"/>
      <w:r>
        <w:t xml:space="preserve">, Nevenke </w:t>
      </w:r>
      <w:proofErr w:type="spellStart"/>
      <w:r>
        <w:t>Stašić</w:t>
      </w:r>
      <w:proofErr w:type="spellEnd"/>
      <w:r>
        <w:t xml:space="preserve">, Antona Ožanića i Marinka Linića, već da se o istim pisano očitovala u podnescima od 7. ožujka 2016., te kao u tim podnescima predlaže da ih sud odbaci.˝. Međutim, te prijave tražbina još uvijek nisu ispitane niti odbačene, a spadale bi u prethodni isplatni red kao tražbine iz radnih odnosa. Nadalje, i navedenoj objavi diobenog popisa piše da su izvršene rezervacije za osporene tražbine vjerovnika, ali Sud nije objavio još jedno ispitno ročište, nego je objavio završno ročište za 03.10.2018. g. Dakle, naprijed navedene prijave tražbina navedenih vjerovnika uopće neće biti ispitane, pa će oni biti diskriminirani i to je protuzakonito, protuustavno i kažnjivo.  </w:t>
      </w:r>
    </w:p>
    <w:p w:rsidRDefault="00E224DB" w:rsidP="00E224DB" w:rsidR="00E224DB">
      <w:pPr>
        <w:jc w:val="both"/>
      </w:pPr>
      <w:r>
        <w:t xml:space="preserve">Dodatno naprijed navedenome, kao </w:t>
      </w:r>
      <w:proofErr w:type="spellStart"/>
      <w:r>
        <w:t>umješač</w:t>
      </w:r>
      <w:proofErr w:type="spellEnd"/>
      <w:r>
        <w:t xml:space="preserve"> na strani ovdje Dužnika odnosno tuženika u parnici </w:t>
      </w:r>
      <w:proofErr w:type="spellStart"/>
      <w:r>
        <w:t>posl</w:t>
      </w:r>
      <w:proofErr w:type="spellEnd"/>
      <w:r>
        <w:t xml:space="preserve">. br. P-408/2017 smatram da je Presuda od 29.05.2018. g. samo naizgled pravomoćna a stvarno je ništavna jer tuženika nije zastupao zakonski zastupnik niti punomoćnik, jer sam ja kao osporavatelj odbio biti zastupnik i voditi parnicu u ime i za račun tuženika, jer nisam mogao biti punomoćnik bez punomoći tuženika, te jer moja žalba protiv Rješenja o odbijanju odnosno odbacivanju </w:t>
      </w:r>
      <w:proofErr w:type="spellStart"/>
      <w:r>
        <w:t>umješavanja</w:t>
      </w:r>
      <w:proofErr w:type="spellEnd"/>
      <w:r>
        <w:t xml:space="preserve"> još uvijek nije riješena – pa su u parnici sudjelovali samo tužitelj i </w:t>
      </w:r>
      <w:proofErr w:type="spellStart"/>
      <w:r>
        <w:t>umješač</w:t>
      </w:r>
      <w:proofErr w:type="spellEnd"/>
      <w:r>
        <w:t xml:space="preserve"> na strani tuženika: ja, Radovan Smokvina i </w:t>
      </w:r>
      <w:proofErr w:type="spellStart"/>
      <w:r>
        <w:t>Frane</w:t>
      </w:r>
      <w:proofErr w:type="spellEnd"/>
      <w:r>
        <w:t xml:space="preserve"> </w:t>
      </w:r>
      <w:proofErr w:type="spellStart"/>
      <w:r>
        <w:t>Trošelj</w:t>
      </w:r>
      <w:proofErr w:type="spellEnd"/>
      <w:r>
        <w:t xml:space="preserve">. Dakle, parnica je vođena i Presuda je donesena bez odgovora tuženika na tužbu tužitelja, te bez ikakvog sudjelovanja tuženika u parnici. </w:t>
      </w:r>
    </w:p>
    <w:p w:rsidRDefault="00E224DB" w:rsidP="00E224DB" w:rsidR="00E224DB">
      <w:pPr>
        <w:jc w:val="both"/>
      </w:pPr>
      <w:r>
        <w:t>Dokazi:</w:t>
      </w:r>
      <w:r>
        <w:tab/>
        <w:t>- preslika dopisa ŽDO, Rijeka, od 5.2.2016., u prilogu;</w:t>
      </w:r>
    </w:p>
    <w:p w:rsidRDefault="00E224DB" w:rsidP="00E224DB" w:rsidR="00E224DB">
      <w:pPr>
        <w:jc w:val="both"/>
      </w:pPr>
      <w:r>
        <w:tab/>
      </w:r>
      <w:r>
        <w:tab/>
        <w:t>- preslika PRIJAVE TRAŽBINA od 29.2.2018., u prilogu;</w:t>
      </w:r>
    </w:p>
    <w:p w:rsidRDefault="00E224DB" w:rsidP="00E224DB" w:rsidR="00E224DB">
      <w:pPr>
        <w:jc w:val="both"/>
      </w:pPr>
      <w:r>
        <w:tab/>
      </w:r>
      <w:r>
        <w:tab/>
        <w:t>- preslika IZJAVE UMJEŠAČA od 15.11.2017., u prilogu;</w:t>
      </w:r>
    </w:p>
    <w:p w:rsidRDefault="00E224DB" w:rsidP="00E224DB" w:rsidR="00E224DB">
      <w:pPr>
        <w:jc w:val="both"/>
      </w:pPr>
      <w:r>
        <w:tab/>
      </w:r>
      <w:r>
        <w:tab/>
        <w:t>- preslika PODNESKA UMJEŠAČA od 25.11.2017., u prilogu;</w:t>
      </w:r>
    </w:p>
    <w:p w:rsidRDefault="00E224DB" w:rsidP="00E224DB" w:rsidR="00E224DB">
      <w:pPr>
        <w:jc w:val="both"/>
      </w:pPr>
      <w:r>
        <w:tab/>
      </w:r>
      <w:r>
        <w:tab/>
        <w:t>- preslika ŽALBE UMJEŠAČA od 1.2.2018-. u prilogu.</w:t>
      </w:r>
    </w:p>
    <w:p w:rsidRDefault="00E224DB" w:rsidP="00E224DB" w:rsidR="00E224DB">
      <w:pPr>
        <w:jc w:val="both"/>
      </w:pPr>
      <w:r>
        <w:t>Radi izbjegavanja ponavljanja, sve navedeno u mojim priloženim podnescima utvrđujem sastavnim dijelom ovog cijelog PODNESKA i PREDSTAVKE i PRIGOVORA i ZAHTJEVA.</w:t>
      </w:r>
    </w:p>
    <w:p w:rsidRDefault="00E224DB" w:rsidP="00E224DB" w:rsidR="00E224DB">
      <w:pPr>
        <w:jc w:val="both"/>
      </w:pPr>
      <w:r>
        <w:t xml:space="preserve">III. Podnosim zahtjev za zaštitu prava na suđenje u razumnom roku, sukladno svim relevantnim odredbama Zakona o sudovima, u odnosu na moju ŽALBU UMJEŠAČA od 01.02.2018. godine, Ujedno zahtijevam odštetu zbog povrede navedenog prava, u iznosu od 30.000,00 kuna, jer sam već na temelju Presude </w:t>
      </w:r>
      <w:proofErr w:type="spellStart"/>
      <w:r>
        <w:t>posl</w:t>
      </w:r>
      <w:proofErr w:type="spellEnd"/>
      <w:r>
        <w:t>. br. P-408/2017 od 29.05.2018. g. pretrpio štetu u iznosu od 77.000,00 kuna.“</w:t>
      </w:r>
    </w:p>
    <w:p w:rsidRDefault="00E224DB" w:rsidP="00E224DB" w:rsidR="00E224DB">
      <w:pPr>
        <w:jc w:val="both"/>
      </w:pPr>
    </w:p>
    <w:p w:rsidRDefault="00E224DB" w:rsidP="00E224DB" w:rsidR="00E224DB">
      <w:pPr>
        <w:ind w:firstLine="708"/>
        <w:jc w:val="both"/>
      </w:pPr>
      <w:r>
        <w:lastRenderedPageBreak/>
        <w:t>Stečajna</w:t>
      </w:r>
      <w:r w:rsidRPr="00D4500F">
        <w:t xml:space="preserve"> upravitelj</w:t>
      </w:r>
      <w:r>
        <w:t>ica</w:t>
      </w:r>
      <w:r w:rsidRPr="00D4500F">
        <w:t xml:space="preserve"> </w:t>
      </w:r>
      <w:r>
        <w:t xml:space="preserve">je </w:t>
      </w:r>
      <w:r w:rsidR="00BA76CD">
        <w:t xml:space="preserve">u svom očitovanju </w:t>
      </w:r>
      <w:r>
        <w:t xml:space="preserve">na </w:t>
      </w:r>
      <w:r w:rsidR="0018597C">
        <w:t xml:space="preserve">podnijeti prigovor </w:t>
      </w:r>
      <w:r>
        <w:t>u podnesku od 9. listopada 2018.</w:t>
      </w:r>
      <w:r w:rsidRPr="00D4500F">
        <w:t xml:space="preserve">, </w:t>
      </w:r>
      <w:r>
        <w:t>kako slijedi:</w:t>
      </w:r>
    </w:p>
    <w:p w:rsidRDefault="00BA76CD" w:rsidP="00E224DB" w:rsidR="00E224DB">
      <w:pPr>
        <w:jc w:val="both"/>
      </w:pPr>
      <w:r>
        <w:t>„</w:t>
      </w:r>
      <w:r w:rsidR="00E224DB" w:rsidRPr="00D4500F">
        <w:t>U ovom stečajnom postupku opće ispitno ročište od</w:t>
      </w:r>
      <w:r w:rsidR="00E224DB">
        <w:t>ržano je 19. rujna 2000. godine.</w:t>
      </w:r>
    </w:p>
    <w:p w:rsidRDefault="00E224DB" w:rsidP="00E224DB" w:rsidR="00E224DB">
      <w:pPr>
        <w:jc w:val="both"/>
      </w:pPr>
      <w:r>
        <w:rPr>
          <w:iCs/>
        </w:rPr>
        <w:t xml:space="preserve">Sukladno Stečajnom zakonu </w:t>
      </w:r>
      <w:r w:rsidR="0018597C">
        <w:rPr>
          <w:iCs/>
        </w:rPr>
        <w:t>s</w:t>
      </w:r>
      <w:r>
        <w:t>tečajna</w:t>
      </w:r>
      <w:r w:rsidRPr="00D4500F">
        <w:t xml:space="preserve"> upravitelj</w:t>
      </w:r>
      <w:r w:rsidR="0018597C">
        <w:t>i</w:t>
      </w:r>
      <w:r>
        <w:t xml:space="preserve">ca </w:t>
      </w:r>
      <w:proofErr w:type="spellStart"/>
      <w:r w:rsidRPr="00D4500F">
        <w:t>Brodomaterijala</w:t>
      </w:r>
      <w:proofErr w:type="spellEnd"/>
      <w:r w:rsidRPr="00D4500F">
        <w:t xml:space="preserve"> d.d. u stečaju</w:t>
      </w:r>
      <w:r>
        <w:t>:  zatražila</w:t>
      </w:r>
      <w:r w:rsidRPr="00D4500F">
        <w:t xml:space="preserve"> je </w:t>
      </w:r>
      <w:r>
        <w:t xml:space="preserve">i pribavila </w:t>
      </w:r>
      <w:r w:rsidRPr="00D4500F">
        <w:t xml:space="preserve">suglasnost Odbora vjerovnika na </w:t>
      </w:r>
      <w:r>
        <w:t xml:space="preserve">132. </w:t>
      </w:r>
      <w:r w:rsidR="00107301">
        <w:t>s</w:t>
      </w:r>
      <w:r w:rsidRPr="00D4500F">
        <w:t xml:space="preserve">jednici održanoj 3. </w:t>
      </w:r>
      <w:r>
        <w:t xml:space="preserve">rujna 2018. godine </w:t>
      </w:r>
      <w:r w:rsidRPr="00D4500F">
        <w:t>na predloženu diobu gotovinskih sredstava u iznosu od 2.</w:t>
      </w:r>
      <w:r>
        <w:t>686.955,34</w:t>
      </w:r>
      <w:r w:rsidR="00BA76CD">
        <w:t xml:space="preserve"> </w:t>
      </w:r>
      <w:r>
        <w:t>kune</w:t>
      </w:r>
      <w:r w:rsidRPr="00D4500F">
        <w:t xml:space="preserve"> prema </w:t>
      </w:r>
      <w:r>
        <w:t xml:space="preserve">pravomoćnoj i ovršnoj </w:t>
      </w:r>
      <w:r w:rsidR="00BA76CD">
        <w:t>p</w:t>
      </w:r>
      <w:r w:rsidRPr="00D4500F">
        <w:rPr>
          <w:iCs/>
        </w:rPr>
        <w:t xml:space="preserve">resudi </w:t>
      </w:r>
      <w:r>
        <w:rPr>
          <w:iCs/>
        </w:rPr>
        <w:t>Trgovačkog suda u Rijeci, poslovni broj P</w:t>
      </w:r>
      <w:r w:rsidR="00107301">
        <w:rPr>
          <w:iCs/>
        </w:rPr>
        <w:t>-</w:t>
      </w:r>
      <w:r>
        <w:rPr>
          <w:iCs/>
        </w:rPr>
        <w:t xml:space="preserve">408/2017 od 29. svibnja 2018. godine kojom je utvrđena tražbina tužitelja – </w:t>
      </w:r>
      <w:proofErr w:type="spellStart"/>
      <w:r>
        <w:rPr>
          <w:iCs/>
        </w:rPr>
        <w:t>Osimpex</w:t>
      </w:r>
      <w:proofErr w:type="spellEnd"/>
      <w:r>
        <w:rPr>
          <w:iCs/>
        </w:rPr>
        <w:t xml:space="preserve"> d.o.o. Osijek u ukupnom iznosu od 2.686.955,34</w:t>
      </w:r>
      <w:r w:rsidR="00BA76CD">
        <w:rPr>
          <w:iCs/>
        </w:rPr>
        <w:t xml:space="preserve"> </w:t>
      </w:r>
      <w:r>
        <w:rPr>
          <w:iCs/>
        </w:rPr>
        <w:t xml:space="preserve">kune kao tražbina trećeg višeg isplatnog reda, </w:t>
      </w:r>
      <w:r>
        <w:t>sastavila</w:t>
      </w:r>
      <w:r w:rsidRPr="00D4500F">
        <w:t xml:space="preserve"> je popis tražbina koje se uzimaju u obzir pri ovoj diobi</w:t>
      </w:r>
      <w:r>
        <w:t xml:space="preserve"> te je </w:t>
      </w:r>
      <w:proofErr w:type="spellStart"/>
      <w:r>
        <w:t>dato</w:t>
      </w:r>
      <w:proofErr w:type="spellEnd"/>
      <w:r>
        <w:t xml:space="preserve"> na uvid svim sudionicima, </w:t>
      </w:r>
      <w:r>
        <w:rPr>
          <w:iCs/>
        </w:rPr>
        <w:t xml:space="preserve">javno objavila </w:t>
      </w:r>
      <w:r w:rsidRPr="00D4500F">
        <w:rPr>
          <w:iCs/>
        </w:rPr>
        <w:t>zbroj tražbina i raspoloživi iznos iz stečajne mase koji</w:t>
      </w:r>
      <w:r>
        <w:rPr>
          <w:iCs/>
        </w:rPr>
        <w:t xml:space="preserve"> će se raspod</w:t>
      </w:r>
      <w:r w:rsidR="00477300">
        <w:rPr>
          <w:iCs/>
        </w:rPr>
        <w:t>i</w:t>
      </w:r>
      <w:r>
        <w:rPr>
          <w:iCs/>
        </w:rPr>
        <w:t xml:space="preserve">jeliti vjerovniku </w:t>
      </w:r>
      <w:r>
        <w:rPr>
          <w:bCs/>
        </w:rPr>
        <w:t>u Narodnim novinama broj 80/2018</w:t>
      </w:r>
      <w:r w:rsidRPr="0076036B">
        <w:rPr>
          <w:bCs/>
        </w:rPr>
        <w:t xml:space="preserve"> od 7. rujna 2018.</w:t>
      </w:r>
      <w:r>
        <w:rPr>
          <w:b/>
          <w:bCs/>
        </w:rPr>
        <w:t xml:space="preserve"> </w:t>
      </w:r>
      <w:r>
        <w:rPr>
          <w:bCs/>
        </w:rPr>
        <w:t>g</w:t>
      </w:r>
      <w:r w:rsidRPr="0076036B">
        <w:rPr>
          <w:bCs/>
        </w:rPr>
        <w:t>odine</w:t>
      </w:r>
      <w:r>
        <w:t xml:space="preserve"> </w:t>
      </w:r>
      <w:r w:rsidRPr="0076036B">
        <w:t xml:space="preserve"> </w:t>
      </w:r>
      <w:r w:rsidRPr="00D4500F">
        <w:t>uz napomenu da su izvršene rezervacije za tražbine vjerovnika prema odredbama članka 185</w:t>
      </w:r>
      <w:r>
        <w:t>. Stečajnog zakona.</w:t>
      </w:r>
    </w:p>
    <w:p w:rsidRDefault="00E224DB" w:rsidP="00E224DB" w:rsidR="00E224DB">
      <w:pPr>
        <w:pStyle w:val="Tijeloteksta"/>
      </w:pPr>
      <w:proofErr w:type="spellStart"/>
      <w:r>
        <w:t>Nadalje</w:t>
      </w:r>
      <w:proofErr w:type="gramStart"/>
      <w:r>
        <w:t>,</w:t>
      </w:r>
      <w:r w:rsidR="00BA76CD">
        <w:t>s</w:t>
      </w:r>
      <w:r>
        <w:t>tečajna</w:t>
      </w:r>
      <w:proofErr w:type="spellEnd"/>
      <w:proofErr w:type="gramEnd"/>
      <w:r>
        <w:t xml:space="preserve"> </w:t>
      </w:r>
      <w:proofErr w:type="spellStart"/>
      <w:r>
        <w:t>upraviteljica</w:t>
      </w:r>
      <w:proofErr w:type="spellEnd"/>
      <w:r>
        <w:t xml:space="preserve"> </w:t>
      </w:r>
      <w:proofErr w:type="spellStart"/>
      <w:r>
        <w:t>očituje</w:t>
      </w:r>
      <w:proofErr w:type="spellEnd"/>
      <w:r>
        <w:t xml:space="preserve"> se </w:t>
      </w:r>
      <w:proofErr w:type="spellStart"/>
      <w:r>
        <w:t>na</w:t>
      </w:r>
      <w:proofErr w:type="spellEnd"/>
      <w:r>
        <w:t xml:space="preserve"> </w:t>
      </w:r>
      <w:proofErr w:type="spellStart"/>
      <w:r>
        <w:t>podneseni</w:t>
      </w:r>
      <w:proofErr w:type="spellEnd"/>
      <w:r>
        <w:t xml:space="preserve"> </w:t>
      </w:r>
      <w:proofErr w:type="spellStart"/>
      <w:r w:rsidR="00BA76CD">
        <w:t>p</w:t>
      </w:r>
      <w:r>
        <w:t>rigovor</w:t>
      </w:r>
      <w:proofErr w:type="spellEnd"/>
      <w:r>
        <w:t xml:space="preserve"> </w:t>
      </w:r>
      <w:proofErr w:type="spellStart"/>
      <w:r>
        <w:t>kao</w:t>
      </w:r>
      <w:proofErr w:type="spellEnd"/>
      <w:r>
        <w:t xml:space="preserve"> u </w:t>
      </w:r>
      <w:proofErr w:type="spellStart"/>
      <w:r>
        <w:t>svojem</w:t>
      </w:r>
      <w:proofErr w:type="spellEnd"/>
      <w:r>
        <w:t xml:space="preserve"> </w:t>
      </w:r>
      <w:proofErr w:type="spellStart"/>
      <w:r>
        <w:t>pisanom</w:t>
      </w:r>
      <w:proofErr w:type="spellEnd"/>
      <w:r>
        <w:t xml:space="preserve"> </w:t>
      </w:r>
      <w:proofErr w:type="spellStart"/>
      <w:r w:rsidR="00BA76CD">
        <w:t>o</w:t>
      </w:r>
      <w:r>
        <w:t>čitovanju</w:t>
      </w:r>
      <w:proofErr w:type="spellEnd"/>
      <w:r>
        <w:t xml:space="preserve"> od 4. </w:t>
      </w:r>
      <w:proofErr w:type="spellStart"/>
      <w:proofErr w:type="gramStart"/>
      <w:r>
        <w:t>ožujka</w:t>
      </w:r>
      <w:proofErr w:type="spellEnd"/>
      <w:proofErr w:type="gramEnd"/>
      <w:r>
        <w:t xml:space="preserve"> 2016. </w:t>
      </w:r>
      <w:proofErr w:type="spellStart"/>
      <w:proofErr w:type="gramStart"/>
      <w:r>
        <w:t>godine</w:t>
      </w:r>
      <w:proofErr w:type="spellEnd"/>
      <w:proofErr w:type="gramEnd"/>
      <w:r>
        <w:t xml:space="preserve"> </w:t>
      </w:r>
      <w:proofErr w:type="spellStart"/>
      <w:r>
        <w:t>te</w:t>
      </w:r>
      <w:proofErr w:type="spellEnd"/>
      <w:r>
        <w:t xml:space="preserve"> </w:t>
      </w:r>
      <w:proofErr w:type="spellStart"/>
      <w:r>
        <w:t>nadodaje</w:t>
      </w:r>
      <w:proofErr w:type="spellEnd"/>
      <w:r>
        <w:t xml:space="preserve"> </w:t>
      </w:r>
      <w:proofErr w:type="spellStart"/>
      <w:r>
        <w:t>slijedeće</w:t>
      </w:r>
      <w:proofErr w:type="spellEnd"/>
      <w:r>
        <w:t>:</w:t>
      </w:r>
    </w:p>
    <w:p w:rsidRDefault="00E224DB" w:rsidP="00E224DB" w:rsidR="00E224DB">
      <w:pPr>
        <w:pStyle w:val="Tijeloteksta"/>
      </w:pPr>
      <w:r>
        <w:t xml:space="preserve">U </w:t>
      </w:r>
      <w:proofErr w:type="spellStart"/>
      <w:r>
        <w:t>parnici</w:t>
      </w:r>
      <w:proofErr w:type="spellEnd"/>
      <w:r>
        <w:t xml:space="preserve"> </w:t>
      </w:r>
      <w:proofErr w:type="spellStart"/>
      <w:r>
        <w:t>koja</w:t>
      </w:r>
      <w:proofErr w:type="spellEnd"/>
      <w:r>
        <w:t xml:space="preserve"> se </w:t>
      </w:r>
      <w:proofErr w:type="spellStart"/>
      <w:r>
        <w:t>vodila</w:t>
      </w:r>
      <w:proofErr w:type="spellEnd"/>
      <w:r>
        <w:t xml:space="preserve"> </w:t>
      </w:r>
      <w:proofErr w:type="spellStart"/>
      <w:r>
        <w:t>pri</w:t>
      </w:r>
      <w:proofErr w:type="spellEnd"/>
      <w:r>
        <w:t xml:space="preserve"> </w:t>
      </w:r>
      <w:proofErr w:type="spellStart"/>
      <w:r>
        <w:t>Trgovačkom</w:t>
      </w:r>
      <w:proofErr w:type="spellEnd"/>
      <w:r>
        <w:t xml:space="preserve"> </w:t>
      </w:r>
      <w:proofErr w:type="spellStart"/>
      <w:r>
        <w:t>sudu</w:t>
      </w:r>
      <w:proofErr w:type="spellEnd"/>
      <w:r>
        <w:t xml:space="preserve"> u </w:t>
      </w:r>
      <w:proofErr w:type="spellStart"/>
      <w:r>
        <w:t>Rijeci</w:t>
      </w:r>
      <w:proofErr w:type="spellEnd"/>
      <w:r>
        <w:t xml:space="preserve"> P–630//2016 (</w:t>
      </w:r>
      <w:proofErr w:type="spellStart"/>
      <w:r>
        <w:t>ranije</w:t>
      </w:r>
      <w:proofErr w:type="spellEnd"/>
      <w:r>
        <w:t xml:space="preserve"> P</w:t>
      </w:r>
      <w:r w:rsidR="00107301">
        <w:t>–</w:t>
      </w:r>
      <w:r>
        <w:t xml:space="preserve">1992/2010), </w:t>
      </w:r>
      <w:proofErr w:type="spellStart"/>
      <w:r>
        <w:t>ponovljenom</w:t>
      </w:r>
      <w:proofErr w:type="spellEnd"/>
      <w:r>
        <w:t xml:space="preserve"> </w:t>
      </w:r>
      <w:proofErr w:type="spellStart"/>
      <w:r>
        <w:t>po</w:t>
      </w:r>
      <w:proofErr w:type="spellEnd"/>
      <w:r>
        <w:t xml:space="preserve"> </w:t>
      </w:r>
      <w:proofErr w:type="spellStart"/>
      <w:r w:rsidR="00107301">
        <w:t>d</w:t>
      </w:r>
      <w:r>
        <w:t>rugostupanjskoj</w:t>
      </w:r>
      <w:proofErr w:type="spellEnd"/>
      <w:r>
        <w:t xml:space="preserve"> </w:t>
      </w:r>
      <w:proofErr w:type="spellStart"/>
      <w:r>
        <w:t>odluci</w:t>
      </w:r>
      <w:proofErr w:type="spellEnd"/>
      <w:r>
        <w:t xml:space="preserve"> </w:t>
      </w:r>
      <w:proofErr w:type="spellStart"/>
      <w:r>
        <w:t>poslovni</w:t>
      </w:r>
      <w:proofErr w:type="spellEnd"/>
      <w:r>
        <w:t xml:space="preserve"> </w:t>
      </w:r>
      <w:proofErr w:type="spellStart"/>
      <w:r>
        <w:t>broj</w:t>
      </w:r>
      <w:proofErr w:type="spellEnd"/>
      <w:r>
        <w:t xml:space="preserve"> </w:t>
      </w:r>
      <w:proofErr w:type="spellStart"/>
      <w:r>
        <w:t>Pž</w:t>
      </w:r>
      <w:proofErr w:type="spellEnd"/>
      <w:r>
        <w:t xml:space="preserve">–8108/14 </w:t>
      </w:r>
      <w:proofErr w:type="gramStart"/>
      <w:r>
        <w:t>od</w:t>
      </w:r>
      <w:proofErr w:type="gramEnd"/>
      <w:r>
        <w:t xml:space="preserve"> 9. </w:t>
      </w:r>
      <w:proofErr w:type="spellStart"/>
      <w:proofErr w:type="gramStart"/>
      <w:r>
        <w:t>svibnja</w:t>
      </w:r>
      <w:proofErr w:type="spellEnd"/>
      <w:proofErr w:type="gramEnd"/>
      <w:r w:rsidR="00107301">
        <w:t xml:space="preserve"> </w:t>
      </w:r>
      <w:r>
        <w:t xml:space="preserve">2016. </w:t>
      </w:r>
      <w:proofErr w:type="spellStart"/>
      <w:proofErr w:type="gramStart"/>
      <w:r>
        <w:t>godine</w:t>
      </w:r>
      <w:proofErr w:type="spellEnd"/>
      <w:proofErr w:type="gramEnd"/>
      <w:r>
        <w:t xml:space="preserve">, </w:t>
      </w:r>
      <w:proofErr w:type="spellStart"/>
      <w:r>
        <w:t>donesena</w:t>
      </w:r>
      <w:proofErr w:type="spellEnd"/>
      <w:r>
        <w:t xml:space="preserve"> je </w:t>
      </w:r>
      <w:proofErr w:type="spellStart"/>
      <w:r>
        <w:t>pravomoćna</w:t>
      </w:r>
      <w:proofErr w:type="spellEnd"/>
      <w:r>
        <w:t xml:space="preserve"> </w:t>
      </w:r>
      <w:proofErr w:type="spellStart"/>
      <w:r w:rsidR="00107301">
        <w:t>i</w:t>
      </w:r>
      <w:proofErr w:type="spellEnd"/>
      <w:r>
        <w:t xml:space="preserve"> </w:t>
      </w:r>
      <w:proofErr w:type="spellStart"/>
      <w:r>
        <w:t>ovršna</w:t>
      </w:r>
      <w:proofErr w:type="spellEnd"/>
      <w:r>
        <w:t xml:space="preserve"> </w:t>
      </w:r>
      <w:proofErr w:type="spellStart"/>
      <w:r w:rsidR="00107301">
        <w:t>p</w:t>
      </w:r>
      <w:r>
        <w:t>resuda</w:t>
      </w:r>
      <w:proofErr w:type="spellEnd"/>
      <w:r>
        <w:t xml:space="preserve"> od 15. </w:t>
      </w:r>
      <w:proofErr w:type="spellStart"/>
      <w:proofErr w:type="gramStart"/>
      <w:r>
        <w:t>svibnja</w:t>
      </w:r>
      <w:proofErr w:type="spellEnd"/>
      <w:proofErr w:type="gramEnd"/>
      <w:r>
        <w:t xml:space="preserve"> 2018. </w:t>
      </w:r>
      <w:proofErr w:type="spellStart"/>
      <w:proofErr w:type="gramStart"/>
      <w:r>
        <w:t>godine</w:t>
      </w:r>
      <w:proofErr w:type="spellEnd"/>
      <w:proofErr w:type="gramEnd"/>
      <w:r>
        <w:t xml:space="preserve"> </w:t>
      </w:r>
      <w:proofErr w:type="spellStart"/>
      <w:r>
        <w:t>kojom</w:t>
      </w:r>
      <w:proofErr w:type="spellEnd"/>
      <w:r>
        <w:t xml:space="preserve"> se </w:t>
      </w:r>
      <w:proofErr w:type="spellStart"/>
      <w:r>
        <w:t>odbija</w:t>
      </w:r>
      <w:proofErr w:type="spellEnd"/>
      <w:r>
        <w:t xml:space="preserve"> </w:t>
      </w:r>
      <w:proofErr w:type="spellStart"/>
      <w:r>
        <w:t>tužbeni</w:t>
      </w:r>
      <w:proofErr w:type="spellEnd"/>
      <w:r>
        <w:t xml:space="preserve"> </w:t>
      </w:r>
      <w:proofErr w:type="spellStart"/>
      <w:r>
        <w:t>zahtjev</w:t>
      </w:r>
      <w:proofErr w:type="spellEnd"/>
      <w:r>
        <w:t xml:space="preserve"> u </w:t>
      </w:r>
      <w:proofErr w:type="spellStart"/>
      <w:r>
        <w:t>iznosu</w:t>
      </w:r>
      <w:proofErr w:type="spellEnd"/>
      <w:r>
        <w:t xml:space="preserve"> od 162.965,01</w:t>
      </w:r>
      <w:r w:rsidR="00477300">
        <w:t xml:space="preserve"> </w:t>
      </w:r>
      <w:proofErr w:type="spellStart"/>
      <w:r>
        <w:t>kuna</w:t>
      </w:r>
      <w:proofErr w:type="spellEnd"/>
      <w:r>
        <w:t xml:space="preserve">, </w:t>
      </w:r>
      <w:proofErr w:type="spellStart"/>
      <w:r>
        <w:t>dok</w:t>
      </w:r>
      <w:proofErr w:type="spellEnd"/>
      <w:r>
        <w:t xml:space="preserve"> se </w:t>
      </w:r>
      <w:proofErr w:type="spellStart"/>
      <w:r>
        <w:t>za</w:t>
      </w:r>
      <w:proofErr w:type="spellEnd"/>
      <w:r>
        <w:t xml:space="preserve"> </w:t>
      </w:r>
      <w:proofErr w:type="spellStart"/>
      <w:r>
        <w:t>iznos</w:t>
      </w:r>
      <w:proofErr w:type="spellEnd"/>
      <w:r>
        <w:t xml:space="preserve"> od 19.584,29</w:t>
      </w:r>
      <w:r w:rsidR="00477300">
        <w:t xml:space="preserve"> </w:t>
      </w:r>
      <w:proofErr w:type="spellStart"/>
      <w:r>
        <w:t>kuna</w:t>
      </w:r>
      <w:proofErr w:type="spellEnd"/>
      <w:r>
        <w:t xml:space="preserve"> </w:t>
      </w:r>
      <w:proofErr w:type="spellStart"/>
      <w:r>
        <w:t>podnesena</w:t>
      </w:r>
      <w:proofErr w:type="spellEnd"/>
      <w:r>
        <w:t xml:space="preserve"> </w:t>
      </w:r>
      <w:proofErr w:type="spellStart"/>
      <w:r w:rsidR="00107301">
        <w:t>t</w:t>
      </w:r>
      <w:r>
        <w:t>užba</w:t>
      </w:r>
      <w:proofErr w:type="spellEnd"/>
      <w:r>
        <w:t xml:space="preserve"> </w:t>
      </w:r>
      <w:proofErr w:type="spellStart"/>
      <w:r>
        <w:t>odbacuje</w:t>
      </w:r>
      <w:proofErr w:type="spellEnd"/>
      <w:r>
        <w:t>.</w:t>
      </w:r>
    </w:p>
    <w:p w:rsidRDefault="00E224DB" w:rsidP="00E224DB" w:rsidR="00E224DB">
      <w:pPr>
        <w:pStyle w:val="Bezproreda"/>
        <w:rPr>
          <w:sz w:val="24"/>
          <w:szCs w:val="24"/>
        </w:rPr>
      </w:pPr>
      <w:r w:rsidRPr="004A5391">
        <w:rPr>
          <w:sz w:val="24"/>
          <w:szCs w:val="24"/>
        </w:rPr>
        <w:t>U parnici koja se vodila pri Općinskom sudu u Rijeci, poslovni broj P–</w:t>
      </w:r>
      <w:r w:rsidR="00107301">
        <w:rPr>
          <w:sz w:val="24"/>
          <w:szCs w:val="24"/>
        </w:rPr>
        <w:t>3103/2014 s</w:t>
      </w:r>
      <w:r w:rsidRPr="004A5391">
        <w:rPr>
          <w:sz w:val="24"/>
          <w:szCs w:val="24"/>
        </w:rPr>
        <w:t xml:space="preserve">ud je dne </w:t>
      </w:r>
      <w:r w:rsidRPr="004A5391">
        <w:rPr>
          <w:bCs/>
          <w:sz w:val="24"/>
          <w:szCs w:val="24"/>
        </w:rPr>
        <w:t xml:space="preserve">31. kolovoza 2015. godine donio </w:t>
      </w:r>
      <w:r w:rsidR="00BA76CD" w:rsidRPr="004A5391">
        <w:rPr>
          <w:bCs/>
          <w:sz w:val="24"/>
          <w:szCs w:val="24"/>
        </w:rPr>
        <w:t>r</w:t>
      </w:r>
      <w:r w:rsidRPr="004A5391">
        <w:rPr>
          <w:bCs/>
          <w:sz w:val="24"/>
          <w:szCs w:val="24"/>
        </w:rPr>
        <w:t xml:space="preserve">ješenje kojim se </w:t>
      </w:r>
      <w:r w:rsidR="00BA76CD" w:rsidRPr="004A5391">
        <w:rPr>
          <w:bCs/>
          <w:sz w:val="24"/>
          <w:szCs w:val="24"/>
        </w:rPr>
        <w:t>t</w:t>
      </w:r>
      <w:r w:rsidRPr="004A5391">
        <w:rPr>
          <w:bCs/>
          <w:sz w:val="24"/>
          <w:szCs w:val="24"/>
        </w:rPr>
        <w:t xml:space="preserve">užba smatra povučenom. Podnositelj </w:t>
      </w:r>
      <w:r w:rsidR="00BA76CD" w:rsidRPr="004A5391">
        <w:rPr>
          <w:bCs/>
          <w:sz w:val="24"/>
          <w:szCs w:val="24"/>
        </w:rPr>
        <w:t>p</w:t>
      </w:r>
      <w:r w:rsidRPr="004A5391">
        <w:rPr>
          <w:bCs/>
          <w:sz w:val="24"/>
          <w:szCs w:val="24"/>
        </w:rPr>
        <w:t>rigovora kao</w:t>
      </w:r>
      <w:r w:rsidRPr="003324E2">
        <w:rPr>
          <w:bCs/>
          <w:sz w:val="24"/>
          <w:szCs w:val="24"/>
        </w:rPr>
        <w:t xml:space="preserve"> </w:t>
      </w:r>
      <w:r w:rsidR="00BA76CD">
        <w:rPr>
          <w:bCs/>
          <w:sz w:val="24"/>
          <w:szCs w:val="24"/>
        </w:rPr>
        <w:t>t</w:t>
      </w:r>
      <w:r w:rsidRPr="003324E2">
        <w:rPr>
          <w:bCs/>
          <w:sz w:val="24"/>
          <w:szCs w:val="24"/>
        </w:rPr>
        <w:t xml:space="preserve">užitelj protiv tako donesene </w:t>
      </w:r>
      <w:r w:rsidR="00BA76CD">
        <w:rPr>
          <w:bCs/>
          <w:sz w:val="24"/>
          <w:szCs w:val="24"/>
        </w:rPr>
        <w:t>o</w:t>
      </w:r>
      <w:r w:rsidRPr="003324E2">
        <w:rPr>
          <w:bCs/>
          <w:sz w:val="24"/>
          <w:szCs w:val="24"/>
        </w:rPr>
        <w:t xml:space="preserve">dluke podnosi </w:t>
      </w:r>
      <w:r w:rsidR="00BA76CD">
        <w:rPr>
          <w:bCs/>
          <w:sz w:val="24"/>
          <w:szCs w:val="24"/>
        </w:rPr>
        <w:t>ž</w:t>
      </w:r>
      <w:r w:rsidRPr="003324E2">
        <w:rPr>
          <w:bCs/>
          <w:sz w:val="24"/>
          <w:szCs w:val="24"/>
        </w:rPr>
        <w:t>alb</w:t>
      </w:r>
      <w:r w:rsidR="00107301">
        <w:rPr>
          <w:bCs/>
          <w:sz w:val="24"/>
          <w:szCs w:val="24"/>
        </w:rPr>
        <w:t>u</w:t>
      </w:r>
      <w:r w:rsidRPr="003324E2">
        <w:rPr>
          <w:bCs/>
          <w:sz w:val="24"/>
          <w:szCs w:val="24"/>
        </w:rPr>
        <w:t xml:space="preserve"> 21. rujna 2015. godine te Županijski sud u Splitu, </w:t>
      </w:r>
      <w:r w:rsidR="00BA76CD">
        <w:rPr>
          <w:bCs/>
          <w:sz w:val="24"/>
          <w:szCs w:val="24"/>
        </w:rPr>
        <w:t>r</w:t>
      </w:r>
      <w:r w:rsidRPr="003324E2">
        <w:rPr>
          <w:bCs/>
          <w:sz w:val="24"/>
          <w:szCs w:val="24"/>
        </w:rPr>
        <w:t xml:space="preserve">ješenjem </w:t>
      </w:r>
      <w:r w:rsidR="00107301" w:rsidRPr="003324E2">
        <w:rPr>
          <w:bCs/>
          <w:sz w:val="24"/>
          <w:szCs w:val="24"/>
        </w:rPr>
        <w:t xml:space="preserve">poslovni broj </w:t>
      </w:r>
      <w:proofErr w:type="spellStart"/>
      <w:r w:rsidR="00107301" w:rsidRPr="003324E2">
        <w:rPr>
          <w:bCs/>
          <w:sz w:val="24"/>
          <w:szCs w:val="24"/>
        </w:rPr>
        <w:t>Gž</w:t>
      </w:r>
      <w:proofErr w:type="spellEnd"/>
      <w:r w:rsidR="00107301" w:rsidRPr="003324E2">
        <w:rPr>
          <w:bCs/>
          <w:sz w:val="24"/>
          <w:szCs w:val="24"/>
        </w:rPr>
        <w:t xml:space="preserve">–R 532/15 </w:t>
      </w:r>
      <w:r w:rsidRPr="003324E2">
        <w:rPr>
          <w:bCs/>
          <w:sz w:val="24"/>
          <w:szCs w:val="24"/>
        </w:rPr>
        <w:t xml:space="preserve">od 15. travnja 2016. godine odbija </w:t>
      </w:r>
      <w:r w:rsidR="00BA76CD">
        <w:rPr>
          <w:bCs/>
          <w:sz w:val="24"/>
          <w:szCs w:val="24"/>
        </w:rPr>
        <w:t>ž</w:t>
      </w:r>
      <w:r w:rsidRPr="003324E2">
        <w:rPr>
          <w:bCs/>
          <w:sz w:val="24"/>
          <w:szCs w:val="24"/>
        </w:rPr>
        <w:t xml:space="preserve">albu kao neosnovanu. Podnositelj podnosi </w:t>
      </w:r>
      <w:r w:rsidR="00BA76CD">
        <w:rPr>
          <w:bCs/>
          <w:sz w:val="24"/>
          <w:szCs w:val="24"/>
        </w:rPr>
        <w:t>r</w:t>
      </w:r>
      <w:r w:rsidRPr="003324E2">
        <w:rPr>
          <w:bCs/>
          <w:sz w:val="24"/>
          <w:szCs w:val="24"/>
        </w:rPr>
        <w:t>eviziju d</w:t>
      </w:r>
      <w:r w:rsidR="00BA76CD">
        <w:rPr>
          <w:bCs/>
          <w:sz w:val="24"/>
          <w:szCs w:val="24"/>
        </w:rPr>
        <w:t>a</w:t>
      </w:r>
      <w:r w:rsidRPr="003324E2">
        <w:rPr>
          <w:bCs/>
          <w:sz w:val="24"/>
          <w:szCs w:val="24"/>
        </w:rPr>
        <w:t>n</w:t>
      </w:r>
      <w:r w:rsidR="00BA76CD">
        <w:rPr>
          <w:bCs/>
          <w:sz w:val="24"/>
          <w:szCs w:val="24"/>
        </w:rPr>
        <w:t>a</w:t>
      </w:r>
      <w:r w:rsidRPr="003324E2">
        <w:rPr>
          <w:bCs/>
          <w:sz w:val="24"/>
          <w:szCs w:val="24"/>
        </w:rPr>
        <w:t xml:space="preserve"> 16. rujna 2016. koja je </w:t>
      </w:r>
      <w:r w:rsidR="00BA76CD">
        <w:rPr>
          <w:sz w:val="24"/>
          <w:szCs w:val="24"/>
        </w:rPr>
        <w:t>r</w:t>
      </w:r>
      <w:r w:rsidRPr="003324E2">
        <w:rPr>
          <w:sz w:val="24"/>
          <w:szCs w:val="24"/>
        </w:rPr>
        <w:t xml:space="preserve">ješenjem Vrhovnog suda Republike Hrvatske u Zagrebu </w:t>
      </w:r>
      <w:proofErr w:type="spellStart"/>
      <w:r w:rsidRPr="003324E2">
        <w:rPr>
          <w:sz w:val="24"/>
          <w:szCs w:val="24"/>
        </w:rPr>
        <w:t>Revr</w:t>
      </w:r>
      <w:proofErr w:type="spellEnd"/>
      <w:r w:rsidRPr="003324E2">
        <w:rPr>
          <w:sz w:val="24"/>
          <w:szCs w:val="24"/>
        </w:rPr>
        <w:t>–1559/16 od 6. prosinca 2017. godine odbačena.</w:t>
      </w:r>
    </w:p>
    <w:p w:rsidRDefault="00E224DB" w:rsidP="00E224DB" w:rsidR="00E224DB">
      <w:pPr>
        <w:pStyle w:val="Bezproreda"/>
        <w:rPr>
          <w:sz w:val="24"/>
          <w:szCs w:val="24"/>
        </w:rPr>
      </w:pPr>
      <w:r>
        <w:rPr>
          <w:sz w:val="24"/>
          <w:szCs w:val="24"/>
        </w:rPr>
        <w:t>Sve prijave tražbine su ispitane, a utvrđene tražbine isplaćene, dok za one vjerovnike čije su tražbine osporene i u tijeku je parnični postupak novčana sredstva su rezervirana.</w:t>
      </w:r>
    </w:p>
    <w:p w:rsidRDefault="00E224DB" w:rsidP="00E224DB" w:rsidR="00E224DB" w:rsidRPr="003324E2">
      <w:pPr>
        <w:pStyle w:val="Bezproreda"/>
        <w:rPr>
          <w:sz w:val="24"/>
          <w:szCs w:val="24"/>
        </w:rPr>
      </w:pPr>
      <w:r w:rsidRPr="003324E2">
        <w:rPr>
          <w:sz w:val="24"/>
          <w:szCs w:val="24"/>
        </w:rPr>
        <w:t xml:space="preserve">Slijedom navedenog, predlaže da se podneseni </w:t>
      </w:r>
      <w:r w:rsidR="00107301">
        <w:rPr>
          <w:sz w:val="24"/>
          <w:szCs w:val="24"/>
        </w:rPr>
        <w:t>p</w:t>
      </w:r>
      <w:r w:rsidRPr="003324E2">
        <w:rPr>
          <w:sz w:val="24"/>
          <w:szCs w:val="24"/>
        </w:rPr>
        <w:t>rigovor odbije u cijelosti kao neosnovan.</w:t>
      </w:r>
      <w:r w:rsidR="00BA76CD">
        <w:rPr>
          <w:sz w:val="24"/>
          <w:szCs w:val="24"/>
        </w:rPr>
        <w:t>“</w:t>
      </w:r>
    </w:p>
    <w:p w:rsidRDefault="00771973" w:rsidP="00BA76CD" w:rsidR="00BA76CD">
      <w:pPr>
        <w:pStyle w:val="Bezproreda"/>
        <w:ind w:firstLine="708"/>
        <w:rPr>
          <w:sz w:val="24"/>
          <w:szCs w:val="24"/>
        </w:rPr>
      </w:pPr>
      <w:r w:rsidRPr="00771973">
        <w:rPr>
          <w:sz w:val="24"/>
          <w:szCs w:val="24"/>
        </w:rPr>
        <w:t>Tijekom daljnjeg postupka izvršen je uvid u spis</w:t>
      </w:r>
      <w:r w:rsidR="00BA76CD">
        <w:rPr>
          <w:sz w:val="24"/>
          <w:szCs w:val="24"/>
        </w:rPr>
        <w:t xml:space="preserve"> i dokumentaciju priloženu prigovoru stečajnog vjerovnika i očitovanju stečajne upraviteljice. </w:t>
      </w:r>
    </w:p>
    <w:p w:rsidRDefault="00771973" w:rsidP="00771973" w:rsidR="00771973" w:rsidRPr="00771973">
      <w:pPr>
        <w:pStyle w:val="Bezproreda"/>
        <w:rPr>
          <w:sz w:val="24"/>
          <w:szCs w:val="24"/>
        </w:rPr>
      </w:pPr>
      <w:r w:rsidRPr="00771973">
        <w:rPr>
          <w:sz w:val="24"/>
          <w:szCs w:val="24"/>
        </w:rPr>
        <w:tab/>
        <w:t>Prigovor Antuna Ožanića iz Rijeke A. Peruča 6  na diobeni popis nije osnovan.</w:t>
      </w:r>
    </w:p>
    <w:p w:rsidRDefault="00771973" w:rsidP="00BA76CD" w:rsidR="00771973" w:rsidRPr="00771973">
      <w:pPr>
        <w:pStyle w:val="Bezproreda"/>
        <w:ind w:firstLine="708"/>
        <w:rPr>
          <w:sz w:val="24"/>
          <w:szCs w:val="24"/>
        </w:rPr>
      </w:pPr>
      <w:r w:rsidRPr="00771973">
        <w:rPr>
          <w:sz w:val="24"/>
          <w:szCs w:val="24"/>
        </w:rPr>
        <w:t>Sukladno odredbi članka 183. stavak 1. Stečajnog zakona („Narodne novine“ br. 44/96, 29/99, 129/00,  123/03, 82/06 i 116/10, u daljnjem tekstu SZ) namirenje stečajnih vjerovnika može započeti tek nakon općeg ispitnoga ročišta. U odredbi stavka 2. istog članka propisano je da se namirenje vjerovnika provodi prema pritjecanju gotovinskih sredstava, da se stečajni vjerovnici nižih isplatnih redova ne uzimaju u obzir kod djelomičnih dioba, dok je u stavku 3. propisano da diobe obavlja stečajni upravitelj, time da je on prije svake diobe dužan pribaviti suglasnost odbora vjerovnika, a ako odbor vjerovnika nije osnovan dužan je pribaviti suglasnost stečajnoga suca.</w:t>
      </w:r>
    </w:p>
    <w:p w:rsidRDefault="00771973" w:rsidP="00BA76CD" w:rsidR="00771973" w:rsidRPr="00771973">
      <w:pPr>
        <w:pStyle w:val="Bezproreda"/>
        <w:ind w:firstLine="708"/>
        <w:rPr>
          <w:sz w:val="24"/>
          <w:szCs w:val="24"/>
        </w:rPr>
      </w:pPr>
      <w:r w:rsidRPr="00771973">
        <w:rPr>
          <w:sz w:val="24"/>
          <w:szCs w:val="24"/>
        </w:rPr>
        <w:t>Odredbom član</w:t>
      </w:r>
      <w:r w:rsidR="00477300" w:rsidRPr="00771973">
        <w:rPr>
          <w:sz w:val="24"/>
          <w:szCs w:val="24"/>
        </w:rPr>
        <w:t>k</w:t>
      </w:r>
      <w:r w:rsidRPr="00771973">
        <w:rPr>
          <w:sz w:val="24"/>
          <w:szCs w:val="24"/>
        </w:rPr>
        <w:t>a 184. stavak 1. SZ propisano je da će prije diobe stečajni upravitelj sastaviti popis tražbina koje se uzimaju u obzir pri diobi, da se tražbine radnika i prijašnjih radnika stečajnog dužnika nastale do dana otvaranja stečajnog postupka iz radnog odnosa uzimaju u obzir u bruto iznosu.</w:t>
      </w:r>
      <w:r w:rsidR="00477300">
        <w:rPr>
          <w:sz w:val="24"/>
          <w:szCs w:val="24"/>
        </w:rPr>
        <w:t xml:space="preserve"> </w:t>
      </w:r>
    </w:p>
    <w:p w:rsidRDefault="00771973" w:rsidP="00BA76CD" w:rsidR="00771973" w:rsidRPr="00771973">
      <w:pPr>
        <w:pStyle w:val="Bezproreda"/>
        <w:ind w:firstLine="708"/>
        <w:rPr>
          <w:sz w:val="24"/>
          <w:szCs w:val="24"/>
        </w:rPr>
      </w:pPr>
      <w:r w:rsidRPr="00771973">
        <w:rPr>
          <w:sz w:val="24"/>
          <w:szCs w:val="24"/>
        </w:rPr>
        <w:t>U odredbi stavka 2. istog članka propisano je da se diobni popis izlaže u pisarnici stečajnoga suda na uvid sudionicima, te da je stečajni upravitelj dužan javno objaviti zbroj tražbina i raspoloživi iznos iz stečajne mase koji će se raspodijeliti vjerovnicima.</w:t>
      </w:r>
    </w:p>
    <w:p w:rsidRDefault="00771973" w:rsidP="00BA76CD" w:rsidR="00210137">
      <w:pPr>
        <w:pStyle w:val="Bezproreda"/>
        <w:ind w:firstLine="708"/>
        <w:rPr>
          <w:sz w:val="24"/>
          <w:szCs w:val="24"/>
        </w:rPr>
      </w:pPr>
      <w:r w:rsidRPr="00771973">
        <w:rPr>
          <w:sz w:val="24"/>
          <w:szCs w:val="24"/>
        </w:rPr>
        <w:t>Uvidom u spis utvrđeno je da je tijekom provođenja ovog stečajnog postupka održano ispitno ročište, da je unovčen</w:t>
      </w:r>
      <w:r w:rsidR="00EE61E0">
        <w:rPr>
          <w:sz w:val="24"/>
          <w:szCs w:val="24"/>
        </w:rPr>
        <w:t>a</w:t>
      </w:r>
      <w:r w:rsidRPr="00771973">
        <w:rPr>
          <w:sz w:val="24"/>
          <w:szCs w:val="24"/>
        </w:rPr>
        <w:t xml:space="preserve"> imovin</w:t>
      </w:r>
      <w:r w:rsidR="00EE61E0">
        <w:rPr>
          <w:sz w:val="24"/>
          <w:szCs w:val="24"/>
        </w:rPr>
        <w:t>a</w:t>
      </w:r>
      <w:r w:rsidRPr="00771973">
        <w:rPr>
          <w:sz w:val="24"/>
          <w:szCs w:val="24"/>
        </w:rPr>
        <w:t xml:space="preserve"> dužnika, da su do sada namiren</w:t>
      </w:r>
      <w:r w:rsidR="00EE61E0">
        <w:rPr>
          <w:sz w:val="24"/>
          <w:szCs w:val="24"/>
        </w:rPr>
        <w:t xml:space="preserve">e tražbine </w:t>
      </w:r>
      <w:proofErr w:type="spellStart"/>
      <w:r w:rsidRPr="00771973">
        <w:rPr>
          <w:sz w:val="24"/>
          <w:szCs w:val="24"/>
        </w:rPr>
        <w:t>razlučni</w:t>
      </w:r>
      <w:r w:rsidR="00EE61E0">
        <w:rPr>
          <w:sz w:val="24"/>
          <w:szCs w:val="24"/>
        </w:rPr>
        <w:t>h</w:t>
      </w:r>
      <w:proofErr w:type="spellEnd"/>
      <w:r w:rsidRPr="00771973">
        <w:rPr>
          <w:sz w:val="24"/>
          <w:szCs w:val="24"/>
        </w:rPr>
        <w:t xml:space="preserve"> </w:t>
      </w:r>
      <w:r w:rsidRPr="00771973">
        <w:rPr>
          <w:sz w:val="24"/>
          <w:szCs w:val="24"/>
        </w:rPr>
        <w:lastRenderedPageBreak/>
        <w:t>vjerovni</w:t>
      </w:r>
      <w:r w:rsidR="00EE61E0">
        <w:rPr>
          <w:sz w:val="24"/>
          <w:szCs w:val="24"/>
        </w:rPr>
        <w:t>ka</w:t>
      </w:r>
      <w:r w:rsidRPr="00771973">
        <w:rPr>
          <w:sz w:val="24"/>
          <w:szCs w:val="24"/>
        </w:rPr>
        <w:t xml:space="preserve">, </w:t>
      </w:r>
      <w:r w:rsidR="00EE61E0">
        <w:rPr>
          <w:sz w:val="24"/>
          <w:szCs w:val="24"/>
        </w:rPr>
        <w:t xml:space="preserve">svi </w:t>
      </w:r>
      <w:r w:rsidRPr="00771973">
        <w:rPr>
          <w:sz w:val="24"/>
          <w:szCs w:val="24"/>
        </w:rPr>
        <w:t xml:space="preserve">troškovi postupka i sve dospjele obveze stečajne mase, da su dosadašnjim djelomičnim diobama namirene sve </w:t>
      </w:r>
      <w:r w:rsidR="00210137">
        <w:rPr>
          <w:sz w:val="24"/>
          <w:szCs w:val="24"/>
        </w:rPr>
        <w:t xml:space="preserve">utvrđene </w:t>
      </w:r>
      <w:r w:rsidRPr="00771973">
        <w:rPr>
          <w:sz w:val="24"/>
          <w:szCs w:val="24"/>
        </w:rPr>
        <w:t>tražbine vjerovnika viših isplatnih redova u punom iznosu</w:t>
      </w:r>
      <w:r w:rsidR="00210137">
        <w:rPr>
          <w:sz w:val="24"/>
          <w:szCs w:val="24"/>
        </w:rPr>
        <w:t>,</w:t>
      </w:r>
      <w:r w:rsidRPr="00771973">
        <w:rPr>
          <w:sz w:val="24"/>
          <w:szCs w:val="24"/>
        </w:rPr>
        <w:t xml:space="preserve"> dok su za </w:t>
      </w:r>
      <w:r w:rsidR="00210137">
        <w:rPr>
          <w:sz w:val="24"/>
          <w:szCs w:val="24"/>
        </w:rPr>
        <w:t xml:space="preserve">osporene tražbine o kojima se vode parnični postupci </w:t>
      </w:r>
      <w:r w:rsidRPr="00771973">
        <w:rPr>
          <w:sz w:val="24"/>
          <w:szCs w:val="24"/>
        </w:rPr>
        <w:t>rezervirana sredstva</w:t>
      </w:r>
      <w:r w:rsidR="00210137">
        <w:rPr>
          <w:sz w:val="24"/>
          <w:szCs w:val="24"/>
        </w:rPr>
        <w:t xml:space="preserve">. </w:t>
      </w:r>
    </w:p>
    <w:p w:rsidRDefault="00210137" w:rsidP="00BA76CD" w:rsidR="00BA76CD">
      <w:pPr>
        <w:pStyle w:val="Bezproreda"/>
        <w:ind w:firstLine="708"/>
        <w:rPr>
          <w:sz w:val="24"/>
          <w:szCs w:val="24"/>
        </w:rPr>
      </w:pPr>
      <w:r>
        <w:rPr>
          <w:sz w:val="24"/>
          <w:szCs w:val="24"/>
        </w:rPr>
        <w:t xml:space="preserve">Predmet </w:t>
      </w:r>
      <w:r w:rsidR="00771973" w:rsidRPr="00771973">
        <w:rPr>
          <w:sz w:val="24"/>
          <w:szCs w:val="24"/>
        </w:rPr>
        <w:t xml:space="preserve">ove djelomične diobe </w:t>
      </w:r>
      <w:r>
        <w:rPr>
          <w:sz w:val="24"/>
          <w:szCs w:val="24"/>
        </w:rPr>
        <w:t xml:space="preserve">je </w:t>
      </w:r>
      <w:r w:rsidR="00771973" w:rsidRPr="00771973">
        <w:rPr>
          <w:sz w:val="24"/>
          <w:szCs w:val="24"/>
        </w:rPr>
        <w:t xml:space="preserve">namirenje tražbine vjerovnika čija je tražbina tijekom </w:t>
      </w:r>
      <w:r>
        <w:rPr>
          <w:sz w:val="24"/>
          <w:szCs w:val="24"/>
        </w:rPr>
        <w:t xml:space="preserve">stečajnog </w:t>
      </w:r>
      <w:r w:rsidR="00771973" w:rsidRPr="00771973">
        <w:rPr>
          <w:sz w:val="24"/>
          <w:szCs w:val="24"/>
        </w:rPr>
        <w:t>postupka osporena</w:t>
      </w:r>
      <w:r>
        <w:rPr>
          <w:sz w:val="24"/>
          <w:szCs w:val="24"/>
        </w:rPr>
        <w:t xml:space="preserve">, a koja tražbina je </w:t>
      </w:r>
      <w:r w:rsidR="00771973" w:rsidRPr="00771973">
        <w:rPr>
          <w:sz w:val="24"/>
          <w:szCs w:val="24"/>
        </w:rPr>
        <w:t xml:space="preserve">utvrđena </w:t>
      </w:r>
      <w:r w:rsidR="00EE61E0">
        <w:rPr>
          <w:sz w:val="24"/>
          <w:szCs w:val="24"/>
        </w:rPr>
        <w:t xml:space="preserve">pravomoćnom presudom ovog suda </w:t>
      </w:r>
      <w:r w:rsidR="00EE61E0" w:rsidRPr="00EE61E0">
        <w:rPr>
          <w:sz w:val="24"/>
          <w:szCs w:val="24"/>
        </w:rPr>
        <w:t xml:space="preserve">poslovni broj </w:t>
      </w:r>
      <w:r w:rsidR="00EE61E0">
        <w:rPr>
          <w:sz w:val="24"/>
          <w:szCs w:val="24"/>
        </w:rPr>
        <w:t xml:space="preserve"> 8 </w:t>
      </w:r>
      <w:r w:rsidR="00EE61E0" w:rsidRPr="00EE61E0">
        <w:rPr>
          <w:sz w:val="24"/>
          <w:szCs w:val="24"/>
        </w:rPr>
        <w:t>P</w:t>
      </w:r>
      <w:r w:rsidR="00EE61E0">
        <w:rPr>
          <w:sz w:val="24"/>
          <w:szCs w:val="24"/>
        </w:rPr>
        <w:t>-</w:t>
      </w:r>
      <w:r w:rsidR="00EE61E0" w:rsidRPr="00EE61E0">
        <w:rPr>
          <w:sz w:val="24"/>
          <w:szCs w:val="24"/>
        </w:rPr>
        <w:t>408/2017</w:t>
      </w:r>
      <w:r w:rsidR="00EE61E0">
        <w:rPr>
          <w:sz w:val="24"/>
          <w:szCs w:val="24"/>
        </w:rPr>
        <w:t>-43</w:t>
      </w:r>
      <w:r w:rsidR="00EE61E0" w:rsidRPr="00EE61E0">
        <w:rPr>
          <w:sz w:val="24"/>
          <w:szCs w:val="24"/>
        </w:rPr>
        <w:t xml:space="preserve"> od 29. svibnja 2018.</w:t>
      </w:r>
    </w:p>
    <w:p w:rsidRDefault="00771973" w:rsidP="00EE61E0" w:rsidR="00771973" w:rsidRPr="00771973">
      <w:pPr>
        <w:pStyle w:val="Bezproreda"/>
        <w:ind w:firstLine="708"/>
        <w:rPr>
          <w:sz w:val="24"/>
          <w:szCs w:val="24"/>
        </w:rPr>
      </w:pPr>
      <w:r w:rsidRPr="00771973">
        <w:rPr>
          <w:sz w:val="24"/>
          <w:szCs w:val="24"/>
        </w:rPr>
        <w:t>Uvidom u spis utvrđeno je da je stečajna upraviteljica dostavila sudu popis tražbin</w:t>
      </w:r>
      <w:r w:rsidR="004A5391">
        <w:rPr>
          <w:sz w:val="24"/>
          <w:szCs w:val="24"/>
        </w:rPr>
        <w:t>e</w:t>
      </w:r>
      <w:r w:rsidRPr="00771973">
        <w:rPr>
          <w:sz w:val="24"/>
          <w:szCs w:val="24"/>
        </w:rPr>
        <w:t xml:space="preserve"> koj</w:t>
      </w:r>
      <w:r w:rsidR="004A5391">
        <w:rPr>
          <w:sz w:val="24"/>
          <w:szCs w:val="24"/>
        </w:rPr>
        <w:t>a</w:t>
      </w:r>
      <w:r w:rsidRPr="00771973">
        <w:rPr>
          <w:sz w:val="24"/>
          <w:szCs w:val="24"/>
        </w:rPr>
        <w:t xml:space="preserve"> se uzima u obzir pri ovoj </w:t>
      </w:r>
      <w:r w:rsidR="00EE61E0">
        <w:rPr>
          <w:sz w:val="24"/>
          <w:szCs w:val="24"/>
        </w:rPr>
        <w:t xml:space="preserve">sedmoj </w:t>
      </w:r>
      <w:r w:rsidRPr="00771973">
        <w:rPr>
          <w:sz w:val="24"/>
          <w:szCs w:val="24"/>
        </w:rPr>
        <w:t xml:space="preserve">djelomičnoj diobi, nakon što je temeljem odredbe članka 183. stavka 3. SZ pribavila suglasnost odbora vjerovnika na </w:t>
      </w:r>
      <w:r w:rsidR="00EE61E0">
        <w:rPr>
          <w:sz w:val="24"/>
          <w:szCs w:val="24"/>
        </w:rPr>
        <w:t xml:space="preserve">132. </w:t>
      </w:r>
      <w:r w:rsidRPr="00771973">
        <w:rPr>
          <w:sz w:val="24"/>
          <w:szCs w:val="24"/>
        </w:rPr>
        <w:t xml:space="preserve">sjednici </w:t>
      </w:r>
      <w:r w:rsidR="00EE61E0" w:rsidRPr="00EE61E0">
        <w:rPr>
          <w:sz w:val="24"/>
          <w:szCs w:val="24"/>
        </w:rPr>
        <w:t xml:space="preserve"> održanoj 3. rujna 2018.</w:t>
      </w:r>
      <w:r w:rsidR="00EE61E0">
        <w:rPr>
          <w:sz w:val="24"/>
          <w:szCs w:val="24"/>
        </w:rPr>
        <w:t xml:space="preserve">, </w:t>
      </w:r>
      <w:r w:rsidRPr="00771973">
        <w:rPr>
          <w:sz w:val="24"/>
          <w:szCs w:val="24"/>
        </w:rPr>
        <w:t>te javno objavila zbroj tražbina i raspoloživi iznos iz stečajne mase koji će se raspodijeliti vjerovni</w:t>
      </w:r>
      <w:r w:rsidR="004A5391">
        <w:rPr>
          <w:sz w:val="24"/>
          <w:szCs w:val="24"/>
        </w:rPr>
        <w:t xml:space="preserve">ku </w:t>
      </w:r>
      <w:r w:rsidRPr="00771973">
        <w:rPr>
          <w:sz w:val="24"/>
          <w:szCs w:val="24"/>
        </w:rPr>
        <w:t xml:space="preserve">u „Narodnim novinama“ broj </w:t>
      </w:r>
      <w:r w:rsidR="00EE61E0">
        <w:rPr>
          <w:sz w:val="24"/>
          <w:szCs w:val="24"/>
        </w:rPr>
        <w:t>80</w:t>
      </w:r>
      <w:r w:rsidRPr="00771973">
        <w:rPr>
          <w:sz w:val="24"/>
          <w:szCs w:val="24"/>
        </w:rPr>
        <w:t xml:space="preserve"> od  </w:t>
      </w:r>
      <w:r w:rsidR="00EE61E0" w:rsidRPr="00E224DB">
        <w:rPr>
          <w:sz w:val="24"/>
          <w:szCs w:val="24"/>
        </w:rPr>
        <w:t>7. rujna 2018</w:t>
      </w:r>
      <w:r w:rsidRPr="00771973">
        <w:rPr>
          <w:sz w:val="24"/>
          <w:szCs w:val="24"/>
        </w:rPr>
        <w:t xml:space="preserve">.  </w:t>
      </w:r>
    </w:p>
    <w:p w:rsidRDefault="00771973" w:rsidP="00EE61E0" w:rsidR="00771973" w:rsidRPr="00771973">
      <w:pPr>
        <w:pStyle w:val="Bezproreda"/>
        <w:ind w:firstLine="708"/>
        <w:rPr>
          <w:sz w:val="24"/>
          <w:szCs w:val="24"/>
        </w:rPr>
      </w:pPr>
      <w:r w:rsidRPr="00771973">
        <w:rPr>
          <w:sz w:val="24"/>
          <w:szCs w:val="24"/>
        </w:rPr>
        <w:t xml:space="preserve">Također je utvrđeno da je stečajni upravitelj za </w:t>
      </w:r>
      <w:r w:rsidR="00210137">
        <w:rPr>
          <w:sz w:val="24"/>
          <w:szCs w:val="24"/>
        </w:rPr>
        <w:t xml:space="preserve">tražbine stečajnih </w:t>
      </w:r>
      <w:r w:rsidRPr="00771973">
        <w:rPr>
          <w:sz w:val="24"/>
          <w:szCs w:val="24"/>
        </w:rPr>
        <w:t>vjerovnik</w:t>
      </w:r>
      <w:r w:rsidR="00210137">
        <w:rPr>
          <w:sz w:val="24"/>
          <w:szCs w:val="24"/>
        </w:rPr>
        <w:t>a</w:t>
      </w:r>
      <w:r w:rsidRPr="00771973">
        <w:rPr>
          <w:sz w:val="24"/>
          <w:szCs w:val="24"/>
        </w:rPr>
        <w:t xml:space="preserve">, koji su pokrenuli parnice radi utvrđenja osporenih tražbina, izdvojio iznose koje bi vjerovnici dobili da njihove tražbine nisu osporene, te da su izdvojena sredstva za predvidive troškove postupka i predvidive obveze stečajne mase. </w:t>
      </w:r>
    </w:p>
    <w:p w:rsidRDefault="00771973" w:rsidP="00771973" w:rsidR="00771973" w:rsidRPr="00771973">
      <w:pPr>
        <w:pStyle w:val="Bezproreda"/>
        <w:rPr>
          <w:sz w:val="24"/>
          <w:szCs w:val="24"/>
        </w:rPr>
      </w:pPr>
      <w:r w:rsidRPr="00771973">
        <w:rPr>
          <w:sz w:val="24"/>
          <w:szCs w:val="24"/>
        </w:rPr>
        <w:tab/>
        <w:t xml:space="preserve">Stoga je na osnovu naprijed navedenog, budući prigovor vjerovnika Antuna Ožanića  nije ni usmjeren na pravilnost namirenja njegovih tražbina, valjalo o prigovoru vjerovnika na diobni popis odlučiti temeljem odredbe članka 190. stavak 2. SZ kao u točki I. izreke ovog rješenja. </w:t>
      </w:r>
    </w:p>
    <w:p w:rsidRDefault="00EE61E0" w:rsidP="00771973" w:rsidR="00EE61E0">
      <w:pPr>
        <w:pStyle w:val="Bezproreda"/>
        <w:jc w:val="center"/>
        <w:rPr>
          <w:sz w:val="24"/>
          <w:szCs w:val="24"/>
        </w:rPr>
      </w:pPr>
    </w:p>
    <w:p w:rsidRDefault="00771973" w:rsidP="00771973" w:rsidR="00771973" w:rsidRPr="00771973">
      <w:pPr>
        <w:pStyle w:val="Bezproreda"/>
        <w:jc w:val="center"/>
        <w:rPr>
          <w:sz w:val="24"/>
          <w:szCs w:val="24"/>
        </w:rPr>
      </w:pPr>
      <w:r>
        <w:rPr>
          <w:sz w:val="24"/>
          <w:szCs w:val="24"/>
        </w:rPr>
        <w:t xml:space="preserve">U Rijeci, </w:t>
      </w:r>
      <w:r w:rsidR="00477300">
        <w:rPr>
          <w:sz w:val="24"/>
          <w:szCs w:val="24"/>
        </w:rPr>
        <w:t>6</w:t>
      </w:r>
      <w:r w:rsidRPr="00771973">
        <w:rPr>
          <w:sz w:val="24"/>
          <w:szCs w:val="24"/>
        </w:rPr>
        <w:t>. studenog 2018</w:t>
      </w:r>
      <w:r>
        <w:rPr>
          <w:sz w:val="24"/>
          <w:szCs w:val="24"/>
        </w:rPr>
        <w:t>.</w:t>
      </w:r>
    </w:p>
    <w:p w:rsidRDefault="00771973" w:rsidP="00771973" w:rsidR="00771973" w:rsidRPr="00771973">
      <w:pPr>
        <w:pStyle w:val="Bezproreda"/>
        <w:rPr>
          <w:sz w:val="24"/>
          <w:szCs w:val="24"/>
        </w:rPr>
      </w:pPr>
    </w:p>
    <w:p w:rsidRDefault="00771973" w:rsidP="00771973" w:rsidR="00771973" w:rsidRPr="00771973">
      <w:pPr>
        <w:pStyle w:val="Bezproreda"/>
        <w:ind w:left="7080"/>
        <w:rPr>
          <w:sz w:val="24"/>
          <w:szCs w:val="24"/>
        </w:rPr>
      </w:pPr>
      <w:r w:rsidRPr="00771973">
        <w:rPr>
          <w:sz w:val="24"/>
          <w:szCs w:val="24"/>
        </w:rPr>
        <w:t xml:space="preserve">Stečajni sudac   </w:t>
      </w:r>
    </w:p>
    <w:p w:rsidRDefault="00EE61E0" w:rsidP="00771973" w:rsidR="00771973" w:rsidRPr="00771973">
      <w:pPr>
        <w:pStyle w:val="Bezproreda"/>
        <w:ind w:left="7080"/>
        <w:rPr>
          <w:sz w:val="24"/>
          <w:szCs w:val="24"/>
        </w:rPr>
      </w:pPr>
      <w:r>
        <w:rPr>
          <w:sz w:val="24"/>
          <w:szCs w:val="24"/>
        </w:rPr>
        <w:t xml:space="preserve"> </w:t>
      </w:r>
      <w:r w:rsidR="00771973" w:rsidRPr="00771973">
        <w:rPr>
          <w:sz w:val="24"/>
          <w:szCs w:val="24"/>
        </w:rPr>
        <w:t>Liljana Ugrin</w:t>
      </w:r>
      <w:r w:rsidR="00477300">
        <w:rPr>
          <w:sz w:val="24"/>
          <w:szCs w:val="24"/>
        </w:rPr>
        <w:t>, v.r.</w:t>
      </w:r>
    </w:p>
    <w:p w:rsidRDefault="00771973" w:rsidP="00771973" w:rsidR="00771973" w:rsidRPr="00771973">
      <w:pPr>
        <w:pStyle w:val="Bezproreda"/>
        <w:rPr>
          <w:sz w:val="24"/>
          <w:szCs w:val="24"/>
        </w:rPr>
      </w:pPr>
    </w:p>
    <w:p w:rsidRDefault="00771973" w:rsidP="00771973" w:rsidR="00771973">
      <w:pPr>
        <w:pStyle w:val="Bezproreda"/>
        <w:rPr>
          <w:sz w:val="24"/>
          <w:szCs w:val="24"/>
        </w:rPr>
      </w:pPr>
    </w:p>
    <w:p w:rsidRDefault="00477300" w:rsidP="00771973" w:rsidR="00477300" w:rsidRPr="00771973">
      <w:pPr>
        <w:pStyle w:val="Bezproreda"/>
        <w:rPr>
          <w:sz w:val="24"/>
          <w:szCs w:val="24"/>
        </w:rPr>
      </w:pPr>
    </w:p>
    <w:p w:rsidRDefault="00477300" w:rsidP="00771973" w:rsidR="00771973" w:rsidRPr="00771973">
      <w:pPr>
        <w:pStyle w:val="Bezproreda"/>
        <w:rPr>
          <w:sz w:val="24"/>
          <w:szCs w:val="24"/>
        </w:rPr>
      </w:pPr>
      <w:r w:rsidRPr="00771973">
        <w:rPr>
          <w:sz w:val="24"/>
          <w:szCs w:val="24"/>
        </w:rPr>
        <w:t xml:space="preserve">POUKA O PRAVNOM LIJEKU </w:t>
      </w:r>
    </w:p>
    <w:p w:rsidRDefault="00771973" w:rsidP="00771973" w:rsidR="00771973" w:rsidRPr="00771973">
      <w:pPr>
        <w:pStyle w:val="Bezproreda"/>
        <w:rPr>
          <w:sz w:val="24"/>
          <w:szCs w:val="24"/>
        </w:rPr>
      </w:pPr>
      <w:r w:rsidRPr="00771973">
        <w:rPr>
          <w:sz w:val="24"/>
          <w:szCs w:val="24"/>
        </w:rPr>
        <w:t>Protiv ovog rješenja o prigovoru vjerovnik ima pravo na žalbu (članak 190. stavak 2. SZ). Žalba se podnosi ovom sudu u dva istovjetna primjerka u roku od 8 dana od dana primitka prijepisa rješenja, a o žalbi odlučuje Visoki trgovački sud Republike Hrvatske u Zagrebu.</w:t>
      </w:r>
    </w:p>
    <w:p w:rsidRDefault="00771973" w:rsidP="00771973" w:rsidR="00771973" w:rsidRPr="00771973">
      <w:pPr>
        <w:pStyle w:val="Bezproreda"/>
        <w:rPr>
          <w:sz w:val="24"/>
          <w:szCs w:val="24"/>
        </w:rPr>
      </w:pPr>
    </w:p>
    <w:p w:rsidRDefault="00477300" w:rsidP="00477300" w:rsidR="00477300" w:rsidRPr="00361B6B">
      <w:pPr>
        <w:ind w:left="4320"/>
        <w:jc w:val="both"/>
      </w:pPr>
      <w:r>
        <w:t xml:space="preserve">         Za točnost </w:t>
      </w:r>
      <w:proofErr w:type="spellStart"/>
      <w:r>
        <w:t>otpravka</w:t>
      </w:r>
      <w:proofErr w:type="spellEnd"/>
      <w:r>
        <w:t xml:space="preserve"> </w:t>
      </w:r>
      <w:r w:rsidRPr="00361B6B">
        <w:t>ovlašteni službenik</w:t>
      </w:r>
      <w:r>
        <w:t>:</w:t>
      </w:r>
    </w:p>
    <w:p w:rsidRDefault="00477300" w:rsidP="00477300" w:rsidR="00477300" w:rsidRPr="00361B6B">
      <w:pPr>
        <w:ind w:firstLine="720" w:left="5040"/>
        <w:jc w:val="both"/>
      </w:pPr>
      <w:r>
        <w:t xml:space="preserve">  </w:t>
      </w:r>
      <w:proofErr w:type="spellStart"/>
      <w:r w:rsidRPr="00361B6B">
        <w:t>Elizabet</w:t>
      </w:r>
      <w:proofErr w:type="spellEnd"/>
      <w:r w:rsidRPr="00361B6B">
        <w:t xml:space="preserve"> Jovanović</w:t>
      </w:r>
    </w:p>
    <w:p w:rsidRDefault="00477300" w:rsidP="00477300" w:rsidR="00477300" w:rsidRPr="00A80164"/>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0A5CAD" w:rsidP="00771973" w:rsidR="000A5CAD" w:rsidRPr="00771973">
      <w:pPr>
        <w:pStyle w:val="Bezproreda"/>
        <w:rPr>
          <w:sz w:val="24"/>
          <w:szCs w:val="24"/>
        </w:rPr>
      </w:pPr>
    </w:p>
    <w:sectPr w:rsidSect="00477300" w:rsidR="000A5CAD" w:rsidRPr="00771973">
      <w:headerReference w:type="default" r:id="rId10"/>
      <w:footerReference w:type="default" r:id="rId11"/>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72B4" w:rsidP="00771973" w:rsidR="008672B4">
      <w:r>
        <w:separator/>
      </w:r>
    </w:p>
  </w:endnote>
  <w:endnote w:id="0" w:type="continuationSeparator">
    <w:p w:rsidRDefault="008672B4" w:rsidP="00771973" w:rsidR="008672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6702670"/>
      <w:docPartObj>
        <w:docPartGallery w:val="Page Numbers (Bottom of Page)"/>
        <w:docPartUnique/>
      </w:docPartObj>
    </w:sdtPr>
    <w:sdtEndPr/>
    <w:sdtContent>
      <w:p w:rsidRDefault="00477300" w:rsidR="00477300">
        <w:pPr>
          <w:pStyle w:val="Podnoje"/>
          <w:jc w:val="center"/>
        </w:pPr>
        <w:r>
          <w:fldChar w:fldCharType="begin"/>
        </w:r>
        <w:r>
          <w:instrText>PAGE   \* MERGEFORMAT</w:instrText>
        </w:r>
        <w:r>
          <w:fldChar w:fldCharType="separate"/>
        </w:r>
        <w:r w:rsidR="00145509">
          <w:rPr>
            <w:noProof/>
          </w:rPr>
          <w:t>2</w:t>
        </w:r>
        <w:r>
          <w:fldChar w:fldCharType="end"/>
        </w:r>
      </w:p>
    </w:sdtContent>
  </w:sdt>
  <w:p w:rsidRDefault="00477300" w:rsidR="0047730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72B4" w:rsidP="00771973" w:rsidR="008672B4">
      <w:r>
        <w:separator/>
      </w:r>
    </w:p>
  </w:footnote>
  <w:footnote w:id="0" w:type="continuationSeparator">
    <w:p w:rsidRDefault="008672B4" w:rsidP="00771973" w:rsidR="008672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7300" w:rsidP="00477300" w:rsidR="00477300">
    <w:pPr>
      <w:pStyle w:val="Zaglavlje"/>
      <w:jc w:val="right"/>
    </w:pPr>
    <w:r>
      <w:t>Poslovni broj 7 St-64/1999-3000</w:t>
    </w:r>
  </w:p>
  <w:p w:rsidRDefault="00477300" w:rsidR="004773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01142E"/>
    <w:multiLevelType w:val="hybridMultilevel"/>
    <w:tmpl w:val="12A48C7E"/>
    <w:lvl w:tplc="5224AC28"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1973"/>
    <w:rsid w:val="000A5CAD"/>
    <w:rsid w:val="00107301"/>
    <w:rsid w:val="00145509"/>
    <w:rsid w:val="0018597C"/>
    <w:rsid w:val="001C7114"/>
    <w:rsid w:val="00210137"/>
    <w:rsid w:val="003B5246"/>
    <w:rsid w:val="004624D4"/>
    <w:rsid w:val="00477300"/>
    <w:rsid w:val="004A5391"/>
    <w:rsid w:val="004B6DF4"/>
    <w:rsid w:val="005C683A"/>
    <w:rsid w:val="00771973"/>
    <w:rsid w:val="008672B4"/>
    <w:rsid w:val="008D5520"/>
    <w:rsid w:val="00A009B9"/>
    <w:rsid w:val="00B2237D"/>
    <w:rsid w:val="00BA76CD"/>
    <w:rsid w:val="00C21785"/>
    <w:rsid w:val="00E224DB"/>
    <w:rsid w:val="00EE61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973"/>
    <w:pPr>
      <w:spacing w:lineRule="auto" w:line="240" w:after="0"/>
      <w:jc w:val="left"/>
    </w:pPr>
    <w:rPr>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71973"/>
    <w:pPr>
      <w:spacing w:lineRule="auto" w:line="240" w:after="0"/>
    </w:pPr>
    <w:rPr>
      <w:sz w:val="20"/>
      <w:lang w:eastAsia="hr-HR"/>
    </w:rPr>
  </w:style>
  <w:style w:styleId="Zaglavlje" w:type="paragraph">
    <w:name w:val="header"/>
    <w:basedOn w:val="Normal"/>
    <w:link w:val="ZaglavljeChar"/>
    <w:uiPriority w:val="99"/>
    <w:unhideWhenUsed/>
    <w:rsid w:val="00771973"/>
    <w:pPr>
      <w:tabs>
        <w:tab w:pos="4536" w:val="center"/>
        <w:tab w:pos="9072" w:val="right"/>
      </w:tabs>
    </w:pPr>
  </w:style>
  <w:style w:customStyle="true" w:styleId="ZaglavljeChar" w:type="character">
    <w:name w:val="Zaglavlje Char"/>
    <w:basedOn w:val="Zadanifontodlomka"/>
    <w:link w:val="Zaglavlje"/>
    <w:uiPriority w:val="99"/>
    <w:rsid w:val="00771973"/>
    <w:rPr>
      <w:sz w:val="20"/>
      <w:lang w:eastAsia="hr-HR"/>
    </w:rPr>
  </w:style>
  <w:style w:styleId="Podnoje" w:type="paragraph">
    <w:name w:val="footer"/>
    <w:basedOn w:val="Normal"/>
    <w:link w:val="PodnojeChar"/>
    <w:uiPriority w:val="99"/>
    <w:unhideWhenUsed/>
    <w:rsid w:val="00771973"/>
    <w:pPr>
      <w:tabs>
        <w:tab w:pos="4536" w:val="center"/>
        <w:tab w:pos="9072" w:val="right"/>
      </w:tabs>
    </w:pPr>
  </w:style>
  <w:style w:customStyle="true" w:styleId="PodnojeChar" w:type="character">
    <w:name w:val="Podnožje Char"/>
    <w:basedOn w:val="Zadanifontodlomka"/>
    <w:link w:val="Podnoje"/>
    <w:uiPriority w:val="99"/>
    <w:rsid w:val="00771973"/>
    <w:rPr>
      <w:sz w:val="20"/>
      <w:lang w:eastAsia="hr-HR"/>
    </w:rPr>
  </w:style>
  <w:style w:styleId="Tekstbalonia" w:type="paragraph">
    <w:name w:val="Balloon Text"/>
    <w:basedOn w:val="Normal"/>
    <w:link w:val="TekstbaloniaChar"/>
    <w:uiPriority w:val="99"/>
    <w:semiHidden/>
    <w:unhideWhenUsed/>
    <w:rsid w:val="0077197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1973"/>
    <w:rPr>
      <w:rFonts w:cs="Tahoma" w:hAnsi="Tahoma" w:ascii="Tahoma"/>
      <w:sz w:val="16"/>
      <w:szCs w:val="16"/>
      <w:lang w:eastAsia="hr-HR"/>
    </w:rPr>
  </w:style>
  <w:style w:styleId="Odlomakpopisa" w:type="paragraph">
    <w:name w:val="List Paragraph"/>
    <w:basedOn w:val="Normal"/>
    <w:uiPriority w:val="34"/>
    <w:qFormat/>
    <w:rsid w:val="00E224DB"/>
    <w:pPr>
      <w:spacing w:lineRule="auto" w:line="276" w:after="200"/>
      <w:ind w:left="720"/>
      <w:contextualSpacing/>
    </w:pPr>
    <w:rPr>
      <w:rFonts w:cstheme="minorBidi" w:eastAsiaTheme="minorHAnsi" w:hAnsiTheme="minorHAnsi" w:asciiTheme="minorHAnsi"/>
      <w:sz w:val="22"/>
      <w:szCs w:val="22"/>
      <w:lang w:eastAsia="en-US"/>
    </w:rPr>
  </w:style>
  <w:style w:styleId="Tijeloteksta" w:type="paragraph">
    <w:name w:val="Body Text"/>
    <w:basedOn w:val="Normal"/>
    <w:link w:val="TijelotekstaChar"/>
    <w:semiHidden/>
    <w:rsid w:val="00E224DB"/>
    <w:pPr>
      <w:jc w:val="both"/>
    </w:pPr>
    <w:rPr>
      <w:lang w:eastAsia="en-US" w:val="en-GB"/>
    </w:rPr>
  </w:style>
  <w:style w:customStyle="true" w:styleId="TijelotekstaChar" w:type="character">
    <w:name w:val="Tijelo teksta Char"/>
    <w:basedOn w:val="Zadanifontodlomka"/>
    <w:link w:val="Tijeloteksta"/>
    <w:semiHidden/>
    <w:rsid w:val="00E224DB"/>
    <w:rPr>
      <w:szCs w:val="24"/>
      <w:lang w:val="en-GB"/>
    </w:rPr>
  </w:style>
  <w:style w:styleId="Tekstrezerviranogmjesta" w:type="character">
    <w:name w:val="Placeholder Text"/>
    <w:basedOn w:val="Zadanifontodlomka"/>
    <w:uiPriority w:val="99"/>
    <w:semiHidden/>
    <w:rsid w:val="008D5520"/>
    <w:rPr>
      <w:color w:val="808080"/>
      <w:bdr w:space="0" w:sz="0" w:color="auto" w:val="none"/>
      <w:shd w:fill="CCFFFF" w:color="auto" w:val="clear"/>
    </w:rPr>
  </w:style>
  <w:style w:customStyle="true" w:styleId="eSPISCCParagraphDefaultFont" w:type="character">
    <w:name w:val="eSPIS_CC_Paragraph Default Font"/>
    <w:basedOn w:val="Zadanifontodlomka"/>
    <w:rsid w:val="008D552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552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D552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552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973"/>
    <w:pPr>
      <w:spacing w:after="0" w:line="240" w:lineRule="auto"/>
      <w:jc w:val="left"/>
    </w:pPr>
    <w:rPr>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71973"/>
    <w:pPr>
      <w:spacing w:after="0" w:line="240" w:lineRule="auto"/>
    </w:pPr>
    <w:rPr>
      <w:sz w:val="20"/>
      <w:lang w:eastAsia="hr-HR"/>
    </w:rPr>
  </w:style>
  <w:style w:styleId="Zaglavlje" w:type="paragraph">
    <w:name w:val="header"/>
    <w:basedOn w:val="Normal"/>
    <w:link w:val="ZaglavljeChar"/>
    <w:uiPriority w:val="99"/>
    <w:unhideWhenUsed/>
    <w:rsid w:val="00771973"/>
    <w:pPr>
      <w:tabs>
        <w:tab w:pos="4536" w:val="center"/>
        <w:tab w:pos="9072" w:val="right"/>
      </w:tabs>
    </w:pPr>
  </w:style>
  <w:style w:customStyle="1" w:styleId="ZaglavljeChar" w:type="character">
    <w:name w:val="Zaglavlje Char"/>
    <w:basedOn w:val="Zadanifontodlomka"/>
    <w:link w:val="Zaglavlje"/>
    <w:uiPriority w:val="99"/>
    <w:rsid w:val="00771973"/>
    <w:rPr>
      <w:sz w:val="20"/>
      <w:lang w:eastAsia="hr-HR"/>
    </w:rPr>
  </w:style>
  <w:style w:styleId="Podnoje" w:type="paragraph">
    <w:name w:val="footer"/>
    <w:basedOn w:val="Normal"/>
    <w:link w:val="PodnojeChar"/>
    <w:uiPriority w:val="99"/>
    <w:unhideWhenUsed/>
    <w:rsid w:val="00771973"/>
    <w:pPr>
      <w:tabs>
        <w:tab w:pos="4536" w:val="center"/>
        <w:tab w:pos="9072" w:val="right"/>
      </w:tabs>
    </w:pPr>
  </w:style>
  <w:style w:customStyle="1" w:styleId="PodnojeChar" w:type="character">
    <w:name w:val="Podnožje Char"/>
    <w:basedOn w:val="Zadanifontodlomka"/>
    <w:link w:val="Podnoje"/>
    <w:uiPriority w:val="99"/>
    <w:rsid w:val="00771973"/>
    <w:rPr>
      <w:sz w:val="20"/>
      <w:lang w:eastAsia="hr-HR"/>
    </w:rPr>
  </w:style>
  <w:style w:styleId="Tekstbalonia" w:type="paragraph">
    <w:name w:val="Balloon Text"/>
    <w:basedOn w:val="Normal"/>
    <w:link w:val="TekstbaloniaChar"/>
    <w:uiPriority w:val="99"/>
    <w:semiHidden/>
    <w:unhideWhenUsed/>
    <w:rsid w:val="00771973"/>
    <w:rPr>
      <w:rFonts w:ascii="Tahoma" w:cs="Tahoma" w:hAnsi="Tahoma"/>
      <w:sz w:val="16"/>
      <w:szCs w:val="16"/>
    </w:rPr>
  </w:style>
  <w:style w:customStyle="1" w:styleId="TekstbaloniaChar" w:type="character">
    <w:name w:val="Tekst balončića Char"/>
    <w:basedOn w:val="Zadanifontodlomka"/>
    <w:link w:val="Tekstbalonia"/>
    <w:uiPriority w:val="99"/>
    <w:semiHidden/>
    <w:rsid w:val="00771973"/>
    <w:rPr>
      <w:rFonts w:ascii="Tahoma" w:cs="Tahoma" w:hAnsi="Tahoma"/>
      <w:sz w:val="16"/>
      <w:szCs w:val="16"/>
      <w:lang w:eastAsia="hr-HR"/>
    </w:rPr>
  </w:style>
  <w:style w:styleId="Odlomakpopisa" w:type="paragraph">
    <w:name w:val="List Paragraph"/>
    <w:basedOn w:val="Normal"/>
    <w:uiPriority w:val="34"/>
    <w:qFormat/>
    <w:rsid w:val="00E224DB"/>
    <w:pPr>
      <w:spacing w:after="200" w:line="276" w:lineRule="auto"/>
      <w:ind w:left="720"/>
      <w:contextualSpacing/>
    </w:pPr>
    <w:rPr>
      <w:rFonts w:asciiTheme="minorHAnsi" w:cstheme="minorBidi" w:eastAsiaTheme="minorHAnsi" w:hAnsiTheme="minorHAnsi"/>
      <w:sz w:val="22"/>
      <w:szCs w:val="22"/>
      <w:lang w:eastAsia="en-US"/>
    </w:rPr>
  </w:style>
  <w:style w:styleId="Tijeloteksta" w:type="paragraph">
    <w:name w:val="Body Text"/>
    <w:basedOn w:val="Normal"/>
    <w:link w:val="TijelotekstaChar"/>
    <w:semiHidden/>
    <w:rsid w:val="00E224DB"/>
    <w:pPr>
      <w:jc w:val="both"/>
    </w:pPr>
    <w:rPr>
      <w:lang w:eastAsia="en-US" w:val="en-GB"/>
    </w:rPr>
  </w:style>
  <w:style w:customStyle="1" w:styleId="TijelotekstaChar" w:type="character">
    <w:name w:val="Tijelo teksta Char"/>
    <w:basedOn w:val="Zadanifontodlomka"/>
    <w:link w:val="Tijeloteksta"/>
    <w:semiHidden/>
    <w:rsid w:val="00E224DB"/>
    <w:rPr>
      <w:szCs w:val="24"/>
      <w:lang w:val="en-GB"/>
    </w:rPr>
  </w:style>
  <w:style w:styleId="Tekstrezerviranogmjesta" w:type="character">
    <w:name w:val="Placeholder Text"/>
    <w:basedOn w:val="Zadanifontodlomka"/>
    <w:uiPriority w:val="99"/>
    <w:semiHidden/>
    <w:rsid w:val="008D5520"/>
    <w:rPr>
      <w:color w:val="808080"/>
      <w:bdr w:color="auto" w:space="0" w:sz="0" w:val="none"/>
      <w:shd w:color="auto" w:fill="CCFFFF" w:val="clear"/>
    </w:rPr>
  </w:style>
  <w:style w:customStyle="1" w:styleId="eSPISCCParagraphDefaultFont" w:type="character">
    <w:name w:val="eSPIS_CC_Paragraph Default Font"/>
    <w:basedOn w:val="Zadanifontodlomka"/>
    <w:rsid w:val="008D552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552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D552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552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392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odbijen prigovor A. Ožanića</izvorni_sadrzaj>
    <derivirana_varijabla naziv="DomainObject.Primjedba_1">odbijen prigovor A. Ožanića</derivirana_varijabla>
  </DomainObject.Primjedba>
  <DomainObject.Oznaka>
    <izvorni_sadrzaj>St-64/1999-1477</izvorni_sadrzaj>
    <derivirana_varijabla naziv="DomainObject.Oznaka_1">St-64/1999-1477</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1999.</izvorni_sadrzaj>
    <derivirana_varijabla naziv="DomainObject.Predmet.DatumOsnivanja_1">20. srpnja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St-64/1999</izvorni_sadrzaj>
    <derivirana_varijabla naziv="DomainObject.Predmet.OznakaBroj_1">St-64/1999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BRODOMATERIJAL d.d.  Rijeka</izvorni_sadrzaj>
    <derivirana_varijabla naziv="DomainObject.Predmet.ProtustrankaFormated_1">  BRODOMATERIJAL d.d.  Rijeka</derivirana_varijabla>
  </DomainObject.Predmet.ProtustrankaFormated>
  <DomainObject.Predmet.ProtustrankaFormatedOIB>
    <izvorni_sadrzaj>  BRODOMATERIJAL d.d.  Rijeka, OIB 32152751113</izvorni_sadrzaj>
    <derivirana_varijabla naziv="DomainObject.Predmet.ProtustrankaFormatedOIB_1">  BRODOMATERIJAL d.d.  Rijeka, OIB 32152751113</derivirana_varijabla>
  </DomainObject.Predmet.ProtustrankaFormatedOIB>
  <DomainObject.Predmet.ProtustrankaFormatedWithAdress>
    <izvorni_sadrzaj> BRODOMATERIJAL d.d.  Rijeka, Martinšćica bb, 51000 Rijeka</izvorni_sadrzaj>
    <derivirana_varijabla naziv="DomainObject.Predmet.ProtustrankaFormatedWithAdress_1"> BRODOMATERIJAL d.d.  Rijeka, Martinšćica bb, 51000 Rijeka</derivirana_varijabla>
  </DomainObject.Predmet.ProtustrankaFormatedWithAdress>
  <DomainObject.Predmet.ProtustrankaFormatedWithAdressOIB>
    <izvorni_sadrzaj> BRODOMATERIJAL d.d.  Rijeka, OIB 32152751113, Martinšćica bb, 51000 Rijeka</izvorni_sadrzaj>
    <derivirana_varijabla naziv="DomainObject.Predmet.ProtustrankaFormatedWithAdressOIB_1"> BRODOMATERIJAL d.d.  Rijeka, OIB 32152751113, Martinšćica bb, 51000 Rijeka</derivirana_varijabla>
  </DomainObject.Predmet.ProtustrankaFormatedWithAdressOIB>
  <DomainObject.Predmet.ProtustrankaWithAdress>
    <izvorni_sadrzaj>BRODOMATERIJAL d.d.  Rijeka Martinšćica bb, 51000 Rijeka</izvorni_sadrzaj>
    <derivirana_varijabla naziv="DomainObject.Predmet.ProtustrankaWithAdress_1">BRODOMATERIJAL d.d.  Rijeka Martinšćica bb, 51000 Rijeka</derivirana_varijabla>
  </DomainObject.Predmet.ProtustrankaWithAdress>
  <DomainObject.Predmet.ProtustrankaWithAdressOIB>
    <izvorni_sadrzaj>BRODOMATERIJAL d.d.  Rijeka, OIB 32152751113, Martinšćica bb, 51000 Rijeka</izvorni_sadrzaj>
    <derivirana_varijabla naziv="DomainObject.Predmet.ProtustrankaWithAdressOIB_1">BRODOMATERIJAL d.d.  Rijeka, OIB 32152751113, Martinšćica bb, 51000 Rijeka</derivirana_varijabla>
  </DomainObject.Predmet.ProtustrankaWithAdressOIB>
  <DomainObject.Predmet.ProtustrankaNazivFormated>
    <izvorni_sadrzaj>BRODOMATERIJAL d.d.  Rijeka</izvorni_sadrzaj>
    <derivirana_varijabla naziv="DomainObject.Predmet.ProtustrankaNazivFormated_1">BRODOMATERIJAL d.d.  Rijeka</derivirana_varijabla>
  </DomainObject.Predmet.ProtustrankaNazivFormated>
  <DomainObject.Predmet.ProtustrankaNazivFormatedOIB>
    <izvorni_sadrzaj>BRODOMATERIJAL d.d.  Rijeka, OIB 32152751113</izvorni_sadrzaj>
    <derivirana_varijabla naziv="DomainObject.Predmet.ProtustrankaNazivFormatedOIB_1">BRODOMATERIJAL d.d.  Rijeka, OIB 32152751113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5. studenog 2018.</izvorni_sadrzaj>
    <derivirana_varijabla naziv="DomainObject.Predmet.SpisIzvanSuda.DatumIzlazaSpisa_1">5. studenog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RIJEKA</izvorni_sadrzaj>
    <derivirana_varijabla naziv="DomainObject.Predmet.StrankaFormated_1">  GRAD RIJEKA</derivirana_varijabla>
  </DomainObject.Predmet.StrankaFormated>
  <DomainObject.Predmet.StrankaFormatedOIB>
    <izvorni_sadrzaj>  GRAD RIJEKA, OIB 54382731928</izvorni_sadrzaj>
    <derivirana_varijabla naziv="DomainObject.Predmet.StrankaFormatedOIB_1">  GRAD RIJEKA, OIB 54382731928</derivirana_varijabla>
  </DomainObject.Predmet.StrankaFormatedOIB>
  <DomainObject.Predmet.StrankaFormatedWithAdress>
    <izvorni_sadrzaj> GRAD RIJEKA, Korzo 16, 51000 Rijeka</izvorni_sadrzaj>
    <derivirana_varijabla naziv="DomainObject.Predmet.StrankaFormatedWithAdress_1"> GRAD RIJEKA, Korzo 16, 51000 Rijeka</derivirana_varijabla>
  </DomainObject.Predmet.StrankaFormatedWithAdress>
  <DomainObject.Predmet.StrankaFormatedWithAdressOIB>
    <izvorni_sadrzaj> GRAD RIJEKA, OIB 54382731928, Korzo 16, 51000 Rijeka</izvorni_sadrzaj>
    <derivirana_varijabla naziv="DomainObject.Predmet.StrankaFormatedWithAdressOIB_1"> GRAD RIJEKA, OIB 54382731928, Korzo 16, 51000 Rijeka</derivirana_varijabla>
  </DomainObject.Predmet.StrankaFormatedWithAdressOIB>
  <DomainObject.Predmet.StrankaWithAdress>
    <izvorni_sadrzaj>GRAD RIJEKA Korzo 16,51000 Rijeka</izvorni_sadrzaj>
    <derivirana_varijabla naziv="DomainObject.Predmet.StrankaWithAdress_1">GRAD RIJEKA Korzo 16,51000 Rijeka</derivirana_varijabla>
  </DomainObject.Predmet.StrankaWithAdress>
  <DomainObject.Predmet.StrankaWithAdressOIB>
    <izvorni_sadrzaj>GRAD RIJEKA, OIB 54382731928, Korzo 16,51000 Rijeka</izvorni_sadrzaj>
    <derivirana_varijabla naziv="DomainObject.Predmet.StrankaWithAdressOIB_1">GRAD RIJEKA, OIB 54382731928, Korzo 16,51000 Rijeka</derivirana_varijabla>
  </DomainObject.Predmet.StrankaWithAdressOIB>
  <DomainObject.Predmet.StrankaNazivFormated>
    <izvorni_sadrzaj>GRAD RIJEKA</izvorni_sadrzaj>
    <derivirana_varijabla naziv="DomainObject.Predmet.StrankaNazivFormated_1">GRAD RIJEKA</derivirana_varijabla>
  </DomainObject.Predmet.StrankaNazivFormated>
  <DomainObject.Predmet.StrankaNazivFormatedOIB>
    <izvorni_sadrzaj>GRAD RIJEKA, OIB 54382731928</izvorni_sadrzaj>
    <derivirana_varijabla naziv="DomainObject.Predmet.StrankaNazivFormatedOIB_1">GRAD RIJEKA, OIB 54382731928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GRAD RIJEKA</item>
    </izvorni_sadrzaj>
    <derivirana_varijabla naziv="DomainObject.Predmet.StrankaListFormated_1">
      <item>GRAD RIJEKA</item>
    </derivirana_varijabla>
  </DomainObject.Predmet.StrankaListFormated>
  <DomainObject.Predmet.StrankaListFormatedOIB>
    <izvorni_sadrzaj>
      <item>GRAD RIJEKA, OIB 54382731928</item>
    </izvorni_sadrzaj>
    <derivirana_varijabla naziv="DomainObject.Predmet.StrankaListFormatedOIB_1">
      <item>GRAD RIJEKA, OIB 54382731928</item>
    </derivirana_varijabla>
  </DomainObject.Predmet.StrankaListFormatedOIB>
  <DomainObject.Predmet.StrankaListFormatedWithAdress>
    <izvorni_sadrzaj>
      <item>GRAD RIJEKA, Korzo 16, 51000 Rijeka</item>
    </izvorni_sadrzaj>
    <derivirana_varijabla naziv="DomainObject.Predmet.StrankaListFormatedWithAdress_1">
      <item>GRAD RIJEKA, Korzo 16, 51000 Rijeka</item>
    </derivirana_varijabla>
  </DomainObject.Predmet.StrankaListFormatedWithAdress>
  <DomainObject.Predmet.StrankaListFormatedWithAdressOIB>
    <izvorni_sadrzaj>
      <item>GRAD RIJEKA, OIB 54382731928, Korzo 16, 51000 Rijeka</item>
    </izvorni_sadrzaj>
    <derivirana_varijabla naziv="DomainObject.Predmet.StrankaListFormatedWithAdressOIB_1">
      <item>GRAD RIJEKA, OIB 54382731928, Korzo 16, 51000 Rijeka</item>
    </derivirana_varijabla>
  </DomainObject.Predmet.StrankaListFormatedWithAdressOIB>
  <DomainObject.Predmet.StrankaListNazivFormated>
    <izvorni_sadrzaj>
      <item>GRAD RIJEKA</item>
    </izvorni_sadrzaj>
    <derivirana_varijabla naziv="DomainObject.Predmet.StrankaListNazivFormated_1">
      <item>GRAD RIJEKA</item>
    </derivirana_varijabla>
  </DomainObject.Predmet.StrankaListNazivFormated>
  <DomainObject.Predmet.StrankaListNazivFormatedOIB>
    <izvorni_sadrzaj>
      <item>GRAD RIJEKA, OIB 54382731928</item>
    </izvorni_sadrzaj>
    <derivirana_varijabla naziv="DomainObject.Predmet.StrankaListNazivFormatedOIB_1">
      <item>GRAD RIJEKA, OIB 54382731928</item>
    </derivirana_varijabla>
  </DomainObject.Predmet.StrankaListNazivFormatedOIB>
  <DomainObject.Predmet.ProtuStrankaListFormated>
    <izvorni_sadrzaj>
      <item>BRODOMATERIJAL d.d.  Rijeka</item>
    </izvorni_sadrzaj>
    <derivirana_varijabla naziv="DomainObject.Predmet.ProtuStrankaListFormated_1">
      <item>BRODOMATERIJAL d.d.  Rijeka</item>
    </derivirana_varijabla>
  </DomainObject.Predmet.ProtuStrankaListFormated>
  <DomainObject.Predmet.ProtuStrankaListFormatedOIB>
    <izvorni_sadrzaj>
      <item>BRODOMATERIJAL d.d.  Rijeka, OIB 32152751113</item>
    </izvorni_sadrzaj>
    <derivirana_varijabla naziv="DomainObject.Predmet.ProtuStrankaListFormatedOIB_1">
      <item>BRODOMATERIJAL d.d.  Rijeka, OIB 32152751113</item>
    </derivirana_varijabla>
  </DomainObject.Predmet.ProtuStrankaListFormatedOIB>
  <DomainObject.Predmet.ProtuStrankaListFormatedWithAdress>
    <izvorni_sadrzaj>
      <item>BRODOMATERIJAL d.d.  Rijeka, Martinšćica bb, 51000 Rijeka</item>
    </izvorni_sadrzaj>
    <derivirana_varijabla naziv="DomainObject.Predmet.ProtuStrankaListFormatedWithAdress_1">
      <item>BRODOMATERIJAL d.d.  Rijeka, Martinšćica bb, 51000 Rijeka</item>
    </derivirana_varijabla>
  </DomainObject.Predmet.ProtuStrankaListFormatedWithAdress>
  <DomainObject.Predmet.ProtuStrankaListFormatedWithAdressOIB>
    <izvorni_sadrzaj>
      <item>BRODOMATERIJAL d.d.  Rijeka, OIB 32152751113, Martinšćica bb, 51000 Rijeka</item>
    </izvorni_sadrzaj>
    <derivirana_varijabla naziv="DomainObject.Predmet.ProtuStrankaListFormatedWithAdressOIB_1">
      <item>BRODOMATERIJAL d.d.  Rijeka, OIB 32152751113, Martinšćica bb, 51000 Rijeka</item>
    </derivirana_varijabla>
  </DomainObject.Predmet.ProtuStrankaListFormatedWithAdressOIB>
  <DomainObject.Predmet.ProtuStrankaListNazivFormated>
    <izvorni_sadrzaj>
      <item>BRODOMATERIJAL d.d.  Rijeka</item>
    </izvorni_sadrzaj>
    <derivirana_varijabla naziv="DomainObject.Predmet.ProtuStrankaListNazivFormated_1">
      <item>BRODOMATERIJAL d.d.  Rijeka</item>
    </derivirana_varijabla>
  </DomainObject.Predmet.ProtuStrankaListNazivFormated>
  <DomainObject.Predmet.ProtuStrankaListNazivFormatedOIB>
    <izvorni_sadrzaj>
      <item>BRODOMATERIJAL d.d.  Rijeka, OIB 32152751113</item>
    </izvorni_sadrzaj>
    <derivirana_varijabla naziv="DomainObject.Predmet.ProtuStrankaListNazivFormatedOIB_1">
      <item>BRODOMATERIJAL d.d.  Rijeka, OIB 32152751113</item>
    </derivirana_varijabla>
  </DomainObject.Predmet.ProtuStrankaListNazivFormatedOIB>
  <DomainObject.Predmet.OstaliListFormated>
    <izvorni_sadrzaj>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izvorni_sadrzaj>
    <derivirana_varijabla naziv="DomainObject.Predmet.OstaliListFormated_1">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derivirana_varijabla>
  </DomainObject.Predmet.OstaliListFormated>
  <DomainObject.Predmet.OstaliListFormatedOIB>
    <izvorni_sadrzaj>
      <item>GRADSKA BANKA d.d.</item>
      <item>ANTUN OŽANIĆ</item>
      <item>Milan Dokmanović</item>
      <item>Nevenka Stašić</item>
      <item>Marica Dokmanović</item>
      <item>Nataša Sinožić</item>
      <item>Marica Ganić</item>
      <item>Tomislav Špalj, OIB 36408267403</item>
      <item>Marija Jurković</item>
      <item>Đuro Vograniću</item>
      <item>Franjo Kraljić</item>
      <item>Zorica Pavlović</item>
      <item>Vesna Blažek</item>
      <item>Marinko Linić, OIB 16553854565</item>
      <item>Ante Brakus</item>
      <item>Anton Kovač</item>
      <item>Radojka Iskra</item>
      <item>Karmela Špalj, OIB 91071467451</item>
      <item>Nikola Gvozden</item>
      <item>Vladimir Legac</item>
      <item>Tomislav Kremenović</item>
      <item>Alesandra Tau</item>
      <item>Engebert Weiss, OIB 31268956712</item>
      <item>Dorotea Žic, OIB 06536794478</item>
      <item>Danijela Zidarić</item>
      <item>Jadranka Polić, OIB 22162281774</item>
      <item>Katica Marković, OIB 94988362012</item>
      <item>Darinka Juričev Ivin</item>
      <item>Dubravka Čargonja</item>
      <item>Zdenka Starčević</item>
      <item>Irena Abramović</item>
      <item>Katica Krikšić</item>
      <item>Suzana Rilko, OIB 77403775998</item>
      <item>Rozalija Štokić, OIB 23924434103</item>
      <item>Mirna Kučan, OIB 47881319285</item>
      <item>Branka Frigan</item>
      <item>Bruno Vagaja, OIB 25823490850</item>
      <item>Svjetlana Reinić, OIB 05052071488</item>
      <item>Sandra Rajčić Klapan</item>
      <item>Krunoslava Rumac, OIB 90498058157</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 OIB 17644082257</item>
      <item>Vinko Andrijčić, OIB 62808832719</item>
      <item>Damir Antunović, OIB 25332956727</item>
      <item>Lilijana Augustin, OIB 12365783008</item>
      <item>Gordana Azinović, OIB 12669569335</item>
      <item>Ivan Ažić, OIB 53451600492</item>
      <item>Šima Babić, OIB 70882195185</item>
      <item>Sanja Babić, OIB 95180155449</item>
      <item>Anita Balen, OIB 19746601617</item>
      <item>Marina Ban, OIB 94209878025</item>
      <item>Slobodan Banašin, OIB 61319994678</item>
      <item>Ante Banić, OIB 11612757977</item>
      <item>Josipa Barak, OIB 38292221551</item>
      <item>Ljiljana Barak, OIB 05727273308</item>
      <item>Braco Baričević, OIB 12833770553</item>
      <item>Mauricio Bastiancich, OIB 11170003706</item>
      <item>Elio Belak, OIB 96141783297</item>
      <item>Radojka Benić, OIB 28863435311</item>
      <item>Luciana Berković, OIB 52065646589</item>
      <item>Ive Bilen, OIB 49459470039</item>
      <item>Nadija Bilen-Križanec, OIB 01839519849</item>
      <item>Zdenko Bodakoš, OIB 59287542407</item>
      <item>Čedomir Borčić, OIB 79612712260</item>
      <item>Vesna Bosak, OIB 02352532521</item>
      <item>Antonija-Nada Božić, OIB 21158498114</item>
      <item>Slobodan Božić, OIB 87875241755</item>
      <item>Nedeljka Bradanović, OIB 98664836371</item>
      <item>Gordana Brašnić, OIB 62526330231</item>
      <item>Zlatan Bratina, OIB 13238933791</item>
      <item>Zoran Brdar, OIB 71042541419</item>
      <item>Klaudio Brljafa, OIB 12508836356</item>
      <item>Vladimir Brenko, OIB 59381266040</item>
      <item>Rade Bunjevac, OIB 27606476304</item>
      <item>Gordana Buratović, OIB 24902281402</item>
      <item>Ernada Burek Bećirović, OIB 05349704291</item>
      <item>Ljubomir Kremenović, OIB 37621014118</item>
      <item>Zora Butorac, OIB 49579717459</item>
      <item>Jelena Carević, OIB 69801796757</item>
      <item>Ruža Cattarinuzzi, OIB 11339522794</item>
      <item>Željko Cergnar, OIB 35358295562</item>
      <item>Ivan Cicvarić, OIB 81146351134</item>
      <item>Boris Crnić, OIB 30002265925</item>
      <item>Milka Crnković, OIB 20711617243</item>
      <item>Vitomir Csorba, OIB 72281766935</item>
      <item>Damir Cuculić, OIB 61246905397</item>
      <item>Milvana Čabrijan, OIB 76283413080</item>
      <item>Dubravka Čargonja, OIB 65205222341</item>
      <item>Marinka Čaušević, OIB 51765527840</item>
      <item>Mirjana Čulina, OIB 30425569537</item>
      <item>Jadranka Radošević, OIB 58098084042</item>
      <item>Ahmet Didić, OIB 69157716173</item>
      <item>Ljubica Doljak, OIB 74399338880</item>
      <item>Željko Domitrović, OIB 59684424075</item>
      <item>Stoja Drača, OIB 80344187440</item>
      <item>Radojka Duković, OIB 00629323636</item>
      <item>Zorana Duković, OIB 33604761859</item>
      <item>Josipa Ivanišević, OIB 90577378450</item>
      <item>Žarko Dumenčić, OIB 23948262479</item>
      <item>Mate Dundović, OIB 57071796302</item>
      <item>Vesna Dunić-bačić, OIB 14285029326</item>
      <item>Dušan Đogo, OIB 04472395355</item>
      <item>Jadranka Đukić, OIB 73857839189</item>
      <item>Mladen Galović, OIB 71438831471</item>
      <item>Jovan Eraković, OIB 44116068329</item>
      <item>Snežana Erlić, OIB 24511147332</item>
      <item>Reza Fajdiga, OIB </item>
      <item>Arnold Ferk, OIB 46687545302</item>
      <item>Anton Franki, OIB 91392221144</item>
      <item>Verica Galina, OIB 86606757275</item>
      <item>Nada Kruljac, OIB 00262142321</item>
      <item>Nedeljka Marković, OIB 08811554244</item>
      <item>Marija Kuzmić, OIB 68362654493</item>
      <item>Marica Lakić, OIB 40265061474</item>
      <item>Zorica Leber, OIB 87796106891</item>
      <item>Željka Lekić, OIB 46205160191</item>
      <item>Silvija Lerga, OIB 49268757404</item>
      <item>Vesna Lipovac, OIB 37090195603</item>
      <item>Adema Lovrić, OIB 80969742684</item>
      <item>Mira Lovrović, OIB 96737474322</item>
      <item>Vesna Lučić, OIB 48224033639</item>
      <item>Nada Ludvig, OIB 49597765707</item>
      <item>Goran Ludvig, OIB 37275663866</item>
      <item>Milan Lukanović, OIB 42349621897</item>
      <item>Miljenko Majcen, OIB 59249228585</item>
      <item>Karmen Mandekić, OIB 61211973896</item>
      <item>Sanjin Maravić, OIB 53980604218</item>
      <item>Anto Marić, OIB 02452820290</item>
      <item>Izabella Markelić, OIB 63738600676</item>
      <item>Verona Medić, OIB 91564611168</item>
      <item>Angelo Mian, OIB 48133038150</item>
      <item>Predrag Miculinić, OIB 92126825909</item>
      <item>Vladimir Miculinić, OIB 97661947761</item>
      <item>Josip Mikin, OIB 43744077288</item>
      <item>Jelka Milković, OIB 52940826733</item>
      <item>Tomislav Milković, OIB 00642791670</item>
      <item>Grozdana Milolaža, OIB 11749204362</item>
      <item>Silvana Milošević, OIB 79378866773</item>
      <item>Sonja Mohorovičić, OIB 86964509585</item>
      <item>Ljiljana Mrčela, OIB 06605812939</item>
      <item>Mladen Nakićen, OIB 06023523260</item>
      <item>Zdravka Nazalević, OIB 07883725889</item>
      <item>Ljubica Olujić, OIB 78120501901</item>
      <item>Milenka Omelić, OIB 74693554881</item>
      <item>Vlasta Murgić, OIB 77099402252</item>
      <item>Dragan Ostojić, OIB 33098989018</item>
      <item>Ružica Pašić, OIB 49103014402</item>
      <item>Igor Paulinić, OIB 62535588357</item>
      <item>Breda Rozman-Pavešić, OIB 24304794214</item>
      <item>Andrej Pavešić, OIB 92040028964</item>
      <item>Nives Pavlešić, OIB 01774727961</item>
      <item>Ante Peran, OIB 22290855207</item>
      <item>Zoran Perić, OIB 78203627439</item>
      <item>Anka Pešić, OIB 17490612378</item>
      <item>Ksenija Pešušić, OIB 04610926013</item>
      <item>Željka Petešić, OIB 59126385800</item>
      <item>Anita Petrović, OIB 85602945736</item>
      <item>Miko Petrović, OIB 99756657607</item>
      <item>Suzana Petrović, OIB 36412192494</item>
      <item>Katarina Pletikosa, OIB 89450662060</item>
      <item>Milan Popović, OIB 32596816498</item>
      <item>Mandica Pramparo, OIB 77646396086</item>
      <item>Dragan Puž, OIB 65163916827</item>
      <item>Vojislav Radalj, OIB 32561156795</item>
      <item>Kristina Radanec, OIB 14716284304</item>
      <item>Žarko Ratković, OIB 95587848976</item>
      <item>Alen Relić, OIB 64981117563</item>
      <item>Nada Roch, OIB 72951572447</item>
      <item>Alan Thomas Roško, OIB 72296414705</item>
      <item>Mirjana Rumora, OIB 66717024604</item>
      <item>Josip Sakić, OIB 27092463304</item>
      <item>Mile Sakić, OIB 20115195864</item>
      <item>Radovan Sakić, OIB 92885813505</item>
      <item>Nevenka Samaržija, OIB 84464356181</item>
      <item>Nenad Savanović, OIB 09858121880</item>
      <item>Nikolina Savanović, OIB 27098348048</item>
      <item>Ljubica Savić, OIB 20373807105</item>
      <item>Stipe Sertić, OIB 19308296726</item>
      <item>Agneza Sironić, OIB 14744860161</item>
      <item>Ružica Skoblar, OIB 01529849019</item>
      <item>Anica Smolčić, OIB 96136888761</item>
      <item>Gordana Sochor, OIB 85353512554</item>
      <item>Mara Spajić, OIB 27528905057</item>
      <item>Robert Srdoč, OIB 54178910361</item>
      <item>Liljana Stambul, OIB 98936081948</item>
      <item>Dragan Starčević, OIB 63365878139</item>
      <item>Irena Stevanović, OIB 50654589251</item>
      <item>Marijan Stipančić, OIB 04902703007</item>
      <item>Sabina Stojanović, OIB 58575038078</item>
      <item>Marija Sučić, OIB 83675547136</item>
      <item>Dušan Surina, OIB 84594362417</item>
      <item>Smilja Surina, OIB 89451405738</item>
      <item>Alojzije Šegrt, OIB 89912667867</item>
      <item>Marina Šepac, OIB 10863262949</item>
      <item>Milbert Šimanić, OIB 79002313510</item>
      <item>Marina Širola, OIB 11498027172</item>
      <item>Laura Škerl, OIB 72885473184</item>
      <item>Milica Šubat, OIB 49400942301</item>
      <item>Radmila Šušnjar, OIB 44473540227</item>
      <item>Anamarija Tabula, OIB 35786417600</item>
      <item>Margita Tomljanović, OIB 85651113494</item>
      <item>Slavica Tomljenović, OIB 02015053601</item>
      <item>Biserka Tonsa, OIB 11408620584</item>
      <item>Goran Tuk, OIB 44831804015</item>
      <item>Biserka Turk, OIB 93102214917</item>
      <item>Anita Turković Pavičić, OIB 07462652458</item>
      <item>Ines Vaci, OIB 63330674122</item>
      <item>Jasna Valušek, OIB 73904703103</item>
      <item>Diana Valzania, OIB 35190935188</item>
      <item>Dragan Vekić, OIB 12004092741</item>
      <item>Đorđo Vergić, OIB 84494659374</item>
      <item>Darko Vičić, OIB 18844074311</item>
      <item>Dušan Vidović, OIB 15243672058</item>
      <item>Anka Vignjević, OIB 30391103478</item>
      <item>Sidonija Vinter, OIB 40083585272</item>
      <item>Gordana Viskov, OIB 24241308330</item>
      <item>Mladen Vlah, OIB 48093935534</item>
      <item>Maja Volarić, OIB 28890010195</item>
      <item>Mile Vorkapić, OIB 49352047171</item>
      <item>Sonja Volf, OIB 91507573499</item>
      <item>Marko Vranić, OIB 28108087182</item>
      <item>Nevenka Vranić, OIB 58569938435</item>
      <item>Marijan Vrbos, OIB 98016224123</item>
      <item>Radmila Vučković, OIB 26237157662</item>
      <item>Izabela Vukelić, OIB 51314745688</item>
      <item>Juraj Vukelić, OIB 48880252551</item>
      <item>Ana Vukić, OIB 22067915408</item>
      <item>Marina Vuletić, OIB 28257516414</item>
      <item>Vlado Weiss, OIB 44753918180</item>
      <item>Ivanka Zaborac, OIB 23099919009</item>
      <item>Miranda Zakarija, OIB 48378552073</item>
      <item>Ivan Zec, OIB 66300701498</item>
      <item>Nadica Zednik, OIB 35144444897</item>
      <item>Ana Zlendić, OIB 02553980513</item>
      <item>Ivan Zoretić, OIB 21553001558</item>
      <item>Milka Zrnić, OIB 53792847178</item>
      <item>Boris Žic, OIB 38975138585</item>
      <item>Jasna Žic, OIB 45980904059</item>
      <item>Milan Pokmajević, OIB </item>
      <item>Jela Dobrić, OIB 80315415223</item>
      <item>Ana Grginčić, OIB 65853159676</item>
      <item>OSIMPEX - d.o.o. za unutarnju i vanjsku trgovinu, OIB 17937349035</item>
      <item>Katica Simčevski, OIB 77610299963</item>
      <item>Ilonka Pavelić</item>
      <item>Frane Trošelj, OIB 36147933178</item>
      <item>Antun Ožanić, OIB 55298672364</item>
    </izvorni_sadrzaj>
    <derivirana_varijabla naziv="DomainObject.Predmet.OstaliListFormatedOIB_1">
      <item>GRADSKA BANKA d.d.</item>
      <item>ANTUN OŽANIĆ</item>
      <item>Milan Dokmanović</item>
      <item>Nevenka Stašić</item>
      <item>Marica Dokmanović</item>
      <item>Nataša Sinožić</item>
      <item>Marica Ganić</item>
      <item>Tomislav Špalj, OIB 36408267403</item>
      <item>Marija Jurković</item>
      <item>Đuro Vograniću</item>
      <item>Franjo Kraljić</item>
      <item>Zorica Pavlović</item>
      <item>Vesna Blažek</item>
      <item>Marinko Linić, OIB 16553854565</item>
      <item>Ante Brakus</item>
      <item>Anton Kovač</item>
      <item>Radojka Iskra</item>
      <item>Karmela Špalj, OIB 91071467451</item>
      <item>Nikola Gvozden</item>
      <item>Vladimir Legac</item>
      <item>Tomislav Kremenović</item>
      <item>Alesandra Tau</item>
      <item>Engebert Weiss, OIB 31268956712</item>
      <item>Dorotea Žic, OIB 06536794478</item>
      <item>Danijela Zidarić</item>
      <item>Jadranka Polić, OIB 22162281774</item>
      <item>Katica Marković, OIB 94988362012</item>
      <item>Darinka Juričev Ivin</item>
      <item>Dubravka Čargonja</item>
      <item>Zdenka Starčević</item>
      <item>Irena Abramović</item>
      <item>Katica Krikšić</item>
      <item>Suzana Rilko, OIB 77403775998</item>
      <item>Rozalija Štokić, OIB 23924434103</item>
      <item>Mirna Kučan, OIB 47881319285</item>
      <item>Branka Frigan</item>
      <item>Bruno Vagaja, OIB 25823490850</item>
      <item>Svjetlana Reinić, OIB 05052071488</item>
      <item>Sandra Rajčić Klapan</item>
      <item>Krunoslava Rumac, OIB 90498058157</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 OIB 17644082257</item>
      <item>Vinko Andrijčić, OIB 62808832719</item>
      <item>Damir Antunović, OIB 25332956727</item>
      <item>Lilijana Augustin, OIB 12365783008</item>
      <item>Gordana Azinović, OIB 12669569335</item>
      <item>Ivan Ažić, OIB 53451600492</item>
      <item>Šima Babić, OIB 70882195185</item>
      <item>Sanja Babić, OIB 95180155449</item>
      <item>Anita Balen, OIB 19746601617</item>
      <item>Marina Ban, OIB 94209878025</item>
      <item>Slobodan Banašin, OIB 61319994678</item>
      <item>Ante Banić, OIB 11612757977</item>
      <item>Josipa Barak, OIB 38292221551</item>
      <item>Ljiljana Barak, OIB 05727273308</item>
      <item>Braco Baričević, OIB 12833770553</item>
      <item>Mauricio Bastiancich, OIB 11170003706</item>
      <item>Elio Belak, OIB 96141783297</item>
      <item>Radojka Benić, OIB 28863435311</item>
      <item>Luciana Berković, OIB 52065646589</item>
      <item>Ive Bilen, OIB 49459470039</item>
      <item>Nadija Bilen-Križanec, OIB 01839519849</item>
      <item>Zdenko Bodakoš, OIB 59287542407</item>
      <item>Čedomir Borčić, OIB 79612712260</item>
      <item>Vesna Bosak, OIB 02352532521</item>
      <item>Antonija-Nada Božić, OIB 21158498114</item>
      <item>Slobodan Božić, OIB 87875241755</item>
      <item>Nedeljka Bradanović, OIB 98664836371</item>
      <item>Gordana Brašnić, OIB 62526330231</item>
      <item>Zlatan Bratina, OIB 13238933791</item>
      <item>Zoran Brdar, OIB 71042541419</item>
      <item>Klaudio Brljafa, OIB 12508836356</item>
      <item>Vladimir Brenko, OIB 59381266040</item>
      <item>Rade Bunjevac, OIB 27606476304</item>
      <item>Gordana Buratović, OIB 24902281402</item>
      <item>Ernada Burek Bećirović, OIB 05349704291</item>
      <item>Ljubomir Kremenović, OIB 37621014118</item>
      <item>Zora Butorac, OIB 49579717459</item>
      <item>Jelena Carević, OIB 69801796757</item>
      <item>Ruža Cattarinuzzi, OIB 11339522794</item>
      <item>Željko Cergnar, OIB 35358295562</item>
      <item>Ivan Cicvarić, OIB 81146351134</item>
      <item>Boris Crnić, OIB 30002265925</item>
      <item>Milka Crnković, OIB 20711617243</item>
      <item>Vitomir Csorba, OIB 72281766935</item>
      <item>Damir Cuculić, OIB 61246905397</item>
      <item>Milvana Čabrijan, OIB 76283413080</item>
      <item>Dubravka Čargonja, OIB 65205222341</item>
      <item>Marinka Čaušević, OIB 51765527840</item>
      <item>Mirjana Čulina, OIB 30425569537</item>
      <item>Jadranka Radošević, OIB 58098084042</item>
      <item>Ahmet Didić, OIB 69157716173</item>
      <item>Ljubica Doljak, OIB 74399338880</item>
      <item>Željko Domitrović, OIB 59684424075</item>
      <item>Stoja Drača, OIB 80344187440</item>
      <item>Radojka Duković, OIB 00629323636</item>
      <item>Zorana Duković, OIB 33604761859</item>
      <item>Josipa Ivanišević, OIB 90577378450</item>
      <item>Žarko Dumenčić, OIB 23948262479</item>
      <item>Mate Dundović, OIB 57071796302</item>
      <item>Vesna Dunić-bačić, OIB 14285029326</item>
      <item>Dušan Đogo, OIB 04472395355</item>
      <item>Jadranka Đukić, OIB 73857839189</item>
      <item>Mladen Galović, OIB 71438831471</item>
      <item>Jovan Eraković, OIB 44116068329</item>
      <item>Snežana Erlić, OIB 24511147332</item>
      <item>Reza Fajdiga, OIB </item>
      <item>Arnold Ferk, OIB 46687545302</item>
      <item>Anton Franki, OIB 91392221144</item>
      <item>Verica Galina, OIB 86606757275</item>
      <item>Nada Kruljac, OIB 00262142321</item>
      <item>Nedeljka Marković, OIB 08811554244</item>
      <item>Marija Kuzmić, OIB 68362654493</item>
      <item>Marica Lakić, OIB 40265061474</item>
      <item>Zorica Leber, OIB 87796106891</item>
      <item>Željka Lekić, OIB 46205160191</item>
      <item>Silvija Lerga, OIB 49268757404</item>
      <item>Vesna Lipovac, OIB 37090195603</item>
      <item>Adema Lovrić, OIB 80969742684</item>
      <item>Mira Lovrović, OIB 96737474322</item>
      <item>Vesna Lučić, OIB 48224033639</item>
      <item>Nada Ludvig, OIB 49597765707</item>
      <item>Goran Ludvig, OIB 37275663866</item>
      <item>Milan Lukanović, OIB 42349621897</item>
      <item>Miljenko Majcen, OIB 59249228585</item>
      <item>Karmen Mandekić, OIB 61211973896</item>
      <item>Sanjin Maravić, OIB 53980604218</item>
      <item>Anto Marić, OIB 02452820290</item>
      <item>Izabella Markelić, OIB 63738600676</item>
      <item>Verona Medić, OIB 91564611168</item>
      <item>Angelo Mian, OIB 48133038150</item>
      <item>Predrag Miculinić, OIB 92126825909</item>
      <item>Vladimir Miculinić, OIB 97661947761</item>
      <item>Josip Mikin, OIB 43744077288</item>
      <item>Jelka Milković, OIB 52940826733</item>
      <item>Tomislav Milković, OIB 00642791670</item>
      <item>Grozdana Milolaža, OIB 11749204362</item>
      <item>Silvana Milošević, OIB 79378866773</item>
      <item>Sonja Mohorovičić, OIB 86964509585</item>
      <item>Ljiljana Mrčela, OIB 06605812939</item>
      <item>Mladen Nakićen, OIB 06023523260</item>
      <item>Zdravka Nazalević, OIB 07883725889</item>
      <item>Ljubica Olujić, OIB 78120501901</item>
      <item>Milenka Omelić, OIB 74693554881</item>
      <item>Vlasta Murgić, OIB 77099402252</item>
      <item>Dragan Ostojić, OIB 33098989018</item>
      <item>Ružica Pašić, OIB 49103014402</item>
      <item>Igor Paulinić, OIB 62535588357</item>
      <item>Breda Rozman-Pavešić, OIB 24304794214</item>
      <item>Andrej Pavešić, OIB 92040028964</item>
      <item>Nives Pavlešić, OIB 01774727961</item>
      <item>Ante Peran, OIB 22290855207</item>
      <item>Zoran Perić, OIB 78203627439</item>
      <item>Anka Pešić, OIB 17490612378</item>
      <item>Ksenija Pešušić, OIB 04610926013</item>
      <item>Željka Petešić, OIB 59126385800</item>
      <item>Anita Petrović, OIB 85602945736</item>
      <item>Miko Petrović, OIB 99756657607</item>
      <item>Suzana Petrović, OIB 36412192494</item>
      <item>Katarina Pletikosa, OIB 89450662060</item>
      <item>Milan Popović, OIB 32596816498</item>
      <item>Mandica Pramparo, OIB 77646396086</item>
      <item>Dragan Puž, OIB 65163916827</item>
      <item>Vojislav Radalj, OIB 32561156795</item>
      <item>Kristina Radanec, OIB 14716284304</item>
      <item>Žarko Ratković, OIB 95587848976</item>
      <item>Alen Relić, OIB 64981117563</item>
      <item>Nada Roch, OIB 72951572447</item>
      <item>Alan Thomas Roško, OIB 72296414705</item>
      <item>Mirjana Rumora, OIB 66717024604</item>
      <item>Josip Sakić, OIB 27092463304</item>
      <item>Mile Sakić, OIB 20115195864</item>
      <item>Radovan Sakić, OIB 92885813505</item>
      <item>Nevenka Samaržija, OIB 84464356181</item>
      <item>Nenad Savanović, OIB 09858121880</item>
      <item>Nikolina Savanović, OIB 27098348048</item>
      <item>Ljubica Savić, OIB 20373807105</item>
      <item>Stipe Sertić, OIB 19308296726</item>
      <item>Agneza Sironić, OIB 14744860161</item>
      <item>Ružica Skoblar, OIB 01529849019</item>
      <item>Anica Smolčić, OIB 96136888761</item>
      <item>Gordana Sochor, OIB 85353512554</item>
      <item>Mara Spajić, OIB 27528905057</item>
      <item>Robert Srdoč, OIB 54178910361</item>
      <item>Liljana Stambul, OIB 98936081948</item>
      <item>Dragan Starčević, OIB 63365878139</item>
      <item>Irena Stevanović, OIB 50654589251</item>
      <item>Marijan Stipančić, OIB 04902703007</item>
      <item>Sabina Stojanović, OIB 58575038078</item>
      <item>Marija Sučić, OIB 83675547136</item>
      <item>Dušan Surina, OIB 84594362417</item>
      <item>Smilja Surina, OIB 89451405738</item>
      <item>Alojzije Šegrt, OIB 89912667867</item>
      <item>Marina Šepac, OIB 10863262949</item>
      <item>Milbert Šimanić, OIB 79002313510</item>
      <item>Marina Širola, OIB 11498027172</item>
      <item>Laura Škerl, OIB 72885473184</item>
      <item>Milica Šubat, OIB 49400942301</item>
      <item>Radmila Šušnjar, OIB 44473540227</item>
      <item>Anamarija Tabula, OIB 35786417600</item>
      <item>Margita Tomljanović, OIB 85651113494</item>
      <item>Slavica Tomljenović, OIB 02015053601</item>
      <item>Biserka Tonsa, OIB 11408620584</item>
      <item>Goran Tuk, OIB 44831804015</item>
      <item>Biserka Turk, OIB 93102214917</item>
      <item>Anita Turković Pavičić, OIB 07462652458</item>
      <item>Ines Vaci, OIB 63330674122</item>
      <item>Jasna Valušek, OIB 73904703103</item>
      <item>Diana Valzania, OIB 35190935188</item>
      <item>Dragan Vekić, OIB 12004092741</item>
      <item>Đorđo Vergić, OIB 84494659374</item>
      <item>Darko Vičić, OIB 18844074311</item>
      <item>Dušan Vidović, OIB 15243672058</item>
      <item>Anka Vignjević, OIB 30391103478</item>
      <item>Sidonija Vinter, OIB 40083585272</item>
      <item>Gordana Viskov, OIB 24241308330</item>
      <item>Mladen Vlah, OIB 48093935534</item>
      <item>Maja Volarić, OIB 28890010195</item>
      <item>Mile Vorkapić, OIB 49352047171</item>
      <item>Sonja Volf, OIB 91507573499</item>
      <item>Marko Vranić, OIB 28108087182</item>
      <item>Nevenka Vranić, OIB 58569938435</item>
      <item>Marijan Vrbos, OIB 98016224123</item>
      <item>Radmila Vučković, OIB 26237157662</item>
      <item>Izabela Vukelić, OIB 51314745688</item>
      <item>Juraj Vukelić, OIB 48880252551</item>
      <item>Ana Vukić, OIB 22067915408</item>
      <item>Marina Vuletić, OIB 28257516414</item>
      <item>Vlado Weiss, OIB 44753918180</item>
      <item>Ivanka Zaborac, OIB 23099919009</item>
      <item>Miranda Zakarija, OIB 48378552073</item>
      <item>Ivan Zec, OIB 66300701498</item>
      <item>Nadica Zednik, OIB 35144444897</item>
      <item>Ana Zlendić, OIB 02553980513</item>
      <item>Ivan Zoretić, OIB 21553001558</item>
      <item>Milka Zrnić, OIB 53792847178</item>
      <item>Boris Žic, OIB 38975138585</item>
      <item>Jasna Žic, OIB 45980904059</item>
      <item>Milan Pokmajević, OIB </item>
      <item>Jela Dobrić, OIB 80315415223</item>
      <item>Ana Grginčić, OIB 65853159676</item>
      <item>OSIMPEX - d.o.o. za unutarnju i vanjsku trgovinu, OIB 17937349035</item>
      <item>Katica Simčevski, OIB 77610299963</item>
      <item>Ilonka Pavelić</item>
      <item>Frane Trošelj, OIB 36147933178</item>
      <item>Antun Ožanić, OIB 55298672364</item>
    </derivirana_varijabla>
  </DomainObject.Predmet.OstaliListFormatedOIB>
  <DomainObject.Predmet.OstaliListFormatedWithAdress>
    <izvorni_sadrzaj>
      <item>GRADSKA BANKA d.d., TRG ANTE STARČEVIĆA 7, 31000 Osijek</item>
      <item>ANTUN OŽANIĆ, ANDRIJE PERUČA 5, 51000 Rijeka</item>
      <item>Milan Dokmanović, Ćićarijska 45, 51000 Rijeka</item>
      <item>Nevenka Stašić, Balači 10, 51414 Ičići</item>
      <item>Marica Dokmanović, Ćićarijska 45, 51000 Rijeka</item>
      <item>Nataša Sinožić, S. Krautzeka 92c, 51000 Rijeka</item>
      <item>Marica Ganić, Podhum, 51218 Dražice</item>
      <item>Tomislav Špalj, Ružić Selo 186, 51226 Hreljin</item>
      <item>Marija Jurković, Emilija Randića 14, 51000 Rijeka</item>
      <item>Đuro Vograniću, Mate Lovraka 6, Rijeka</item>
      <item>Franjo Kraljić, Moše Albaharija 8/3, Rijeka</item>
      <item>Zorica Pavlović, Verdijeva 11, Rijeka</item>
      <item>Vesna Blažek, Zastenice, 51219 Čavle</item>
      <item>Marinko Linić, Drežničkih boraca 32, 51218 Dražice Dražice</item>
      <item>Ante Brakus, B. Bačića 22a, Rijeka</item>
      <item>Anton Kovač, Irene Tome 4, Rijeka</item>
      <item>Radojka Iskra, Crnčićeva 9, Rijeka</item>
      <item>Karmela Špalj, Ružić Selo 186, 51226 Hreljin</item>
      <item>Nikola Gvozden, Braće Stipčić 9, Rijeka</item>
      <item>Vladimir Legac, Zlobin, 51226 Hreljin</item>
      <item>Tomislav Kremenović, 51000 Rijeka</item>
      <item>Alesandra Tau, Dr Jože Grabovšeka 13, 51000 Rijeka</item>
      <item>Engebert Weiss, Ružić Selo 93, 51226 Hreljin</item>
      <item>Dorotea Žic, Švalbina 3, 51000 Rijeka</item>
      <item>Danijela Zidarić, Braće Blečića 2, Rijeka</item>
      <item>Jadranka Polić, Mavrinci 63, 51219 Čavle</item>
      <item>Katica Marković, Brig 13, 51000 Rijeka Rijeka</item>
      <item>Darinka Juričev Ivin, Zagrebačka 16, Rijeka</item>
      <item>Dubravka Čargonja, Brig 7, Rijeka</item>
      <item>Zdenka Starčević, Gušć 9, 51000 Rijeka</item>
      <item>Irena Abramović, Ratka Petrovića 15, Rijeka</item>
      <item>Katica Krikšić, Ćićarijska 11, 51000 Rijeka</item>
      <item>Suzana Rilko, Brig 71/3, 51000 Rijeka</item>
      <item>Rozalija Štokić, Pod Ohrušvom 6, 51000 Rijeka</item>
      <item>Mirna Kučan, Hreljin 29, 51226 Hreljin</item>
      <item>Branka Frigan, Pilepići 10, Rijeka</item>
      <item>Bruno Vagaja, J.P. Kamova 14/1, 51000 Rijeka</item>
      <item>Svjetlana Reinić, Tina Ujevića 2d, 51000 Rijeka</item>
      <item>Sandra Rajčić Klapan, Braće Fućak 5, Rijeka</item>
      <item>Krunoslava Rumac, Braće Fućak 5, 51000 Rijeka</item>
      <item>Alka Volarić, Verdijeva 11, Rijeka</item>
      <item>Doris Vujnović, Dolac 14, 51000 Rijeka</item>
      <item>Velimir Knežević, A.B.Šimića 50, 51000 Rijeka</item>
      <item>Nataša Sinožić, S. Krautzeka 92c, 51000 Rijeka</item>
      <item>ZZ ZANATOPREMA - Ilonka Pavelić, Vukovarska 7a, 51000 Rijeka</item>
      <item>CROATIA OSIGURANJE d.d. Rijeka Maja Walter Vengust, Korzo 35, 51000 Rijeka</item>
      <item>POREZNA UPRAVA RIJEKA Ksenija Luštica, Riva 6, 51000 Rijeka</item>
      <item>Marin Glavočić, Croatia osiguranje d.d. Filijala Korzo, Korzo 39, 51000 Rijeka</item>
      <item>Zagrebačka banka d.d., Trg bana Josipa Jelačića 10, 10000 Zagreb</item>
      <item>Pave Abramović, Dinka Šimunovića 2, 51215 Kastav</item>
      <item>Vinko Andrijčić, Draga Bašćanska 157, 51500 Krk</item>
      <item>Damir Antunović, Vitezićeva 4, 51000 Rijeka</item>
      <item>Lilijana Augustin, Šmogorska Cesta 43, 51211 Matulji</item>
      <item>Gordana Azinović, Antuna Barca 12, 51000 Rijeka</item>
      <item>Ivan Ažić, Ažić Lokva 20, 53270 Senj</item>
      <item>Šima Babić, Škurinjskih Žrtava 9, 51000 Rijeka</item>
      <item>Sanja Babić, Zdravka Kučića 9, 51000 Rijeka</item>
      <item>Anita Balen, Hahlić 19, 51000 Rijeka</item>
      <item>Marina Ban, Konjuh 2, 51218 Grobnik</item>
      <item>Slobodan Banašin, Švalbina 13, 51000 Rijeka</item>
      <item>Ante Banić, Pilepići 29, 51000 Rijeka</item>
      <item>Josipa Barak, Pod Ohrušvom 15c, 51000 Rijeka</item>
      <item>Ljiljana Barak, Rudno 21, 51215 Kastav</item>
      <item>Braco Baričević, Škrljevo 1, 51226 Škrljevo</item>
      <item>Mauricio Bastiancich, Ede Jardasa 16, 51000 Rijeka</item>
      <item>Elio Belak, Franje Čandeka 38a, 51000 Rijeka</item>
      <item>Radojka Benić, Škurinjskih Žrtava 32, 51000 Rijeka</item>
      <item>Luciana Berković, Zvonimirova 48, 51000 Rijeka</item>
      <item>Ive Bilen, Krasica 176a, 51226 Krasica</item>
      <item>Nadija Bilen-Križanec, Antuna Marčelje Viškovića 10, 51000 Rijeka</item>
      <item>Zdenko Bodakoš, Bartolovo 14, 51000 Rijeka</item>
      <item>Čedomir Borčić, Blaža Polića 4, 51000 Rijeka</item>
      <item>Vesna Bosak, Franje Račkoga 56, 51000 Rijeka</item>
      <item>Antonija-Nada Božić, Ćićarijska 8, 51000 Rijeka</item>
      <item>Slobodan Božić, Blažićevo A 31, 51000 Rijeka</item>
      <item>Nedeljka Bradanović, Škurinjskih Žrtava 5, 51000 Rijeka</item>
      <item>Gordana Brašnić, Milana Rustanbega 27, 51000 Rijeka</item>
      <item>Zlatan Bratina, Trinajstići 13, 51215 Kastav</item>
      <item>Zoran Brdar, Kačani 104, 51218 Grobnik</item>
      <item>Klaudio Brljafa, Bok 25, 51000 Rijeka</item>
      <item>Vladimir Brenko, Zvonimirova 20, 51000 Rijeka</item>
      <item>Rade Bunjevac, Donji Jugi 17, 51216 Viškovo</item>
      <item>Gordana Buratović, Antuna Dalmatina 7, 51000 Rijeka</item>
      <item>Ernada Burek Bećirović, Vukovarska 1, 51000 Rijeka</item>
      <item>Ljubomir Kremenović, Primorska 15, 10000 Zagreb</item>
      <item>Zora Butorac, Plitvička 4, 51000 Rijeka</item>
      <item>Jelena Carević, Franje Matkovića 11, 51000 Rijeka</item>
      <item>Ruža Cattarinuzzi, Giuseppea Carabina 3, 51000 Rijeka</item>
      <item>Željko Cergnar, Pod Vrh 19, 51218 Cernik</item>
      <item>Ivan Cicvarić, Ante Jakšića 9, 10000 Zagreb</item>
      <item>Boris Crnić, Kvaternikova 62b, 51000 Rijeka</item>
      <item>Milka Crnković, Tina Ujevića 35, 51000 Rijeka</item>
      <item>Vitomir Csorba, Naselje Vulkan 4, 51000 Rijeka</item>
      <item>Damir Cuculić, Kukuljanovo 24, 51227 Kukuljanovo</item>
      <item>Milvana Čabrijan, Cernik 37, 51218 Cernik</item>
      <item>Dubravka Čargonja, Brig 7, 51000 Rijeka</item>
      <item>Marinka Čaušević, Krimeja 22, 51000 Rijeka</item>
      <item>Mirjana Čulina, Drenovski put 43, 51000 Rijeka</item>
      <item>Jadranka Radošević, Saršoni 7, 51216 Saršoni</item>
      <item>Ahmet Didić, Škrljevo 176, 51226 Škrljevo</item>
      <item>Ljubica Doljak, Mavrinci 24a, 51218 Mavrinci</item>
      <item>Željko Domitrović, Škrljevo 229, 51226 Škrljevo</item>
      <item>Stoja Drača, Brdo 8, 51000 Rijeka</item>
      <item>Radojka Duković, Pavla Radića 52, 51260 Crikvenica</item>
      <item>Zorana Duković, Gršćaki 26, 47250 Gršćaki</item>
      <item>Josipa Ivanišević, Barci 85, 51244 Grižane-Belgrad</item>
      <item>Žarko Dumenčić, Vukovarska 20, 51000 Rijeka</item>
      <item>Mate Dundović, Orlići 7d, 51000 Rijeka</item>
      <item>Vesna Dunić-bačić, Cambierieva Ulica 1, 51000 Rijeka</item>
      <item>Dušan Đogo, Donji Kašić 139, 23420 Donji Kašić</item>
      <item>Jadranka Đukić, Mornarska 309, 51222 Bakar</item>
      <item>Mladen Galović, Mihanovićeva 38, 51000 Rijeka</item>
      <item>Jovan Eraković, Bezjaki 37, 51216 Marinići</item>
      <item>Snežana Erlić, Crnčićeva 7, 51000 Rijeka</item>
      <item>Reza Fajdiga, Bok 25, 51000 Rijeka</item>
      <item>Arnold Ferk, Ive Šodića 10, 51000 Kostrena</item>
      <item>Anton Franki, Brgučena 25, 51511 Omišalj</item>
      <item>Verica Galina, Štivar 7, 51215 Kastav</item>
      <item>Nada Kruljac, Bok 25, 51000 Rijeka</item>
      <item>Nedeljka Marković, Nadin 152a, 23223 Nadin</item>
      <item>Marija Kuzmić, Vrtače 86, 51216 Marčelji</item>
      <item>Marica Lakić, Jurjenići 34, 51215 Kastav</item>
      <item>Zorica Leber, Blažićevo D 23, 51000 Rijeka</item>
      <item>Željka Lekić, Braće Fućak 4, 51000 Rijeka</item>
      <item>Silvija Lerga, Ratka Petrovića 25, 51000 Rijeka</item>
      <item>Vesna Lipovac, Antuna Barca 4, 51000 Rijeka</item>
      <item>Adema Lovrić, Bošket 5, 51000 Rijeka</item>
      <item>Mira Lovrović, Bok 25, 51000 Rijeka</item>
      <item>Vesna Lučić, Kosi 81, 51216 Kosi</item>
      <item>Nada Ludvig, Slavka Krautzeka 92b, 51000 Rijeka</item>
      <item>Goran Ludvig, Zdravka Kučića 37, 51000 Rijeka</item>
      <item>Milan Lukanović, Bobovac 2, 51218 Čavle</item>
      <item>Miljenko Majcen, Ladeti 60, 51410 Poljane</item>
      <item>Karmen Mandekić, Emilija Randića 8, 51000 Rijeka</item>
      <item>Sanjin Maravić, Sveti Petar 9, 51417 Mošćenička Draga</item>
      <item>Anto Marić, Dr. Luje Naletilića Odvojak 30, 10000 Zagreb</item>
      <item>Izabella Markelić, Tkalačka 3, 51000 Rijeka</item>
      <item>Verona Medić, Drage Gervaisa 22, 51000 Rijeka</item>
      <item>Angelo Mian, Petra Jurčića 6, 51000 Rijeka</item>
      <item>Predrag Miculinić, Saverovac 2, 51218 Cernik</item>
      <item>Vladimir Miculinić, Orišji 4, 51218 Čavle</item>
      <item>Josip Mikin, Fiorella La Guardia 8, 51000 Rijeka</item>
      <item>Jelka Milković, Krasica 77c, 51226 Krasica</item>
      <item>Tomislav Milković, Draga 10c, 51216 Marinići</item>
      <item>Grozdana Milolaža, Cesta 43.istarske Divizije 12, 51415 Lovran</item>
      <item>Silvana Milošević, Osječka 14, 51000 Rijeka</item>
      <item>Sonja Mohorovičić, Jušići 112, 51213 Jurdani</item>
      <item>Ljiljana Mrčela, Ivana Gundulića 23, 32000 Vukovar</item>
      <item>Mladen Nakićen, Pulac 45, 51000 Rijeka</item>
      <item>Zdravka Nazalević, Antuna Barca 3b, 51000 Rijeka</item>
      <item>Ljubica Olujić, Blažićevo B 6, 51000 Rijeka</item>
      <item>Milenka Omelić, Emilija Randića 16, 51000 Rijeka</item>
      <item>Vlasta Murgić, Svilno 46, 51219 Čavle</item>
      <item>Dragan Ostojić, Kukuljanovo 190, 51227 Kukuljanovo</item>
      <item>Ružica Pašić, Gustava Krkleca 16, 51000 Rijeka</item>
      <item>Igor Paulinić, Franje Čandeka 23b, 51000 Rijeka</item>
      <item>Breda Rozman-Pavešić, Kukuljanovo 213a, 51227 Kukuljanovo</item>
      <item>Andrej Pavešić, Janka Polića Kamova 97, 51000 Rijeka</item>
      <item>Nives Pavlešić, Galija 30, 51500 Krk</item>
      <item>Ante Peran, Meštrovićeva 11, 51000 Rijeka</item>
      <item>Zoran Perić, Zdravka Kučića 3, 51000 Rijeka</item>
      <item>Anka Pešić, Ciottina 14, 51000 Rijeka</item>
      <item>Ksenija Pešušić, Franje Petrića 3b, 23000 Zadar</item>
      <item>Željka Petešić, Burićeva 4, 51262 Šmrika</item>
      <item>Anita Petrović, Hahlić 17, 51000 Rijeka</item>
      <item>Miko Petrović, Fiorella La Guardia 9, 51000 Rijeka</item>
      <item>Suzana Petrović, Dobriše Cesarića 3, 51000 Rijeka</item>
      <item>Katarina Pletikosa, Zorzići 69, 51216 Viškovo</item>
      <item>Milan Popović, Vrandučka 22, 10000 Zagreb</item>
      <item>Mandica Pramparo, Osječka 30, 51000 Rijeka</item>
      <item>Dragan Puž, Omladinska Ulica 8, 51410 Ičići</item>
      <item>Vojislav Radalj, Put Luskino 31, 51211 Matulji</item>
      <item>Kristina Radanec, Hreljin 288, 51226 Hreljin</item>
      <item>Žarko Ratković, Ilije Garašanina 8 E, 78000 Banja Luka</item>
      <item>Alen Relić, Crnčićeva 7/252, 51000 Rijeka</item>
      <item>Nada Roch, Pionirska 9c, 51000 Rijeka</item>
      <item>Alan Thomas Roško, Braće Pavlinića 13, 51000 Rijeka</item>
      <item>Mirjana Rumora, Dolac 8, 51000 Rijeka</item>
      <item>Josip Sakić, Čavalsko 9, 51000 Rijeka</item>
      <item>Mile Sakić, Braće Cetina 5a, 51000 Rijeka</item>
      <item>Radovan Sakić, Hahlić 19, 51000 Rijeka</item>
      <item>Nevenka Samaržija, Tizianova 1, 51000 Rijeka</item>
      <item>Nenad Savanović, Uspon Ladislava Tomee 5, 51000 Rijeka</item>
      <item>Nikolina Savanović, Uspon Ladislava Tomee 5, 51000 Rijeka</item>
      <item>Ljubica Savić, Podugrinac 14, 51250 Bribir</item>
      <item>Stipe Sertić, Petra Kružića 28, 53270 Senj</item>
      <item>Agneza Sironić, Šetalište 13.divizije 24, 51000 Rijeka</item>
      <item>Ružica Skoblar, Skoblari 45, 23233 Privlaka</item>
      <item>Anica Smolčić, Nikole Cara 1, 51000 Rijeka</item>
      <item>Gordana Sochor, Drage Gervaisa 37, 51000 Rijeka</item>
      <item>Mara Spajić, Budicinova 4, 51000 Rijeka</item>
      <item>Robert Srdoč, Žarka Pezelja 6, 51000 Kostrena</item>
      <item>Liljana Stambul, Mučići 42, 51211 Matulji</item>
      <item>Dragan Starčević, Tijani 17, 51000 Rijeka</item>
      <item>Irena Stevanović, Fiorella La Guardia 1b, 51000 Rijeka</item>
      <item>Marijan Stipančić, Zagrebačka 10, 51000 Rijeka</item>
      <item>Sabina Stojanović, Trpimirova 2, 51000 Rijeka</item>
      <item>Marija Sučić, Rastočine 6, 51000 Rijeka</item>
      <item>Dušan Surina, Antuna Barca 10a, 51000 Rijeka</item>
      <item>Smilja Surina, Mihelići 5, 51211 Matulji</item>
      <item>Alojzije Šegrt, Matije Gupca 16, 51000 Rijeka</item>
      <item>Marina Šepac, Drenovski Put 59, 51000 Rijeka</item>
      <item>Milbert Šimanić, Rubeši 133a, 51215 Kastav</item>
      <item>Marina Širola, Stane Vončine 5, 51000 Rijeka</item>
      <item>Laura Škerl, Bok 28, 51000 Rijeka</item>
      <item>Milica Šubat, Glavani 90, 51000 Kostrena</item>
      <item>Radmila Šušnjar, Hahlić 23, 51000 Rijeka</item>
      <item>Anamarija Tabula, Starci 4, 51000 Rijeka</item>
      <item>Margita Tomljanović, Paulinska 11, 53270 Senj</item>
      <item>Slavica Tomljenović, Kumičićeva 13, 51000 Rijeka</item>
      <item>Biserka Tonsa, Emilija Randića 4, 51000 Rijeka</item>
      <item>Goran Tuk, Stanka Frankovića 28, 51000 Rijeka</item>
      <item>Biserka Turk, Ciottina 12, 51000 Rijeka</item>
      <item>Anita Turković Pavičić, Pasjak 7, 51214 Šapjane</item>
      <item>Ines Vaci, Matuljska Cesta 8, 51410 Opatija</item>
      <item>Jasna Valušek, Zagrad 64, 51410 Veprinac</item>
      <item>Diana Valzania, Alessandra Manzonia 5, 51000 Rijeka</item>
      <item>Dragan Vekić, Kraška 12 A, 51000 Rijeka</item>
      <item>Đorđo Vergić, Saršoni 48, 51216 Viškovo</item>
      <item>Darko Vičić, Kvaternikova 62/III, 51000 Rijeka</item>
      <item>Dušan Vidović, Žminjska 14, 51000 Rijeka</item>
      <item>Anka Vignjević, Ulica Put Brdo 9a, 51211 Matulji</item>
      <item>Sidonija Vinter, Vinka Benca 2, 51000 Rijeka</item>
      <item>Gordana Viskov, Škurinjska Cesta 18, 51000 Rijeka</item>
      <item>Mladen Vlah, R. K. Jeretova 3, 51410 Opatija</item>
      <item>Maja Volarić, Verdijeva 11, 51000 Rijeka</item>
      <item>Mile Vorkapić, Korzo 35, 51000 Rijeka</item>
      <item>Sonja Volf, Ante Kovačića 4, 51000 Rijeka</item>
      <item>Marko Vranić, Franca Prešerna 42, 51000 Rijeka</item>
      <item>Nevenka Vranić, Hahlić 19, 51000 Rijeka</item>
      <item>Marijan Vrbos, Antuna Barca 16, 51000 Rijeka</item>
      <item>Radmila Vučković, Stupari 2/B, 51216 Viškovo</item>
      <item>Izabela Vukelić, Krasica 120c, 51226 Krasica</item>
      <item>Juraj Vukelić, Šibenska 1, 51000 Rijeka</item>
      <item>Ana Vukić, Ratka Petrovića 4, 51000 Rijeka</item>
      <item>Marina Vuletić, Krimeja 22, 51000 Rijeka</item>
      <item>Vlado Weiss, Krasica 89, 51226 Krasica</item>
      <item>Ivanka Zaborac, Slavka Krautzeka 57, 51000 Rijeka</item>
      <item>Miranda Zakarija, Čavle 199, 51218 Čavle</item>
      <item>Ivan Zec, Skrpčići 2c, 51500 Krk</item>
      <item>Nadica Zednik, Labinska 12, 51000 Rijeka</item>
      <item>Ana Zlendić, Škurinjskih Žrtava 24, 51000 Rijeka</item>
      <item>Ivan Zoretić, Zoretići 23, 51218 Dražice</item>
      <item>Milka Zrnić, Rikarda Benčića 11, 51000 Rijeka</item>
      <item>Boris Žic, Ulica Žrtava Fašizma 20, 51211 Matulji</item>
      <item>Jasna Žic, Žrtava Fašizma 15, 51000 Rijeka</item>
      <item>Milan Pokmajević, Fara 48, 51262 Kraljevica</item>
      <item>Jela Dobrić, Žarka Pezelja 4, 51000 Kostrena</item>
      <item>Ana Grginčić, Škrljevo 279, 51226 Škrljevo</item>
      <item>OSIMPEX - d.o.o. za unutarnju i vanjsku trgovinu, Europske Avenije 2, 31000 Osijek</item>
      <item>Katica Simčevski, Dolac 9, 51000 Rijeka</item>
      <item>Ilonka Pavelić, Udatnog 10, 51000 Rijeka</item>
      <item>Frane Trošelj, Ratka Petrovića 22, 51000 Rijeka</item>
      <item>Antun Ožanić, Andrije Peruča 5, 51000 Rijeka</item>
    </izvorni_sadrzaj>
    <derivirana_varijabla naziv="DomainObject.Predmet.OstaliListFormatedWithAdress_1">
      <item>GRADSKA BANKA d.d., TRG ANTE STARČEVIĆA 7, 31000 Osijek</item>
      <item>ANTUN OŽANIĆ, ANDRIJE PERUČA 5, 51000 Rijeka</item>
      <item>Milan Dokmanović, Ćićarijska 45, 51000 Rijeka</item>
      <item>Nevenka Stašić, Balači 10, 51414 Ičići</item>
      <item>Marica Dokmanović, Ćićarijska 45, 51000 Rijeka</item>
      <item>Nataša Sinožić, S. Krautzeka 92c, 51000 Rijeka</item>
      <item>Marica Ganić, Podhum, 51218 Dražice</item>
      <item>Tomislav Špalj, Ružić Selo 186, 51226 Hreljin</item>
      <item>Marija Jurković, Emilija Randića 14, 51000 Rijeka</item>
      <item>Đuro Vograniću, Mate Lovraka 6, Rijeka</item>
      <item>Franjo Kraljić, Moše Albaharija 8/3, Rijeka</item>
      <item>Zorica Pavlović, Verdijeva 11, Rijeka</item>
      <item>Vesna Blažek, Zastenice, 51219 Čavle</item>
      <item>Marinko Linić, Drežničkih boraca 32, 51218 Dražice Dražice</item>
      <item>Ante Brakus, B. Bačića 22a, Rijeka</item>
      <item>Anton Kovač, Irene Tome 4, Rijeka</item>
      <item>Radojka Iskra, Crnčićeva 9, Rijeka</item>
      <item>Karmela Špalj, Ružić Selo 186, 51226 Hreljin</item>
      <item>Nikola Gvozden, Braće Stipčić 9, Rijeka</item>
      <item>Vladimir Legac, Zlobin, 51226 Hreljin</item>
      <item>Tomislav Kremenović, 51000 Rijeka</item>
      <item>Alesandra Tau, Dr Jože Grabovšeka 13, 51000 Rijeka</item>
      <item>Engebert Weiss, Ružić Selo 93, 51226 Hreljin</item>
      <item>Dorotea Žic, Švalbina 3, 51000 Rijeka</item>
      <item>Danijela Zidarić, Braće Blečića 2, Rijeka</item>
      <item>Jadranka Polić, Mavrinci 63, 51219 Čavle</item>
      <item>Katica Marković, Brig 13, 51000 Rijeka Rijeka</item>
      <item>Darinka Juričev Ivin, Zagrebačka 16, Rijeka</item>
      <item>Dubravka Čargonja, Brig 7, Rijeka</item>
      <item>Zdenka Starčević, Gušć 9, 51000 Rijeka</item>
      <item>Irena Abramović, Ratka Petrovića 15, Rijeka</item>
      <item>Katica Krikšić, Ćićarijska 11, 51000 Rijeka</item>
      <item>Suzana Rilko, Brig 71/3, 51000 Rijeka</item>
      <item>Rozalija Štokić, Pod Ohrušvom 6, 51000 Rijeka</item>
      <item>Mirna Kučan, Hreljin 29, 51226 Hreljin</item>
      <item>Branka Frigan, Pilepići 10, Rijeka</item>
      <item>Bruno Vagaja, J.P. Kamova 14/1, 51000 Rijeka</item>
      <item>Svjetlana Reinić, Tina Ujevića 2d, 51000 Rijeka</item>
      <item>Sandra Rajčić Klapan, Braće Fućak 5, Rijeka</item>
      <item>Krunoslava Rumac, Braće Fućak 5, 51000 Rijeka</item>
      <item>Alka Volarić, Verdijeva 11, Rijeka</item>
      <item>Doris Vujnović, Dolac 14, 51000 Rijeka</item>
      <item>Velimir Knežević, A.B.Šimića 50, 51000 Rijeka</item>
      <item>Nataša Sinožić, S. Krautzeka 92c, 51000 Rijeka</item>
      <item>ZZ ZANATOPREMA - Ilonka Pavelić, Vukovarska 7a, 51000 Rijeka</item>
      <item>CROATIA OSIGURANJE d.d. Rijeka Maja Walter Vengust, Korzo 35, 51000 Rijeka</item>
      <item>POREZNA UPRAVA RIJEKA Ksenija Luštica, Riva 6, 51000 Rijeka</item>
      <item>Marin Glavočić, Croatia osiguranje d.d. Filijala Korzo, Korzo 39, 51000 Rijeka</item>
      <item>Zagrebačka banka d.d., Trg bana Josipa Jelačića 10, 10000 Zagreb</item>
      <item>Pave Abramović, Dinka Šimunovića 2, 51215 Kastav</item>
      <item>Vinko Andrijčić, Draga Bašćanska 157, 51500 Krk</item>
      <item>Damir Antunović, Vitezićeva 4, 51000 Rijeka</item>
      <item>Lilijana Augustin, Šmogorska Cesta 43, 51211 Matulji</item>
      <item>Gordana Azinović, Antuna Barca 12, 51000 Rijeka</item>
      <item>Ivan Ažić, Ažić Lokva 20, 53270 Senj</item>
      <item>Šima Babić, Škurinjskih Žrtava 9, 51000 Rijeka</item>
      <item>Sanja Babić, Zdravka Kučića 9, 51000 Rijeka</item>
      <item>Anita Balen, Hahlić 19, 51000 Rijeka</item>
      <item>Marina Ban, Konjuh 2, 51218 Grobnik</item>
      <item>Slobodan Banašin, Švalbina 13, 51000 Rijeka</item>
      <item>Ante Banić, Pilepići 29, 51000 Rijeka</item>
      <item>Josipa Barak, Pod Ohrušvom 15c, 51000 Rijeka</item>
      <item>Ljiljana Barak, Rudno 21, 51215 Kastav</item>
      <item>Braco Baričević, Škrljevo 1, 51226 Škrljevo</item>
      <item>Mauricio Bastiancich, Ede Jardasa 16, 51000 Rijeka</item>
      <item>Elio Belak, Franje Čandeka 38a, 51000 Rijeka</item>
      <item>Radojka Benić, Škurinjskih Žrtava 32, 51000 Rijeka</item>
      <item>Luciana Berković, Zvonimirova 48, 51000 Rijeka</item>
      <item>Ive Bilen, Krasica 176a, 51226 Krasica</item>
      <item>Nadija Bilen-Križanec, Antuna Marčelje Viškovića 10, 51000 Rijeka</item>
      <item>Zdenko Bodakoš, Bartolovo 14, 51000 Rijeka</item>
      <item>Čedomir Borčić, Blaža Polića 4, 51000 Rijeka</item>
      <item>Vesna Bosak, Franje Račkoga 56, 51000 Rijeka</item>
      <item>Antonija-Nada Božić, Ćićarijska 8, 51000 Rijeka</item>
      <item>Slobodan Božić, Blažićevo A 31, 51000 Rijeka</item>
      <item>Nedeljka Bradanović, Škurinjskih Žrtava 5, 51000 Rijeka</item>
      <item>Gordana Brašnić, Milana Rustanbega 27, 51000 Rijeka</item>
      <item>Zlatan Bratina, Trinajstići 13, 51215 Kastav</item>
      <item>Zoran Brdar, Kačani 104, 51218 Grobnik</item>
      <item>Klaudio Brljafa, Bok 25, 51000 Rijeka</item>
      <item>Vladimir Brenko, Zvonimirova 20, 51000 Rijeka</item>
      <item>Rade Bunjevac, Donji Jugi 17, 51216 Viškovo</item>
      <item>Gordana Buratović, Antuna Dalmatina 7, 51000 Rijeka</item>
      <item>Ernada Burek Bećirović, Vukovarska 1, 51000 Rijeka</item>
      <item>Ljubomir Kremenović, Primorska 15, 10000 Zagreb</item>
      <item>Zora Butorac, Plitvička 4, 51000 Rijeka</item>
      <item>Jelena Carević, Franje Matkovića 11, 51000 Rijeka</item>
      <item>Ruža Cattarinuzzi, Giuseppea Carabina 3, 51000 Rijeka</item>
      <item>Željko Cergnar, Pod Vrh 19, 51218 Cernik</item>
      <item>Ivan Cicvarić, Ante Jakšića 9, 10000 Zagreb</item>
      <item>Boris Crnić, Kvaternikova 62b, 51000 Rijeka</item>
      <item>Milka Crnković, Tina Ujevića 35, 51000 Rijeka</item>
      <item>Vitomir Csorba, Naselje Vulkan 4, 51000 Rijeka</item>
      <item>Damir Cuculić, Kukuljanovo 24, 51227 Kukuljanovo</item>
      <item>Milvana Čabrijan, Cernik 37, 51218 Cernik</item>
      <item>Dubravka Čargonja, Brig 7, 51000 Rijeka</item>
      <item>Marinka Čaušević, Krimeja 22, 51000 Rijeka</item>
      <item>Mirjana Čulina, Drenovski put 43, 51000 Rijeka</item>
      <item>Jadranka Radošević, Saršoni 7, 51216 Saršoni</item>
      <item>Ahmet Didić, Škrljevo 176, 51226 Škrljevo</item>
      <item>Ljubica Doljak, Mavrinci 24a, 51218 Mavrinci</item>
      <item>Željko Domitrović, Škrljevo 229, 51226 Škrljevo</item>
      <item>Stoja Drača, Brdo 8, 51000 Rijeka</item>
      <item>Radojka Duković, Pavla Radića 52, 51260 Crikvenica</item>
      <item>Zorana Duković, Gršćaki 26, 47250 Gršćaki</item>
      <item>Josipa Ivanišević, Barci 85, 51244 Grižane-Belgrad</item>
      <item>Žarko Dumenčić, Vukovarska 20, 51000 Rijeka</item>
      <item>Mate Dundović, Orlići 7d, 51000 Rijeka</item>
      <item>Vesna Dunić-bačić, Cambierieva Ulica 1, 51000 Rijeka</item>
      <item>Dušan Đogo, Donji Kašić 139, 23420 Donji Kašić</item>
      <item>Jadranka Đukić, Mornarska 309, 51222 Bakar</item>
      <item>Mladen Galović, Mihanovićeva 38, 51000 Rijeka</item>
      <item>Jovan Eraković, Bezjaki 37, 51216 Marinići</item>
      <item>Snežana Erlić, Crnčićeva 7, 51000 Rijeka</item>
      <item>Reza Fajdiga, Bok 25, 51000 Rijeka</item>
      <item>Arnold Ferk, Ive Šodića 10, 51000 Kostrena</item>
      <item>Anton Franki, Brgučena 25, 51511 Omišalj</item>
      <item>Verica Galina, Štivar 7, 51215 Kastav</item>
      <item>Nada Kruljac, Bok 25, 51000 Rijeka</item>
      <item>Nedeljka Marković, Nadin 152a, 23223 Nadin</item>
      <item>Marija Kuzmić, Vrtače 86, 51216 Marčelji</item>
      <item>Marica Lakić, Jurjenići 34, 51215 Kastav</item>
      <item>Zorica Leber, Blažićevo D 23, 51000 Rijeka</item>
      <item>Željka Lekić, Braće Fućak 4, 51000 Rijeka</item>
      <item>Silvija Lerga, Ratka Petrovića 25, 51000 Rijeka</item>
      <item>Vesna Lipovac, Antuna Barca 4, 51000 Rijeka</item>
      <item>Adema Lovrić, Bošket 5, 51000 Rijeka</item>
      <item>Mira Lovrović, Bok 25, 51000 Rijeka</item>
      <item>Vesna Lučić, Kosi 81, 51216 Kosi</item>
      <item>Nada Ludvig, Slavka Krautzeka 92b, 51000 Rijeka</item>
      <item>Goran Ludvig, Zdravka Kučića 37, 51000 Rijeka</item>
      <item>Milan Lukanović, Bobovac 2, 51218 Čavle</item>
      <item>Miljenko Majcen, Ladeti 60, 51410 Poljane</item>
      <item>Karmen Mandekić, Emilija Randića 8, 51000 Rijeka</item>
      <item>Sanjin Maravić, Sveti Petar 9, 51417 Mošćenička Draga</item>
      <item>Anto Marić, Dr. Luje Naletilića Odvojak 30, 10000 Zagreb</item>
      <item>Izabella Markelić, Tkalačka 3, 51000 Rijeka</item>
      <item>Verona Medić, Drage Gervaisa 22, 51000 Rijeka</item>
      <item>Angelo Mian, Petra Jurčića 6, 51000 Rijeka</item>
      <item>Predrag Miculinić, Saverovac 2, 51218 Cernik</item>
      <item>Vladimir Miculinić, Orišji 4, 51218 Čavle</item>
      <item>Josip Mikin, Fiorella La Guardia 8, 51000 Rijeka</item>
      <item>Jelka Milković, Krasica 77c, 51226 Krasica</item>
      <item>Tomislav Milković, Draga 10c, 51216 Marinići</item>
      <item>Grozdana Milolaža, Cesta 43.istarske Divizije 12, 51415 Lovran</item>
      <item>Silvana Milošević, Osječka 14, 51000 Rijeka</item>
      <item>Sonja Mohorovičić, Jušići 112, 51213 Jurdani</item>
      <item>Ljiljana Mrčela, Ivana Gundulića 23, 32000 Vukovar</item>
      <item>Mladen Nakićen, Pulac 45, 51000 Rijeka</item>
      <item>Zdravka Nazalević, Antuna Barca 3b, 51000 Rijeka</item>
      <item>Ljubica Olujić, Blažićevo B 6, 51000 Rijeka</item>
      <item>Milenka Omelić, Emilija Randića 16, 51000 Rijeka</item>
      <item>Vlasta Murgić, Svilno 46, 51219 Čavle</item>
      <item>Dragan Ostojić, Kukuljanovo 190, 51227 Kukuljanovo</item>
      <item>Ružica Pašić, Gustava Krkleca 16, 51000 Rijeka</item>
      <item>Igor Paulinić, Franje Čandeka 23b, 51000 Rijeka</item>
      <item>Breda Rozman-Pavešić, Kukuljanovo 213a, 51227 Kukuljanovo</item>
      <item>Andrej Pavešić, Janka Polića Kamova 97, 51000 Rijeka</item>
      <item>Nives Pavlešić, Galija 30, 51500 Krk</item>
      <item>Ante Peran, Meštrovićeva 11, 51000 Rijeka</item>
      <item>Zoran Perić, Zdravka Kučića 3, 51000 Rijeka</item>
      <item>Anka Pešić, Ciottina 14, 51000 Rijeka</item>
      <item>Ksenija Pešušić, Franje Petrića 3b, 23000 Zadar</item>
      <item>Željka Petešić, Burićeva 4, 51262 Šmrika</item>
      <item>Anita Petrović, Hahlić 17, 51000 Rijeka</item>
      <item>Miko Petrović, Fiorella La Guardia 9, 51000 Rijeka</item>
      <item>Suzana Petrović, Dobriše Cesarića 3, 51000 Rijeka</item>
      <item>Katarina Pletikosa, Zorzići 69, 51216 Viškovo</item>
      <item>Milan Popović, Vrandučka 22, 10000 Zagreb</item>
      <item>Mandica Pramparo, Osječka 30, 51000 Rijeka</item>
      <item>Dragan Puž, Omladinska Ulica 8, 51410 Ičići</item>
      <item>Vojislav Radalj, Put Luskino 31, 51211 Matulji</item>
      <item>Kristina Radanec, Hreljin 288, 51226 Hreljin</item>
      <item>Žarko Ratković, Ilije Garašanina 8 E, 78000 Banja Luka</item>
      <item>Alen Relić, Crnčićeva 7/252, 51000 Rijeka</item>
      <item>Nada Roch, Pionirska 9c, 51000 Rijeka</item>
      <item>Alan Thomas Roško, Braće Pavlinića 13, 51000 Rijeka</item>
      <item>Mirjana Rumora, Dolac 8, 51000 Rijeka</item>
      <item>Josip Sakić, Čavalsko 9, 51000 Rijeka</item>
      <item>Mile Sakić, Braće Cetina 5a, 51000 Rijeka</item>
      <item>Radovan Sakić, Hahlić 19, 51000 Rijeka</item>
      <item>Nevenka Samaržija, Tizianova 1, 51000 Rijeka</item>
      <item>Nenad Savanović, Uspon Ladislava Tomee 5, 51000 Rijeka</item>
      <item>Nikolina Savanović, Uspon Ladislava Tomee 5, 51000 Rijeka</item>
      <item>Ljubica Savić, Podugrinac 14, 51250 Bribir</item>
      <item>Stipe Sertić, Petra Kružića 28, 53270 Senj</item>
      <item>Agneza Sironić, Šetalište 13.divizije 24, 51000 Rijeka</item>
      <item>Ružica Skoblar, Skoblari 45, 23233 Privlaka</item>
      <item>Anica Smolčić, Nikole Cara 1, 51000 Rijeka</item>
      <item>Gordana Sochor, Drage Gervaisa 37, 51000 Rijeka</item>
      <item>Mara Spajić, Budicinova 4, 51000 Rijeka</item>
      <item>Robert Srdoč, Žarka Pezelja 6, 51000 Kostrena</item>
      <item>Liljana Stambul, Mučići 42, 51211 Matulji</item>
      <item>Dragan Starčević, Tijani 17, 51000 Rijeka</item>
      <item>Irena Stevanović, Fiorella La Guardia 1b, 51000 Rijeka</item>
      <item>Marijan Stipančić, Zagrebačka 10, 51000 Rijeka</item>
      <item>Sabina Stojanović, Trpimirova 2, 51000 Rijeka</item>
      <item>Marija Sučić, Rastočine 6, 51000 Rijeka</item>
      <item>Dušan Surina, Antuna Barca 10a, 51000 Rijeka</item>
      <item>Smilja Surina, Mihelići 5, 51211 Matulji</item>
      <item>Alojzije Šegrt, Matije Gupca 16, 51000 Rijeka</item>
      <item>Marina Šepac, Drenovski Put 59, 51000 Rijeka</item>
      <item>Milbert Šimanić, Rubeši 133a, 51215 Kastav</item>
      <item>Marina Širola, Stane Vončine 5, 51000 Rijeka</item>
      <item>Laura Škerl, Bok 28, 51000 Rijeka</item>
      <item>Milica Šubat, Glavani 90, 51000 Kostrena</item>
      <item>Radmila Šušnjar, Hahlić 23, 51000 Rijeka</item>
      <item>Anamarija Tabula, Starci 4, 51000 Rijeka</item>
      <item>Margita Tomljanović, Paulinska 11, 53270 Senj</item>
      <item>Slavica Tomljenović, Kumičićeva 13, 51000 Rijeka</item>
      <item>Biserka Tonsa, Emilija Randića 4, 51000 Rijeka</item>
      <item>Goran Tuk, Stanka Frankovića 28, 51000 Rijeka</item>
      <item>Biserka Turk, Ciottina 12, 51000 Rijeka</item>
      <item>Anita Turković Pavičić, Pasjak 7, 51214 Šapjane</item>
      <item>Ines Vaci, Matuljska Cesta 8, 51410 Opatija</item>
      <item>Jasna Valušek, Zagrad 64, 51410 Veprinac</item>
      <item>Diana Valzania, Alessandra Manzonia 5, 51000 Rijeka</item>
      <item>Dragan Vekić, Kraška 12 A, 51000 Rijeka</item>
      <item>Đorđo Vergić, Saršoni 48, 51216 Viškovo</item>
      <item>Darko Vičić, Kvaternikova 62/III, 51000 Rijeka</item>
      <item>Dušan Vidović, Žminjska 14, 51000 Rijeka</item>
      <item>Anka Vignjević, Ulica Put Brdo 9a, 51211 Matulji</item>
      <item>Sidonija Vinter, Vinka Benca 2, 51000 Rijeka</item>
      <item>Gordana Viskov, Škurinjska Cesta 18, 51000 Rijeka</item>
      <item>Mladen Vlah, R. K. Jeretova 3, 51410 Opatija</item>
      <item>Maja Volarić, Verdijeva 11, 51000 Rijeka</item>
      <item>Mile Vorkapić, Korzo 35, 51000 Rijeka</item>
      <item>Sonja Volf, Ante Kovačića 4, 51000 Rijeka</item>
      <item>Marko Vranić, Franca Prešerna 42, 51000 Rijeka</item>
      <item>Nevenka Vranić, Hahlić 19, 51000 Rijeka</item>
      <item>Marijan Vrbos, Antuna Barca 16, 51000 Rijeka</item>
      <item>Radmila Vučković, Stupari 2/B, 51216 Viškovo</item>
      <item>Izabela Vukelić, Krasica 120c, 51226 Krasica</item>
      <item>Juraj Vukelić, Šibenska 1, 51000 Rijeka</item>
      <item>Ana Vukić, Ratka Petrovića 4, 51000 Rijeka</item>
      <item>Marina Vuletić, Krimeja 22, 51000 Rijeka</item>
      <item>Vlado Weiss, Krasica 89, 51226 Krasica</item>
      <item>Ivanka Zaborac, Slavka Krautzeka 57, 51000 Rijeka</item>
      <item>Miranda Zakarija, Čavle 199, 51218 Čavle</item>
      <item>Ivan Zec, Skrpčići 2c, 51500 Krk</item>
      <item>Nadica Zednik, Labinska 12, 51000 Rijeka</item>
      <item>Ana Zlendić, Škurinjskih Žrtava 24, 51000 Rijeka</item>
      <item>Ivan Zoretić, Zoretići 23, 51218 Dražice</item>
      <item>Milka Zrnić, Rikarda Benčića 11, 51000 Rijeka</item>
      <item>Boris Žic, Ulica Žrtava Fašizma 20, 51211 Matulji</item>
      <item>Jasna Žic, Žrtava Fašizma 15, 51000 Rijeka</item>
      <item>Milan Pokmajević, Fara 48, 51262 Kraljevica</item>
      <item>Jela Dobrić, Žarka Pezelja 4, 51000 Kostrena</item>
      <item>Ana Grginčić, Škrljevo 279, 51226 Škrljevo</item>
      <item>OSIMPEX - d.o.o. za unutarnju i vanjsku trgovinu, Europske Avenije 2, 31000 Osijek</item>
      <item>Katica Simčevski, Dolac 9, 51000 Rijeka</item>
      <item>Ilonka Pavelić, Udatnog 10, 51000 Rijeka</item>
      <item>Frane Trošelj, Ratka Petrovića 22, 51000 Rijeka</item>
      <item>Antun Ožanić, Andrije Peruča 5, 51000 Rijeka</item>
    </derivirana_varijabla>
  </DomainObject.Predmet.OstaliListFormatedWithAdress>
  <DomainObject.Predmet.OstaliListFormatedWithAdressOIB>
    <izvorni_sadrzaj>
      <item>GRADSKA BANKA d.d., TRG ANTE STARČEVIĆA 7, 31000 Osijek</item>
      <item>ANTUN OŽANIĆ, ANDRIJE PERUČA 5, 51000 Rijeka</item>
      <item>Milan Dokmanović, Ćićarijska 45, 51000 Rijeka</item>
      <item>Nevenka Stašić, Balači 10, 51414 Ičići</item>
      <item>Marica Dokmanović, Ćićarijska 45, 51000 Rijeka</item>
      <item>Nataša Sinožić, S. Krautzeka 92c, 51000 Rijeka</item>
      <item>Marica Ganić, Podhum, 51218 Dražice</item>
      <item>Tomislav Špalj, OIB 36408267403, Ružić Selo 186, 51226 Hreljin</item>
      <item>Marija Jurković, Emilija Randića 14, 51000 Rijeka</item>
      <item>Đuro Vograniću, Mate Lovraka 6, Rijeka</item>
      <item>Franjo Kraljić, Moše Albaharija 8/3, Rijeka</item>
      <item>Zorica Pavlović, Verdijeva 11, Rijeka</item>
      <item>Vesna Blažek, Zastenice, 51219 Čavle</item>
      <item>Marinko Linić, OIB 16553854565, Drežničkih boraca 32, 51218 Dražice Dražice</item>
      <item>Ante Brakus, B. Bačića 22a, Rijeka</item>
      <item>Anton Kovač, Irene Tome 4, Rijeka</item>
      <item>Radojka Iskra, Crnčićeva 9, Rijeka</item>
      <item>Karmela Špalj, OIB 91071467451, Ružić Selo 186, 51226 Hreljin</item>
      <item>Nikola Gvozden, Braće Stipčić 9, Rijeka</item>
      <item>Vladimir Legac, Zlobin, 51226 Hreljin</item>
      <item>Tomislav Kremenović, 51000 Rijeka</item>
      <item>Alesandra Tau, Dr Jože Grabovšeka 13, 51000 Rijeka</item>
      <item>Engebert Weiss, OIB 31268956712, Ružić Selo 93, 51226 Hreljin</item>
      <item>Dorotea Žic, OIB 06536794478, Švalbina 3, 51000 Rijeka</item>
      <item>Danijela Zidarić, Braće Blečića 2, Rijeka</item>
      <item>Jadranka Polić, OIB 22162281774, Mavrinci 63, 51219 Čavle</item>
      <item>Katica Marković, OIB 94988362012, Brig 13, 51000 Rijeka Rijeka</item>
      <item>Darinka Juričev Ivin, Zagrebačka 16, Rijeka</item>
      <item>Dubravka Čargonja, Brig 7, Rijeka</item>
      <item>Zdenka Starčević, Gušć 9, 51000 Rijeka</item>
      <item>Irena Abramović, Ratka Petrovića 15, Rijeka</item>
      <item>Katica Krikšić, Ćićarijska 11, 51000 Rijeka</item>
      <item>Suzana Rilko, OIB 77403775998, Brig 71/3, 51000 Rijeka</item>
      <item>Rozalija Štokić, OIB 23924434103, Pod Ohrušvom 6, 51000 Rijeka</item>
      <item>Mirna Kučan, OIB 47881319285, Hreljin 29, 51226 Hreljin</item>
      <item>Branka Frigan, Pilepići 10, Rijeka</item>
      <item>Bruno Vagaja, OIB 25823490850, J.P. Kamova 14/1, 51000 Rijeka</item>
      <item>Svjetlana Reinić, OIB 05052071488, Tina Ujevića 2d, 51000 Rijeka</item>
      <item>Sandra Rajčić Klapan, Braće Fućak 5, Rijeka</item>
      <item>Krunoslava Rumac, OIB 90498058157, Braće Fućak 5, 51000 Rijeka</item>
      <item>Alka Volarić, Verdijeva 11, Rijeka</item>
      <item>Doris Vujnović, Dolac 14, 51000 Rijeka</item>
      <item>Velimir Knežević, A.B.Šimića 50, 51000 Rijeka</item>
      <item>Nataša Sinožić, S. Krautzeka 92c, 51000 Rijeka</item>
      <item>ZZ ZANATOPREMA - Ilonka Pavelić, Vukovarska 7a, 51000 Rijeka</item>
      <item>CROATIA OSIGURANJE d.d. Rijeka Maja Walter Vengust, Korzo 35, 51000 Rijeka</item>
      <item>POREZNA UPRAVA RIJEKA Ksenija Luštica, Riva 6, 51000 Rijeka</item>
      <item>Marin Glavočić, Croatia osiguranje d.d. Filijala Korzo, Korzo 39, 51000 Rijeka</item>
      <item>Zagrebačka banka d.d., Trg bana Josipa Jelačića 10, 10000 Zagreb</item>
      <item>Pave Abramović, OIB 17644082257, Dinka Šimunovića 2, 51215 Kastav</item>
      <item>Vinko Andrijčić, OIB 62808832719, Draga Bašćanska 157, 51500 Krk</item>
      <item>Damir Antunović, OIB 25332956727, Vitezićeva 4, 51000 Rijeka</item>
      <item>Lilijana Augustin, OIB 12365783008, Šmogorska Cesta 43, 51211 Matulji</item>
      <item>Gordana Azinović, OIB 12669569335, Antuna Barca 12, 51000 Rijeka</item>
      <item>Ivan Ažić, OIB 53451600492, Ažić Lokva 20, 53270 Senj</item>
      <item>Šima Babić, OIB 70882195185, Škurinjskih Žrtava 9, 51000 Rijeka</item>
      <item>Sanja Babić, OIB 95180155449, Zdravka Kučića 9, 51000 Rijeka</item>
      <item>Anita Balen, OIB 19746601617, Hahlić 19, 51000 Rijeka</item>
      <item>Marina Ban, OIB 94209878025, Konjuh 2, 51218 Grobnik</item>
      <item>Slobodan Banašin, OIB 61319994678, Švalbina 13, 51000 Rijeka</item>
      <item>Ante Banić, OIB 11612757977, Pilepići 29, 51000 Rijeka</item>
      <item>Josipa Barak, OIB 38292221551, Pod Ohrušvom 15c, 51000 Rijeka</item>
      <item>Ljiljana Barak, OIB 05727273308, Rudno 21, 51215 Kastav</item>
      <item>Braco Baričević, OIB 12833770553, Škrljevo 1, 51226 Škrljevo</item>
      <item>Mauricio Bastiancich, OIB 11170003706, Ede Jardasa 16, 51000 Rijeka</item>
      <item>Elio Belak, OIB 96141783297, Franje Čandeka 38a, 51000 Rijeka</item>
      <item>Radojka Benić, OIB 28863435311, Škurinjskih Žrtava 32, 51000 Rijeka</item>
      <item>Luciana Berković, OIB 52065646589, Zvonimirova 48, 51000 Rijeka</item>
      <item>Ive Bilen, OIB 49459470039, Krasica 176a, 51226 Krasica</item>
      <item>Nadija Bilen-Križanec, OIB 01839519849, Antuna Marčelje Viškovića 10, 51000 Rijeka</item>
      <item>Zdenko Bodakoš, OIB 59287542407, Bartolovo 14, 51000 Rijeka</item>
      <item>Čedomir Borčić, OIB 79612712260, Blaža Polića 4, 51000 Rijeka</item>
      <item>Vesna Bosak, OIB 02352532521, Franje Račkoga 56, 51000 Rijeka</item>
      <item>Antonija-Nada Božić, OIB 21158498114, Ćićarijska 8, 51000 Rijeka</item>
      <item>Slobodan Božić, OIB 87875241755, Blažićevo A 31, 51000 Rijeka</item>
      <item>Nedeljka Bradanović, OIB 98664836371, Škurinjskih Žrtava 5, 51000 Rijeka</item>
      <item>Gordana Brašnić, OIB 62526330231, Milana Rustanbega 27, 51000 Rijeka</item>
      <item>Zlatan Bratina, OIB 13238933791, Trinajstići 13, 51215 Kastav</item>
      <item>Zoran Brdar, OIB 71042541419, Kačani 104, 51218 Grobnik</item>
      <item>Klaudio Brljafa, OIB 12508836356, Bok 25, 51000 Rijeka</item>
      <item>Vladimir Brenko, OIB 59381266040, Zvonimirova 20, 51000 Rijeka</item>
      <item>Rade Bunjevac, OIB 27606476304, Donji Jugi 17, 51216 Viškovo</item>
      <item>Gordana Buratović, OIB 24902281402, Antuna Dalmatina 7, 51000 Rijeka</item>
      <item>Ernada Burek Bećirović, OIB 05349704291, Vukovarska 1, 51000 Rijeka</item>
      <item>Ljubomir Kremenović, OIB 37621014118, Primorska 15, 10000 Zagreb</item>
      <item>Zora Butorac, OIB 49579717459, Plitvička 4, 51000 Rijeka</item>
      <item>Jelena Carević, OIB 69801796757, Franje Matkovića 11, 51000 Rijeka</item>
      <item>Ruža Cattarinuzzi, OIB 11339522794, Giuseppea Carabina 3, 51000 Rijeka</item>
      <item>Željko Cergnar, OIB 35358295562, Pod Vrh 19, 51218 Cernik</item>
      <item>Ivan Cicvarić, OIB 81146351134, Ante Jakšića 9, 10000 Zagreb</item>
      <item>Boris Crnić, OIB 30002265925, Kvaternikova 62b, 51000 Rijeka</item>
      <item>Milka Crnković, OIB 20711617243, Tina Ujevića 35, 51000 Rijeka</item>
      <item>Vitomir Csorba, OIB 72281766935, Naselje Vulkan 4, 51000 Rijeka</item>
      <item>Damir Cuculić, OIB 61246905397, Kukuljanovo 24, 51227 Kukuljanovo</item>
      <item>Milvana Čabrijan, OIB 76283413080, Cernik 37, 51218 Cernik</item>
      <item>Dubravka Čargonja, OIB 65205222341, Brig 7, 51000 Rijeka</item>
      <item>Marinka Čaušević, OIB 51765527840, Krimeja 22, 51000 Rijeka</item>
      <item>Mirjana Čulina, OIB 30425569537, Drenovski put 43, 51000 Rijeka</item>
      <item>Jadranka Radošević, OIB 58098084042, Saršoni 7, 51216 Saršoni</item>
      <item>Ahmet Didić, OIB 69157716173, Škrljevo 176, 51226 Škrljevo</item>
      <item>Ljubica Doljak, OIB 74399338880, Mavrinci 24a, 51218 Mavrinci</item>
      <item>Željko Domitrović, OIB 59684424075, Škrljevo 229, 51226 Škrljevo</item>
      <item>Stoja Drača, OIB 80344187440, Brdo 8, 51000 Rijeka</item>
      <item>Radojka Duković, OIB 00629323636, Pavla Radića 52, 51260 Crikvenica</item>
      <item>Zorana Duković, OIB 33604761859, Gršćaki 26, 47250 Gršćaki</item>
      <item>Josipa Ivanišević, OIB 90577378450, Barci 85, 51244 Grižane-Belgrad</item>
      <item>Žarko Dumenčić, OIB 23948262479, Vukovarska 20, 51000 Rijeka</item>
      <item>Mate Dundović, OIB 57071796302, Orlići 7d, 51000 Rijeka</item>
      <item>Vesna Dunić-bačić, OIB 14285029326, Cambierieva Ulica 1, 51000 Rijeka</item>
      <item>Dušan Đogo, OIB 04472395355, Donji Kašić 139, 23420 Donji Kašić</item>
      <item>Jadranka Đukić, OIB 73857839189, Mornarska 309, 51222 Bakar</item>
      <item>Mladen Galović, OIB 71438831471, Mihanovićeva 38, 51000 Rijeka</item>
      <item>Jovan Eraković, OIB 44116068329, Bezjaki 37, 51216 Marinići</item>
      <item>Snežana Erlić, OIB 24511147332, Crnčićeva 7, 51000 Rijeka</item>
      <item>Reza Fajdiga, OIB , Bok 25, 51000 Rijeka</item>
      <item>Arnold Ferk, OIB 46687545302, Ive Šodića 10, 51000 Kostrena</item>
      <item>Anton Franki, OIB 91392221144, Brgučena 25, 51511 Omišalj</item>
      <item>Verica Galina, OIB 86606757275, Štivar 7, 51215 Kastav</item>
      <item>Nada Kruljac, OIB 00262142321, Bok 25, 51000 Rijeka</item>
      <item>Nedeljka Marković, OIB 08811554244, Nadin 152a, 23223 Nadin</item>
      <item>Marija Kuzmić, OIB 68362654493, Vrtače 86, 51216 Marčelji</item>
      <item>Marica Lakić, OIB 40265061474, Jurjenići 34, 51215 Kastav</item>
      <item>Zorica Leber, OIB 87796106891, Blažićevo D 23, 51000 Rijeka</item>
      <item>Željka Lekić, OIB 46205160191, Braće Fućak 4, 51000 Rijeka</item>
      <item>Silvija Lerga, OIB 49268757404, Ratka Petrovića 25, 51000 Rijeka</item>
      <item>Vesna Lipovac, OIB 37090195603, Antuna Barca 4, 51000 Rijeka</item>
      <item>Adema Lovrić, OIB 80969742684, Bošket 5, 51000 Rijeka</item>
      <item>Mira Lovrović, OIB 96737474322, Bok 25, 51000 Rijeka</item>
      <item>Vesna Lučić, OIB 48224033639, Kosi 81, 51216 Kosi</item>
      <item>Nada Ludvig, OIB 49597765707, Slavka Krautzeka 92b, 51000 Rijeka</item>
      <item>Goran Ludvig, OIB 37275663866, Zdravka Kučića 37, 51000 Rijeka</item>
      <item>Milan Lukanović, OIB 42349621897, Bobovac 2, 51218 Čavle</item>
      <item>Miljenko Majcen, OIB 59249228585, Ladeti 60, 51410 Poljane</item>
      <item>Karmen Mandekić, OIB 61211973896, Emilija Randića 8, 51000 Rijeka</item>
      <item>Sanjin Maravić, OIB 53980604218, Sveti Petar 9, 51417 Mošćenička Draga</item>
      <item>Anto Marić, OIB 02452820290, Dr. Luje Naletilića Odvojak 30, 10000 Zagreb</item>
      <item>Izabella Markelić, OIB 63738600676, Tkalačka 3, 51000 Rijeka</item>
      <item>Verona Medić, OIB 91564611168, Drage Gervaisa 22, 51000 Rijeka</item>
      <item>Angelo Mian, OIB 48133038150, Petra Jurčića 6, 51000 Rijeka</item>
      <item>Predrag Miculinić, OIB 92126825909, Saverovac 2, 51218 Cernik</item>
      <item>Vladimir Miculinić, OIB 97661947761, Orišji 4, 51218 Čavle</item>
      <item>Josip Mikin, OIB 43744077288, Fiorella La Guardia 8, 51000 Rijeka</item>
      <item>Jelka Milković, OIB 52940826733, Krasica 77c, 51226 Krasica</item>
      <item>Tomislav Milković, OIB 00642791670, Draga 10c, 51216 Marinići</item>
      <item>Grozdana Milolaža, OIB 11749204362, Cesta 43.istarske Divizije 12, 51415 Lovran</item>
      <item>Silvana Milošević, OIB 79378866773, Osječka 14, 51000 Rijeka</item>
      <item>Sonja Mohorovičić, OIB 86964509585, Jušići 112, 51213 Jurdani</item>
      <item>Ljiljana Mrčela, OIB 06605812939, Ivana Gundulića 23, 32000 Vukovar</item>
      <item>Mladen Nakićen, OIB 06023523260, Pulac 45, 51000 Rijeka</item>
      <item>Zdravka Nazalević, OIB 07883725889, Antuna Barca 3b, 51000 Rijeka</item>
      <item>Ljubica Olujić, OIB 78120501901, Blažićevo B 6, 51000 Rijeka</item>
      <item>Milenka Omelić, OIB 74693554881, Emilija Randića 16, 51000 Rijeka</item>
      <item>Vlasta Murgić, OIB 77099402252, Svilno 46, 51219 Čavle</item>
      <item>Dragan Ostojić, OIB 33098989018, Kukuljanovo 190, 51227 Kukuljanovo</item>
      <item>Ružica Pašić, OIB 49103014402, Gustava Krkleca 16, 51000 Rijeka</item>
      <item>Igor Paulinić, OIB 62535588357, Franje Čandeka 23b, 51000 Rijeka</item>
      <item>Breda Rozman-Pavešić, OIB 24304794214, Kukuljanovo 213a, 51227 Kukuljanovo</item>
      <item>Andrej Pavešić, OIB 92040028964, Janka Polića Kamova 97, 51000 Rijeka</item>
      <item>Nives Pavlešić, OIB 01774727961, Galija 30, 51500 Krk</item>
      <item>Ante Peran, OIB 22290855207, Meštrovićeva 11, 51000 Rijeka</item>
      <item>Zoran Perić, OIB 78203627439, Zdravka Kučića 3, 51000 Rijeka</item>
      <item>Anka Pešić, OIB 17490612378, Ciottina 14, 51000 Rijeka</item>
      <item>Ksenija Pešušić, OIB 04610926013, Franje Petrića 3b, 23000 Zadar</item>
      <item>Željka Petešić, OIB 59126385800, Burićeva 4, 51262 Šmrika</item>
      <item>Anita Petrović, OIB 85602945736, Hahlić 17, 51000 Rijeka</item>
      <item>Miko Petrović, OIB 99756657607, Fiorella La Guardia 9, 51000 Rijeka</item>
      <item>Suzana Petrović, OIB 36412192494, Dobriše Cesarića 3, 51000 Rijeka</item>
      <item>Katarina Pletikosa, OIB 89450662060, Zorzići 69, 51216 Viškovo</item>
      <item>Milan Popović, OIB 32596816498, Vrandučka 22, 10000 Zagreb</item>
      <item>Mandica Pramparo, OIB 77646396086, Osječka 30, 51000 Rijeka</item>
      <item>Dragan Puž, OIB 65163916827, Omladinska Ulica 8, 51410 Ičići</item>
      <item>Vojislav Radalj, OIB 32561156795, Put Luskino 31, 51211 Matulji</item>
      <item>Kristina Radanec, OIB 14716284304, Hreljin 288, 51226 Hreljin</item>
      <item>Žarko Ratković, OIB 95587848976, Ilije Garašanina 8 E, 78000 Banja Luka</item>
      <item>Alen Relić, OIB 64981117563, Crnčićeva 7/252, 51000 Rijeka</item>
      <item>Nada Roch, OIB 72951572447, Pionirska 9c, 51000 Rijeka</item>
      <item>Alan Thomas Roško, OIB 72296414705, Braće Pavlinića 13, 51000 Rijeka</item>
      <item>Mirjana Rumora, OIB 66717024604, Dolac 8, 51000 Rijeka</item>
      <item>Josip Sakić, OIB 27092463304, Čavalsko 9, 51000 Rijeka</item>
      <item>Mile Sakić, OIB 20115195864, Braće Cetina 5a, 51000 Rijeka</item>
      <item>Radovan Sakić, OIB 92885813505, Hahlić 19, 51000 Rijeka</item>
      <item>Nevenka Samaržija, OIB 84464356181, Tizianova 1, 51000 Rijeka</item>
      <item>Nenad Savanović, OIB 09858121880, Uspon Ladislava Tomee 5, 51000 Rijeka</item>
      <item>Nikolina Savanović, OIB 27098348048, Uspon Ladislava Tomee 5, 51000 Rijeka</item>
      <item>Ljubica Savić, OIB 20373807105, Podugrinac 14, 51250 Bribir</item>
      <item>Stipe Sertić, OIB 19308296726, Petra Kružića 28, 53270 Senj</item>
      <item>Agneza Sironić, OIB 14744860161, Šetalište 13.divizije 24, 51000 Rijeka</item>
      <item>Ružica Skoblar, OIB 01529849019, Skoblari 45, 23233 Privlaka</item>
      <item>Anica Smolčić, OIB 96136888761, Nikole Cara 1, 51000 Rijeka</item>
      <item>Gordana Sochor, OIB 85353512554, Drage Gervaisa 37, 51000 Rijeka</item>
      <item>Mara Spajić, OIB 27528905057, Budicinova 4, 51000 Rijeka</item>
      <item>Robert Srdoč, OIB 54178910361, Žarka Pezelja 6, 51000 Kostrena</item>
      <item>Liljana Stambul, OIB 98936081948, Mučići 42, 51211 Matulji</item>
      <item>Dragan Starčević, OIB 63365878139, Tijani 17, 51000 Rijeka</item>
      <item>Irena Stevanović, OIB 50654589251, Fiorella La Guardia 1b, 51000 Rijeka</item>
      <item>Marijan Stipančić, OIB 04902703007, Zagrebačka 10, 51000 Rijeka</item>
      <item>Sabina Stojanović, OIB 58575038078, Trpimirova 2, 51000 Rijeka</item>
      <item>Marija Sučić, OIB 83675547136, Rastočine 6, 51000 Rijeka</item>
      <item>Dušan Surina, OIB 84594362417, Antuna Barca 10a, 51000 Rijeka</item>
      <item>Smilja Surina, OIB 89451405738, Mihelići 5, 51211 Matulji</item>
      <item>Alojzije Šegrt, OIB 89912667867, Matije Gupca 16, 51000 Rijeka</item>
      <item>Marina Šepac, OIB 10863262949, Drenovski Put 59, 51000 Rijeka</item>
      <item>Milbert Šimanić, OIB 79002313510, Rubeši 133a, 51215 Kastav</item>
      <item>Marina Širola, OIB 11498027172, Stane Vončine 5, 51000 Rijeka</item>
      <item>Laura Škerl, OIB 72885473184, Bok 28, 51000 Rijeka</item>
      <item>Milica Šubat, OIB 49400942301, Glavani 90, 51000 Kostrena</item>
      <item>Radmila Šušnjar, OIB 44473540227, Hahlić 23, 51000 Rijeka</item>
      <item>Anamarija Tabula, OIB 35786417600, Starci 4, 51000 Rijeka</item>
      <item>Margita Tomljanović, OIB 85651113494, Paulinska 11, 53270 Senj</item>
      <item>Slavica Tomljenović, OIB 02015053601, Kumičićeva 13, 51000 Rijeka</item>
      <item>Biserka Tonsa, OIB 11408620584, Emilija Randića 4, 51000 Rijeka</item>
      <item>Goran Tuk, OIB 44831804015, Stanka Frankovića 28, 51000 Rijeka</item>
      <item>Biserka Turk, OIB 93102214917, Ciottina 12, 51000 Rijeka</item>
      <item>Anita Turković Pavičić, OIB 07462652458, Pasjak 7, 51214 Šapjane</item>
      <item>Ines Vaci, OIB 63330674122, Matuljska Cesta 8, 51410 Opatija</item>
      <item>Jasna Valušek, OIB 73904703103, Zagrad 64, 51410 Veprinac</item>
      <item>Diana Valzania, OIB 35190935188, Alessandra Manzonia 5, 51000 Rijeka</item>
      <item>Dragan Vekić, OIB 12004092741, Kraška 12 A, 51000 Rijeka</item>
      <item>Đorđo Vergić, OIB 84494659374, Saršoni 48, 51216 Viškovo</item>
      <item>Darko Vičić, OIB 18844074311, Kvaternikova 62/III, 51000 Rijeka</item>
      <item>Dušan Vidović, OIB 15243672058, Žminjska 14, 51000 Rijeka</item>
      <item>Anka Vignjević, OIB 30391103478, Ulica Put Brdo 9a, 51211 Matulji</item>
      <item>Sidonija Vinter, OIB 40083585272, Vinka Benca 2, 51000 Rijeka</item>
      <item>Gordana Viskov, OIB 24241308330, Škurinjska Cesta 18, 51000 Rijeka</item>
      <item>Mladen Vlah, OIB 48093935534, R. K. Jeretova 3, 51410 Opatija</item>
      <item>Maja Volarić, OIB 28890010195, Verdijeva 11, 51000 Rijeka</item>
      <item>Mile Vorkapić, OIB 49352047171, Korzo 35, 51000 Rijeka</item>
      <item>Sonja Volf, OIB 91507573499, Ante Kovačića 4, 51000 Rijeka</item>
      <item>Marko Vranić, OIB 28108087182, Franca Prešerna 42, 51000 Rijeka</item>
      <item>Nevenka Vranić, OIB 58569938435, Hahlić 19, 51000 Rijeka</item>
      <item>Marijan Vrbos, OIB 98016224123, Antuna Barca 16, 51000 Rijeka</item>
      <item>Radmila Vučković, OIB 26237157662, Stupari 2/B, 51216 Viškovo</item>
      <item>Izabela Vukelić, OIB 51314745688, Krasica 120c, 51226 Krasica</item>
      <item>Juraj Vukelić, OIB 48880252551, Šibenska 1, 51000 Rijeka</item>
      <item>Ana Vukić, OIB 22067915408, Ratka Petrovića 4, 51000 Rijeka</item>
      <item>Marina Vuletić, OIB 28257516414, Krimeja 22, 51000 Rijeka</item>
      <item>Vlado Weiss, OIB 44753918180, Krasica 89, 51226 Krasica</item>
      <item>Ivanka Zaborac, OIB 23099919009, Slavka Krautzeka 57, 51000 Rijeka</item>
      <item>Miranda Zakarija, OIB 48378552073, Čavle 199, 51218 Čavle</item>
      <item>Ivan Zec, OIB 66300701498, Skrpčići 2c, 51500 Krk</item>
      <item>Nadica Zednik, OIB 35144444897, Labinska 12, 51000 Rijeka</item>
      <item>Ana Zlendić, OIB 02553980513, Škurinjskih Žrtava 24, 51000 Rijeka</item>
      <item>Ivan Zoretić, OIB 21553001558, Zoretići 23, 51218 Dražice</item>
      <item>Milka Zrnić, OIB 53792847178, Rikarda Benčića 11, 51000 Rijeka</item>
      <item>Boris Žic, OIB 38975138585, Ulica Žrtava Fašizma 20, 51211 Matulji</item>
      <item>Jasna Žic, OIB 45980904059, Žrtava Fašizma 15, 51000 Rijeka</item>
      <item>Milan Pokmajević, OIB , Fara 48, 51262 Kraljevica</item>
      <item>Jela Dobrić, OIB 80315415223, Žarka Pezelja 4, 51000 Kostrena</item>
      <item>Ana Grginčić, OIB 65853159676, Škrljevo 279, 51226 Škrljevo</item>
      <item>OSIMPEX - d.o.o. za unutarnju i vanjsku trgovinu, OIB 17937349035, Europske Avenije 2, 31000 Osijek</item>
      <item>Katica Simčevski, OIB 77610299963, Dolac 9, 51000 Rijeka</item>
      <item>Ilonka Pavelić, Udatnog 10, 51000 Rijeka</item>
      <item>Frane Trošelj, OIB 36147933178, Ratka Petrovića 22, 51000 Rijeka</item>
      <item>Antun Ožanić, OIB 55298672364, Andrije Peruča 5, 51000 Rijeka</item>
    </izvorni_sadrzaj>
    <derivirana_varijabla naziv="DomainObject.Predmet.OstaliListFormatedWithAdressOIB_1">
      <item>GRADSKA BANKA d.d., TRG ANTE STARČEVIĆA 7, 31000 Osijek</item>
      <item>ANTUN OŽANIĆ, ANDRIJE PERUČA 5, 51000 Rijeka</item>
      <item>Milan Dokmanović, Ćićarijska 45, 51000 Rijeka</item>
      <item>Nevenka Stašić, Balači 10, 51414 Ičići</item>
      <item>Marica Dokmanović, Ćićarijska 45, 51000 Rijeka</item>
      <item>Nataša Sinožić, S. Krautzeka 92c, 51000 Rijeka</item>
      <item>Marica Ganić, Podhum, 51218 Dražice</item>
      <item>Tomislav Špalj, OIB 36408267403, Ružić Selo 186, 51226 Hreljin</item>
      <item>Marija Jurković, Emilija Randića 14, 51000 Rijeka</item>
      <item>Đuro Vograniću, Mate Lovraka 6, Rijeka</item>
      <item>Franjo Kraljić, Moše Albaharija 8/3, Rijeka</item>
      <item>Zorica Pavlović, Verdijeva 11, Rijeka</item>
      <item>Vesna Blažek, Zastenice, 51219 Čavle</item>
      <item>Marinko Linić, OIB 16553854565, Drežničkih boraca 32, 51218 Dražice Dražice</item>
      <item>Ante Brakus, B. Bačića 22a, Rijeka</item>
      <item>Anton Kovač, Irene Tome 4, Rijeka</item>
      <item>Radojka Iskra, Crnčićeva 9, Rijeka</item>
      <item>Karmela Špalj, OIB 91071467451, Ružić Selo 186, 51226 Hreljin</item>
      <item>Nikola Gvozden, Braće Stipčić 9, Rijeka</item>
      <item>Vladimir Legac, Zlobin, 51226 Hreljin</item>
      <item>Tomislav Kremenović, 51000 Rijeka</item>
      <item>Alesandra Tau, Dr Jože Grabovšeka 13, 51000 Rijeka</item>
      <item>Engebert Weiss, OIB 31268956712, Ružić Selo 93, 51226 Hreljin</item>
      <item>Dorotea Žic, OIB 06536794478, Švalbina 3, 51000 Rijeka</item>
      <item>Danijela Zidarić, Braće Blečića 2, Rijeka</item>
      <item>Jadranka Polić, OIB 22162281774, Mavrinci 63, 51219 Čavle</item>
      <item>Katica Marković, OIB 94988362012, Brig 13, 51000 Rijeka Rijeka</item>
      <item>Darinka Juričev Ivin, Zagrebačka 16, Rijeka</item>
      <item>Dubravka Čargonja, Brig 7, Rijeka</item>
      <item>Zdenka Starčević, Gušć 9, 51000 Rijeka</item>
      <item>Irena Abramović, Ratka Petrovića 15, Rijeka</item>
      <item>Katica Krikšić, Ćićarijska 11, 51000 Rijeka</item>
      <item>Suzana Rilko, OIB 77403775998, Brig 71/3, 51000 Rijeka</item>
      <item>Rozalija Štokić, OIB 23924434103, Pod Ohrušvom 6, 51000 Rijeka</item>
      <item>Mirna Kučan, OIB 47881319285, Hreljin 29, 51226 Hreljin</item>
      <item>Branka Frigan, Pilepići 10, Rijeka</item>
      <item>Bruno Vagaja, OIB 25823490850, J.P. Kamova 14/1, 51000 Rijeka</item>
      <item>Svjetlana Reinić, OIB 05052071488, Tina Ujevića 2d, 51000 Rijeka</item>
      <item>Sandra Rajčić Klapan, Braće Fućak 5, Rijeka</item>
      <item>Krunoslava Rumac, OIB 90498058157, Braće Fućak 5, 51000 Rijeka</item>
      <item>Alka Volarić, Verdijeva 11, Rijeka</item>
      <item>Doris Vujnović, Dolac 14, 51000 Rijeka</item>
      <item>Velimir Knežević, A.B.Šimića 50, 51000 Rijeka</item>
      <item>Nataša Sinožić, S. Krautzeka 92c, 51000 Rijeka</item>
      <item>ZZ ZANATOPREMA - Ilonka Pavelić, Vukovarska 7a, 51000 Rijeka</item>
      <item>CROATIA OSIGURANJE d.d. Rijeka Maja Walter Vengust, Korzo 35, 51000 Rijeka</item>
      <item>POREZNA UPRAVA RIJEKA Ksenija Luštica, Riva 6, 51000 Rijeka</item>
      <item>Marin Glavočić, Croatia osiguranje d.d. Filijala Korzo, Korzo 39, 51000 Rijeka</item>
      <item>Zagrebačka banka d.d., Trg bana Josipa Jelačića 10, 10000 Zagreb</item>
      <item>Pave Abramović, OIB 17644082257, Dinka Šimunovića 2, 51215 Kastav</item>
      <item>Vinko Andrijčić, OIB 62808832719, Draga Bašćanska 157, 51500 Krk</item>
      <item>Damir Antunović, OIB 25332956727, Vitezićeva 4, 51000 Rijeka</item>
      <item>Lilijana Augustin, OIB 12365783008, Šmogorska Cesta 43, 51211 Matulji</item>
      <item>Gordana Azinović, OIB 12669569335, Antuna Barca 12, 51000 Rijeka</item>
      <item>Ivan Ažić, OIB 53451600492, Ažić Lokva 20, 53270 Senj</item>
      <item>Šima Babić, OIB 70882195185, Škurinjskih Žrtava 9, 51000 Rijeka</item>
      <item>Sanja Babić, OIB 95180155449, Zdravka Kučića 9, 51000 Rijeka</item>
      <item>Anita Balen, OIB 19746601617, Hahlić 19, 51000 Rijeka</item>
      <item>Marina Ban, OIB 94209878025, Konjuh 2, 51218 Grobnik</item>
      <item>Slobodan Banašin, OIB 61319994678, Švalbina 13, 51000 Rijeka</item>
      <item>Ante Banić, OIB 11612757977, Pilepići 29, 51000 Rijeka</item>
      <item>Josipa Barak, OIB 38292221551, Pod Ohrušvom 15c, 51000 Rijeka</item>
      <item>Ljiljana Barak, OIB 05727273308, Rudno 21, 51215 Kastav</item>
      <item>Braco Baričević, OIB 12833770553, Škrljevo 1, 51226 Škrljevo</item>
      <item>Mauricio Bastiancich, OIB 11170003706, Ede Jardasa 16, 51000 Rijeka</item>
      <item>Elio Belak, OIB 96141783297, Franje Čandeka 38a, 51000 Rijeka</item>
      <item>Radojka Benić, OIB 28863435311, Škurinjskih Žrtava 32, 51000 Rijeka</item>
      <item>Luciana Berković, OIB 52065646589, Zvonimirova 48, 51000 Rijeka</item>
      <item>Ive Bilen, OIB 49459470039, Krasica 176a, 51226 Krasica</item>
      <item>Nadija Bilen-Križanec, OIB 01839519849, Antuna Marčelje Viškovića 10, 51000 Rijeka</item>
      <item>Zdenko Bodakoš, OIB 59287542407, Bartolovo 14, 51000 Rijeka</item>
      <item>Čedomir Borčić, OIB 79612712260, Blaža Polića 4, 51000 Rijeka</item>
      <item>Vesna Bosak, OIB 02352532521, Franje Račkoga 56, 51000 Rijeka</item>
      <item>Antonija-Nada Božić, OIB 21158498114, Ćićarijska 8, 51000 Rijeka</item>
      <item>Slobodan Božić, OIB 87875241755, Blažićevo A 31, 51000 Rijeka</item>
      <item>Nedeljka Bradanović, OIB 98664836371, Škurinjskih Žrtava 5, 51000 Rijeka</item>
      <item>Gordana Brašnić, OIB 62526330231, Milana Rustanbega 27, 51000 Rijeka</item>
      <item>Zlatan Bratina, OIB 13238933791, Trinajstići 13, 51215 Kastav</item>
      <item>Zoran Brdar, OIB 71042541419, Kačani 104, 51218 Grobnik</item>
      <item>Klaudio Brljafa, OIB 12508836356, Bok 25, 51000 Rijeka</item>
      <item>Vladimir Brenko, OIB 59381266040, Zvonimirova 20, 51000 Rijeka</item>
      <item>Rade Bunjevac, OIB 27606476304, Donji Jugi 17, 51216 Viškovo</item>
      <item>Gordana Buratović, OIB 24902281402, Antuna Dalmatina 7, 51000 Rijeka</item>
      <item>Ernada Burek Bećirović, OIB 05349704291, Vukovarska 1, 51000 Rijeka</item>
      <item>Ljubomir Kremenović, OIB 37621014118, Primorska 15, 10000 Zagreb</item>
      <item>Zora Butorac, OIB 49579717459, Plitvička 4, 51000 Rijeka</item>
      <item>Jelena Carević, OIB 69801796757, Franje Matkovića 11, 51000 Rijeka</item>
      <item>Ruža Cattarinuzzi, OIB 11339522794, Giuseppea Carabina 3, 51000 Rijeka</item>
      <item>Željko Cergnar, OIB 35358295562, Pod Vrh 19, 51218 Cernik</item>
      <item>Ivan Cicvarić, OIB 81146351134, Ante Jakšića 9, 10000 Zagreb</item>
      <item>Boris Crnić, OIB 30002265925, Kvaternikova 62b, 51000 Rijeka</item>
      <item>Milka Crnković, OIB 20711617243, Tina Ujevića 35, 51000 Rijeka</item>
      <item>Vitomir Csorba, OIB 72281766935, Naselje Vulkan 4, 51000 Rijeka</item>
      <item>Damir Cuculić, OIB 61246905397, Kukuljanovo 24, 51227 Kukuljanovo</item>
      <item>Milvana Čabrijan, OIB 76283413080, Cernik 37, 51218 Cernik</item>
      <item>Dubravka Čargonja, OIB 65205222341, Brig 7, 51000 Rijeka</item>
      <item>Marinka Čaušević, OIB 51765527840, Krimeja 22, 51000 Rijeka</item>
      <item>Mirjana Čulina, OIB 30425569537, Drenovski put 43, 51000 Rijeka</item>
      <item>Jadranka Radošević, OIB 58098084042, Saršoni 7, 51216 Saršoni</item>
      <item>Ahmet Didić, OIB 69157716173, Škrljevo 176, 51226 Škrljevo</item>
      <item>Ljubica Doljak, OIB 74399338880, Mavrinci 24a, 51218 Mavrinci</item>
      <item>Željko Domitrović, OIB 59684424075, Škrljevo 229, 51226 Škrljevo</item>
      <item>Stoja Drača, OIB 80344187440, Brdo 8, 51000 Rijeka</item>
      <item>Radojka Duković, OIB 00629323636, Pavla Radića 52, 51260 Crikvenica</item>
      <item>Zorana Duković, OIB 33604761859, Gršćaki 26, 47250 Gršćaki</item>
      <item>Josipa Ivanišević, OIB 90577378450, Barci 85, 51244 Grižane-Belgrad</item>
      <item>Žarko Dumenčić, OIB 23948262479, Vukovarska 20, 51000 Rijeka</item>
      <item>Mate Dundović, OIB 57071796302, Orlići 7d, 51000 Rijeka</item>
      <item>Vesna Dunić-bačić, OIB 14285029326, Cambierieva Ulica 1, 51000 Rijeka</item>
      <item>Dušan Đogo, OIB 04472395355, Donji Kašić 139, 23420 Donji Kašić</item>
      <item>Jadranka Đukić, OIB 73857839189, Mornarska 309, 51222 Bakar</item>
      <item>Mladen Galović, OIB 71438831471, Mihanovićeva 38, 51000 Rijeka</item>
      <item>Jovan Eraković, OIB 44116068329, Bezjaki 37, 51216 Marinići</item>
      <item>Snežana Erlić, OIB 24511147332, Crnčićeva 7, 51000 Rijeka</item>
      <item>Reza Fajdiga, OIB , Bok 25, 51000 Rijeka</item>
      <item>Arnold Ferk, OIB 46687545302, Ive Šodića 10, 51000 Kostrena</item>
      <item>Anton Franki, OIB 91392221144, Brgučena 25, 51511 Omišalj</item>
      <item>Verica Galina, OIB 86606757275, Štivar 7, 51215 Kastav</item>
      <item>Nada Kruljac, OIB 00262142321, Bok 25, 51000 Rijeka</item>
      <item>Nedeljka Marković, OIB 08811554244, Nadin 152a, 23223 Nadin</item>
      <item>Marija Kuzmić, OIB 68362654493, Vrtače 86, 51216 Marčelji</item>
      <item>Marica Lakić, OIB 40265061474, Jurjenići 34, 51215 Kastav</item>
      <item>Zorica Leber, OIB 87796106891, Blažićevo D 23, 51000 Rijeka</item>
      <item>Željka Lekić, OIB 46205160191, Braće Fućak 4, 51000 Rijeka</item>
      <item>Silvija Lerga, OIB 49268757404, Ratka Petrovića 25, 51000 Rijeka</item>
      <item>Vesna Lipovac, OIB 37090195603, Antuna Barca 4, 51000 Rijeka</item>
      <item>Adema Lovrić, OIB 80969742684, Bošket 5, 51000 Rijeka</item>
      <item>Mira Lovrović, OIB 96737474322, Bok 25, 51000 Rijeka</item>
      <item>Vesna Lučić, OIB 48224033639, Kosi 81, 51216 Kosi</item>
      <item>Nada Ludvig, OIB 49597765707, Slavka Krautzeka 92b, 51000 Rijeka</item>
      <item>Goran Ludvig, OIB 37275663866, Zdravka Kučića 37, 51000 Rijeka</item>
      <item>Milan Lukanović, OIB 42349621897, Bobovac 2, 51218 Čavle</item>
      <item>Miljenko Majcen, OIB 59249228585, Ladeti 60, 51410 Poljane</item>
      <item>Karmen Mandekić, OIB 61211973896, Emilija Randića 8, 51000 Rijeka</item>
      <item>Sanjin Maravić, OIB 53980604218, Sveti Petar 9, 51417 Mošćenička Draga</item>
      <item>Anto Marić, OIB 02452820290, Dr. Luje Naletilića Odvojak 30, 10000 Zagreb</item>
      <item>Izabella Markelić, OIB 63738600676, Tkalačka 3, 51000 Rijeka</item>
      <item>Verona Medić, OIB 91564611168, Drage Gervaisa 22, 51000 Rijeka</item>
      <item>Angelo Mian, OIB 48133038150, Petra Jurčića 6, 51000 Rijeka</item>
      <item>Predrag Miculinić, OIB 92126825909, Saverovac 2, 51218 Cernik</item>
      <item>Vladimir Miculinić, OIB 97661947761, Orišji 4, 51218 Čavle</item>
      <item>Josip Mikin, OIB 43744077288, Fiorella La Guardia 8, 51000 Rijeka</item>
      <item>Jelka Milković, OIB 52940826733, Krasica 77c, 51226 Krasica</item>
      <item>Tomislav Milković, OIB 00642791670, Draga 10c, 51216 Marinići</item>
      <item>Grozdana Milolaža, OIB 11749204362, Cesta 43.istarske Divizije 12, 51415 Lovran</item>
      <item>Silvana Milošević, OIB 79378866773, Osječka 14, 51000 Rijeka</item>
      <item>Sonja Mohorovičić, OIB 86964509585, Jušići 112, 51213 Jurdani</item>
      <item>Ljiljana Mrčela, OIB 06605812939, Ivana Gundulića 23, 32000 Vukovar</item>
      <item>Mladen Nakićen, OIB 06023523260, Pulac 45, 51000 Rijeka</item>
      <item>Zdravka Nazalević, OIB 07883725889, Antuna Barca 3b, 51000 Rijeka</item>
      <item>Ljubica Olujić, OIB 78120501901, Blažićevo B 6, 51000 Rijeka</item>
      <item>Milenka Omelić, OIB 74693554881, Emilija Randića 16, 51000 Rijeka</item>
      <item>Vlasta Murgić, OIB 77099402252, Svilno 46, 51219 Čavle</item>
      <item>Dragan Ostojić, OIB 33098989018, Kukuljanovo 190, 51227 Kukuljanovo</item>
      <item>Ružica Pašić, OIB 49103014402, Gustava Krkleca 16, 51000 Rijeka</item>
      <item>Igor Paulinić, OIB 62535588357, Franje Čandeka 23b, 51000 Rijeka</item>
      <item>Breda Rozman-Pavešić, OIB 24304794214, Kukuljanovo 213a, 51227 Kukuljanovo</item>
      <item>Andrej Pavešić, OIB 92040028964, Janka Polića Kamova 97, 51000 Rijeka</item>
      <item>Nives Pavlešić, OIB 01774727961, Galija 30, 51500 Krk</item>
      <item>Ante Peran, OIB 22290855207, Meštrovićeva 11, 51000 Rijeka</item>
      <item>Zoran Perić, OIB 78203627439, Zdravka Kučića 3, 51000 Rijeka</item>
      <item>Anka Pešić, OIB 17490612378, Ciottina 14, 51000 Rijeka</item>
      <item>Ksenija Pešušić, OIB 04610926013, Franje Petrića 3b, 23000 Zadar</item>
      <item>Željka Petešić, OIB 59126385800, Burićeva 4, 51262 Šmrika</item>
      <item>Anita Petrović, OIB 85602945736, Hahlić 17, 51000 Rijeka</item>
      <item>Miko Petrović, OIB 99756657607, Fiorella La Guardia 9, 51000 Rijeka</item>
      <item>Suzana Petrović, OIB 36412192494, Dobriše Cesarića 3, 51000 Rijeka</item>
      <item>Katarina Pletikosa, OIB 89450662060, Zorzići 69, 51216 Viškovo</item>
      <item>Milan Popović, OIB 32596816498, Vrandučka 22, 10000 Zagreb</item>
      <item>Mandica Pramparo, OIB 77646396086, Osječka 30, 51000 Rijeka</item>
      <item>Dragan Puž, OIB 65163916827, Omladinska Ulica 8, 51410 Ičići</item>
      <item>Vojislav Radalj, OIB 32561156795, Put Luskino 31, 51211 Matulji</item>
      <item>Kristina Radanec, OIB 14716284304, Hreljin 288, 51226 Hreljin</item>
      <item>Žarko Ratković, OIB 95587848976, Ilije Garašanina 8 E, 78000 Banja Luka</item>
      <item>Alen Relić, OIB 64981117563, Crnčićeva 7/252, 51000 Rijeka</item>
      <item>Nada Roch, OIB 72951572447, Pionirska 9c, 51000 Rijeka</item>
      <item>Alan Thomas Roško, OIB 72296414705, Braće Pavlinića 13, 51000 Rijeka</item>
      <item>Mirjana Rumora, OIB 66717024604, Dolac 8, 51000 Rijeka</item>
      <item>Josip Sakić, OIB 27092463304, Čavalsko 9, 51000 Rijeka</item>
      <item>Mile Sakić, OIB 20115195864, Braće Cetina 5a, 51000 Rijeka</item>
      <item>Radovan Sakić, OIB 92885813505, Hahlić 19, 51000 Rijeka</item>
      <item>Nevenka Samaržija, OIB 84464356181, Tizianova 1, 51000 Rijeka</item>
      <item>Nenad Savanović, OIB 09858121880, Uspon Ladislava Tomee 5, 51000 Rijeka</item>
      <item>Nikolina Savanović, OIB 27098348048, Uspon Ladislava Tomee 5, 51000 Rijeka</item>
      <item>Ljubica Savić, OIB 20373807105, Podugrinac 14, 51250 Bribir</item>
      <item>Stipe Sertić, OIB 19308296726, Petra Kružića 28, 53270 Senj</item>
      <item>Agneza Sironić, OIB 14744860161, Šetalište 13.divizije 24, 51000 Rijeka</item>
      <item>Ružica Skoblar, OIB 01529849019, Skoblari 45, 23233 Privlaka</item>
      <item>Anica Smolčić, OIB 96136888761, Nikole Cara 1, 51000 Rijeka</item>
      <item>Gordana Sochor, OIB 85353512554, Drage Gervaisa 37, 51000 Rijeka</item>
      <item>Mara Spajić, OIB 27528905057, Budicinova 4, 51000 Rijeka</item>
      <item>Robert Srdoč, OIB 54178910361, Žarka Pezelja 6, 51000 Kostrena</item>
      <item>Liljana Stambul, OIB 98936081948, Mučići 42, 51211 Matulji</item>
      <item>Dragan Starčević, OIB 63365878139, Tijani 17, 51000 Rijeka</item>
      <item>Irena Stevanović, OIB 50654589251, Fiorella La Guardia 1b, 51000 Rijeka</item>
      <item>Marijan Stipančić, OIB 04902703007, Zagrebačka 10, 51000 Rijeka</item>
      <item>Sabina Stojanović, OIB 58575038078, Trpimirova 2, 51000 Rijeka</item>
      <item>Marija Sučić, OIB 83675547136, Rastočine 6, 51000 Rijeka</item>
      <item>Dušan Surina, OIB 84594362417, Antuna Barca 10a, 51000 Rijeka</item>
      <item>Smilja Surina, OIB 89451405738, Mihelići 5, 51211 Matulji</item>
      <item>Alojzije Šegrt, OIB 89912667867, Matije Gupca 16, 51000 Rijeka</item>
      <item>Marina Šepac, OIB 10863262949, Drenovski Put 59, 51000 Rijeka</item>
      <item>Milbert Šimanić, OIB 79002313510, Rubeši 133a, 51215 Kastav</item>
      <item>Marina Širola, OIB 11498027172, Stane Vončine 5, 51000 Rijeka</item>
      <item>Laura Škerl, OIB 72885473184, Bok 28, 51000 Rijeka</item>
      <item>Milica Šubat, OIB 49400942301, Glavani 90, 51000 Kostrena</item>
      <item>Radmila Šušnjar, OIB 44473540227, Hahlić 23, 51000 Rijeka</item>
      <item>Anamarija Tabula, OIB 35786417600, Starci 4, 51000 Rijeka</item>
      <item>Margita Tomljanović, OIB 85651113494, Paulinska 11, 53270 Senj</item>
      <item>Slavica Tomljenović, OIB 02015053601, Kumičićeva 13, 51000 Rijeka</item>
      <item>Biserka Tonsa, OIB 11408620584, Emilija Randića 4, 51000 Rijeka</item>
      <item>Goran Tuk, OIB 44831804015, Stanka Frankovića 28, 51000 Rijeka</item>
      <item>Biserka Turk, OIB 93102214917, Ciottina 12, 51000 Rijeka</item>
      <item>Anita Turković Pavičić, OIB 07462652458, Pasjak 7, 51214 Šapjane</item>
      <item>Ines Vaci, OIB 63330674122, Matuljska Cesta 8, 51410 Opatija</item>
      <item>Jasna Valušek, OIB 73904703103, Zagrad 64, 51410 Veprinac</item>
      <item>Diana Valzania, OIB 35190935188, Alessandra Manzonia 5, 51000 Rijeka</item>
      <item>Dragan Vekić, OIB 12004092741, Kraška 12 A, 51000 Rijeka</item>
      <item>Đorđo Vergić, OIB 84494659374, Saršoni 48, 51216 Viškovo</item>
      <item>Darko Vičić, OIB 18844074311, Kvaternikova 62/III, 51000 Rijeka</item>
      <item>Dušan Vidović, OIB 15243672058, Žminjska 14, 51000 Rijeka</item>
      <item>Anka Vignjević, OIB 30391103478, Ulica Put Brdo 9a, 51211 Matulji</item>
      <item>Sidonija Vinter, OIB 40083585272, Vinka Benca 2, 51000 Rijeka</item>
      <item>Gordana Viskov, OIB 24241308330, Škurinjska Cesta 18, 51000 Rijeka</item>
      <item>Mladen Vlah, OIB 48093935534, R. K. Jeretova 3, 51410 Opatija</item>
      <item>Maja Volarić, OIB 28890010195, Verdijeva 11, 51000 Rijeka</item>
      <item>Mile Vorkapić, OIB 49352047171, Korzo 35, 51000 Rijeka</item>
      <item>Sonja Volf, OIB 91507573499, Ante Kovačića 4, 51000 Rijeka</item>
      <item>Marko Vranić, OIB 28108087182, Franca Prešerna 42, 51000 Rijeka</item>
      <item>Nevenka Vranić, OIB 58569938435, Hahlić 19, 51000 Rijeka</item>
      <item>Marijan Vrbos, OIB 98016224123, Antuna Barca 16, 51000 Rijeka</item>
      <item>Radmila Vučković, OIB 26237157662, Stupari 2/B, 51216 Viškovo</item>
      <item>Izabela Vukelić, OIB 51314745688, Krasica 120c, 51226 Krasica</item>
      <item>Juraj Vukelić, OIB 48880252551, Šibenska 1, 51000 Rijeka</item>
      <item>Ana Vukić, OIB 22067915408, Ratka Petrovića 4, 51000 Rijeka</item>
      <item>Marina Vuletić, OIB 28257516414, Krimeja 22, 51000 Rijeka</item>
      <item>Vlado Weiss, OIB 44753918180, Krasica 89, 51226 Krasica</item>
      <item>Ivanka Zaborac, OIB 23099919009, Slavka Krautzeka 57, 51000 Rijeka</item>
      <item>Miranda Zakarija, OIB 48378552073, Čavle 199, 51218 Čavle</item>
      <item>Ivan Zec, OIB 66300701498, Skrpčići 2c, 51500 Krk</item>
      <item>Nadica Zednik, OIB 35144444897, Labinska 12, 51000 Rijeka</item>
      <item>Ana Zlendić, OIB 02553980513, Škurinjskih Žrtava 24, 51000 Rijeka</item>
      <item>Ivan Zoretić, OIB 21553001558, Zoretići 23, 51218 Dražice</item>
      <item>Milka Zrnić, OIB 53792847178, Rikarda Benčića 11, 51000 Rijeka</item>
      <item>Boris Žic, OIB 38975138585, Ulica Žrtava Fašizma 20, 51211 Matulji</item>
      <item>Jasna Žic, OIB 45980904059, Žrtava Fašizma 15, 51000 Rijeka</item>
      <item>Milan Pokmajević, OIB , Fara 48, 51262 Kraljevica</item>
      <item>Jela Dobrić, OIB 80315415223, Žarka Pezelja 4, 51000 Kostrena</item>
      <item>Ana Grginčić, OIB 65853159676, Škrljevo 279, 51226 Škrljevo</item>
      <item>OSIMPEX - d.o.o. za unutarnju i vanjsku trgovinu, OIB 17937349035, Europske Avenije 2, 31000 Osijek</item>
      <item>Katica Simčevski, OIB 77610299963, Dolac 9, 51000 Rijeka</item>
      <item>Ilonka Pavelić, Udatnog 10, 51000 Rijeka</item>
      <item>Frane Trošelj, OIB 36147933178, Ratka Petrovića 22, 51000 Rijeka</item>
      <item>Antun Ožanić, OIB 55298672364, Andrije Peruča 5, 51000 Rijeka</item>
    </derivirana_varijabla>
  </DomainObject.Predmet.OstaliListFormatedWithAdressOIB>
  <DomainObject.Predmet.OstaliListNazivFormated>
    <izvorni_sadrzaj>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izvorni_sadrzaj>
    <derivirana_varijabla naziv="DomainObject.Predmet.OstaliListNazivFormated_1">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derivirana_varijabla>
  </DomainObject.Predmet.OstaliListNazivFormated>
  <DomainObject.Predmet.OstaliListNazivFormatedOIB>
    <izvorni_sadrzaj>
      <item>GRADSKA BANKA d.d.</item>
      <item>ANTUN OŽANIĆ</item>
      <item>Milan Dokmanović</item>
      <item>Nevenka Stašić</item>
      <item>Marica Dokmanović</item>
      <item>Nataša Sinožić</item>
      <item>Marica Ganić</item>
      <item>Tomislav Špalj, OIB 36408267403</item>
      <item>Marija Jurković</item>
      <item>Đuro Vograniću</item>
      <item>Franjo Kraljić</item>
      <item>Zorica Pavlović</item>
      <item>Vesna Blažek</item>
      <item>Marinko Linić, OIB 16553854565</item>
      <item>Ante Brakus</item>
      <item>Anton Kovač</item>
      <item>Radojka Iskra</item>
      <item>Karmela Špalj, OIB 91071467451</item>
      <item>Nikola Gvozden</item>
      <item>Vladimir Legac</item>
      <item>Tomislav Kremenović</item>
      <item>Alesandra Tau</item>
      <item>Engebert Weiss, OIB 31268956712</item>
      <item>Dorotea Žic, OIB 06536794478</item>
      <item>Danijela Zidarić</item>
      <item>Jadranka Polić, OIB 22162281774</item>
      <item>Katica Marković, OIB 94988362012</item>
      <item>Darinka Juričev Ivin</item>
      <item>Dubravka Čargonja</item>
      <item>Zdenka Starčević</item>
      <item>Irena Abramović</item>
      <item>Katica Krikšić</item>
      <item>Suzana Rilko, OIB 77403775998</item>
      <item>Rozalija Štokić, OIB 23924434103</item>
      <item>Mirna Kučan, OIB 47881319285</item>
      <item>Branka Frigan</item>
      <item>Bruno Vagaja, OIB 25823490850</item>
      <item>Svjetlana Reinić, OIB 05052071488</item>
      <item>Sandra Rajčić Klapan</item>
      <item>Krunoslava Rumac, OIB 90498058157</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 OIB 17644082257</item>
      <item>Vinko Andrijčić, OIB 62808832719</item>
      <item>Damir Antunović, OIB 25332956727</item>
      <item>Lilijana Augustin, OIB 12365783008</item>
      <item>Gordana Azinović, OIB 12669569335</item>
      <item>Ivan Ažić, OIB 53451600492</item>
      <item>Šima Babić, OIB 70882195185</item>
      <item>Sanja Babić, OIB 95180155449</item>
      <item>Anita Balen, OIB 19746601617</item>
      <item>Marina Ban, OIB 94209878025</item>
      <item>Slobodan Banašin, OIB 61319994678</item>
      <item>Ante Banić, OIB 11612757977</item>
      <item>Josipa Barak, OIB 38292221551</item>
      <item>Ljiljana Barak, OIB 05727273308</item>
      <item>Braco Baričević, OIB 12833770553</item>
      <item>Mauricio Bastiancich, OIB 11170003706</item>
      <item>Elio Belak, OIB 96141783297</item>
      <item>Radojka Benić, OIB 28863435311</item>
      <item>Luciana Berković, OIB 52065646589</item>
      <item>Ive Bilen, OIB 49459470039</item>
      <item>Nadija Bilen-Križanec, OIB 01839519849</item>
      <item>Zdenko Bodakoš, OIB 59287542407</item>
      <item>Čedomir Borčić, OIB 79612712260</item>
      <item>Vesna Bosak, OIB 02352532521</item>
      <item>Antonija-Nada Božić, OIB 21158498114</item>
      <item>Slobodan Božić, OIB 87875241755</item>
      <item>Nedeljka Bradanović, OIB 98664836371</item>
      <item>Gordana Brašnić, OIB 62526330231</item>
      <item>Zlatan Bratina, OIB 13238933791</item>
      <item>Zoran Brdar, OIB 71042541419</item>
      <item>Klaudio Brljafa, OIB 12508836356</item>
      <item>Vladimir Brenko, OIB 59381266040</item>
      <item>Rade Bunjevac, OIB 27606476304</item>
      <item>Gordana Buratović, OIB 24902281402</item>
      <item>Ernada Burek Bećirović, OIB 05349704291</item>
      <item>Ljubomir Kremenović, OIB 37621014118</item>
      <item>Zora Butorac, OIB 49579717459</item>
      <item>Jelena Carević, OIB 69801796757</item>
      <item>Ruža Cattarinuzzi, OIB 11339522794</item>
      <item>Željko Cergnar, OIB 35358295562</item>
      <item>Ivan Cicvarić, OIB 81146351134</item>
      <item>Boris Crnić, OIB 30002265925</item>
      <item>Milka Crnković, OIB 20711617243</item>
      <item>Vitomir Csorba, OIB 72281766935</item>
      <item>Damir Cuculić, OIB 61246905397</item>
      <item>Milvana Čabrijan, OIB 76283413080</item>
      <item>Dubravka Čargonja, OIB 65205222341</item>
      <item>Marinka Čaušević, OIB 51765527840</item>
      <item>Mirjana Čulina, OIB 30425569537</item>
      <item>Jadranka Radošević, OIB 58098084042</item>
      <item>Ahmet Didić, OIB 69157716173</item>
      <item>Ljubica Doljak, OIB 74399338880</item>
      <item>Željko Domitrović, OIB 59684424075</item>
      <item>Stoja Drača, OIB 80344187440</item>
      <item>Radojka Duković, OIB 00629323636</item>
      <item>Zorana Duković, OIB 33604761859</item>
      <item>Josipa Ivanišević, OIB 90577378450</item>
      <item>Žarko Dumenčić, OIB 23948262479</item>
      <item>Mate Dundović, OIB 57071796302</item>
      <item>Vesna Dunić-bačić, OIB 14285029326</item>
      <item>Dušan Đogo, OIB 04472395355</item>
      <item>Jadranka Đukić, OIB 73857839189</item>
      <item>Mladen Galović, OIB 71438831471</item>
      <item>Jovan Eraković, OIB 44116068329</item>
      <item>Snežana Erlić, OIB 24511147332</item>
      <item>Reza Fajdiga, OIB </item>
      <item>Arnold Ferk, OIB 46687545302</item>
      <item>Anton Franki, OIB 91392221144</item>
      <item>Verica Galina, OIB 86606757275</item>
      <item>Nada Kruljac, OIB 00262142321</item>
      <item>Nedeljka Marković, OIB 08811554244</item>
      <item>Marija Kuzmić, OIB 68362654493</item>
      <item>Marica Lakić, OIB 40265061474</item>
      <item>Zorica Leber, OIB 87796106891</item>
      <item>Željka Lekić, OIB 46205160191</item>
      <item>Silvija Lerga, OIB 49268757404</item>
      <item>Vesna Lipovac, OIB 37090195603</item>
      <item>Adema Lovrić, OIB 80969742684</item>
      <item>Mira Lovrović, OIB 96737474322</item>
      <item>Vesna Lučić, OIB 48224033639</item>
      <item>Nada Ludvig, OIB 49597765707</item>
      <item>Goran Ludvig, OIB 37275663866</item>
      <item>Milan Lukanović, OIB 42349621897</item>
      <item>Miljenko Majcen, OIB 59249228585</item>
      <item>Karmen Mandekić, OIB 61211973896</item>
      <item>Sanjin Maravić, OIB 53980604218</item>
      <item>Anto Marić, OIB 02452820290</item>
      <item>Izabella Markelić, OIB 63738600676</item>
      <item>Verona Medić, OIB 91564611168</item>
      <item>Angelo Mian, OIB 48133038150</item>
      <item>Predrag Miculinić, OIB 92126825909</item>
      <item>Vladimir Miculinić, OIB 97661947761</item>
      <item>Josip Mikin, OIB 43744077288</item>
      <item>Jelka Milković, OIB 52940826733</item>
      <item>Tomislav Milković, OIB 00642791670</item>
      <item>Grozdana Milolaža, OIB 11749204362</item>
      <item>Silvana Milošević, OIB 79378866773</item>
      <item>Sonja Mohorovičić, OIB 86964509585</item>
      <item>Ljiljana Mrčela, OIB 06605812939</item>
      <item>Mladen Nakićen, OIB 06023523260</item>
      <item>Zdravka Nazalević, OIB 07883725889</item>
      <item>Ljubica Olujić, OIB 78120501901</item>
      <item>Milenka Omelić, OIB 74693554881</item>
      <item>Vlasta Murgić, OIB 77099402252</item>
      <item>Dragan Ostojić, OIB 33098989018</item>
      <item>Ružica Pašić, OIB 49103014402</item>
      <item>Igor Paulinić, OIB 62535588357</item>
      <item>Breda Rozman-Pavešić, OIB 24304794214</item>
      <item>Andrej Pavešić, OIB 92040028964</item>
      <item>Nives Pavlešić, OIB 01774727961</item>
      <item>Ante Peran, OIB 22290855207</item>
      <item>Zoran Perić, OIB 78203627439</item>
      <item>Anka Pešić, OIB 17490612378</item>
      <item>Ksenija Pešušić, OIB 04610926013</item>
      <item>Željka Petešić, OIB 59126385800</item>
      <item>Anita Petrović, OIB 85602945736</item>
      <item>Miko Petrović, OIB 99756657607</item>
      <item>Suzana Petrović, OIB 36412192494</item>
      <item>Katarina Pletikosa, OIB 89450662060</item>
      <item>Milan Popović, OIB 32596816498</item>
      <item>Mandica Pramparo, OIB 77646396086</item>
      <item>Dragan Puž, OIB 65163916827</item>
      <item>Vojislav Radalj, OIB 32561156795</item>
      <item>Kristina Radanec, OIB 14716284304</item>
      <item>Žarko Ratković, OIB 95587848976</item>
      <item>Alen Relić, OIB 64981117563</item>
      <item>Nada Roch, OIB 72951572447</item>
      <item>Alan Thomas Roško, OIB 72296414705</item>
      <item>Mirjana Rumora, OIB 66717024604</item>
      <item>Josip Sakić, OIB 27092463304</item>
      <item>Mile Sakić, OIB 20115195864</item>
      <item>Radovan Sakić, OIB 92885813505</item>
      <item>Nevenka Samaržija, OIB 84464356181</item>
      <item>Nenad Savanović, OIB 09858121880</item>
      <item>Nikolina Savanović, OIB 27098348048</item>
      <item>Ljubica Savić, OIB 20373807105</item>
      <item>Stipe Sertić, OIB 19308296726</item>
      <item>Agneza Sironić, OIB 14744860161</item>
      <item>Ružica Skoblar, OIB 01529849019</item>
      <item>Anica Smolčić, OIB 96136888761</item>
      <item>Gordana Sochor, OIB 85353512554</item>
      <item>Mara Spajić, OIB 27528905057</item>
      <item>Robert Srdoč, OIB 54178910361</item>
      <item>Liljana Stambul, OIB 98936081948</item>
      <item>Dragan Starčević, OIB 63365878139</item>
      <item>Irena Stevanović, OIB 50654589251</item>
      <item>Marijan Stipančić, OIB 04902703007</item>
      <item>Sabina Stojanović, OIB 58575038078</item>
      <item>Marija Sučić, OIB 83675547136</item>
      <item>Dušan Surina, OIB 84594362417</item>
      <item>Smilja Surina, OIB 89451405738</item>
      <item>Alojzije Šegrt, OIB 89912667867</item>
      <item>Marina Šepac, OIB 10863262949</item>
      <item>Milbert Šimanić, OIB 79002313510</item>
      <item>Marina Širola, OIB 11498027172</item>
      <item>Laura Škerl, OIB 72885473184</item>
      <item>Milica Šubat, OIB 49400942301</item>
      <item>Radmila Šušnjar, OIB 44473540227</item>
      <item>Anamarija Tabula, OIB 35786417600</item>
      <item>Margita Tomljanović, OIB 85651113494</item>
      <item>Slavica Tomljenović, OIB 02015053601</item>
      <item>Biserka Tonsa, OIB 11408620584</item>
      <item>Goran Tuk, OIB 44831804015</item>
      <item>Biserka Turk, OIB 93102214917</item>
      <item>Anita Turković Pavičić, OIB 07462652458</item>
      <item>Ines Vaci, OIB 63330674122</item>
      <item>Jasna Valušek, OIB 73904703103</item>
      <item>Diana Valzania, OIB 35190935188</item>
      <item>Dragan Vekić, OIB 12004092741</item>
      <item>Đorđo Vergić, OIB 84494659374</item>
      <item>Darko Vičić, OIB 18844074311</item>
      <item>Dušan Vidović, OIB 15243672058</item>
      <item>Anka Vignjević, OIB 30391103478</item>
      <item>Sidonija Vinter, OIB 40083585272</item>
      <item>Gordana Viskov, OIB 24241308330</item>
      <item>Mladen Vlah, OIB 48093935534</item>
      <item>Maja Volarić, OIB 28890010195</item>
      <item>Mile Vorkapić, OIB 49352047171</item>
      <item>Sonja Volf, OIB 91507573499</item>
      <item>Marko Vranić, OIB 28108087182</item>
      <item>Nevenka Vranić, OIB 58569938435</item>
      <item>Marijan Vrbos, OIB 98016224123</item>
      <item>Radmila Vučković, OIB 26237157662</item>
      <item>Izabela Vukelić, OIB 51314745688</item>
      <item>Juraj Vukelić, OIB 48880252551</item>
      <item>Ana Vukić, OIB 22067915408</item>
      <item>Marina Vuletić, OIB 28257516414</item>
      <item>Vlado Weiss, OIB 44753918180</item>
      <item>Ivanka Zaborac, OIB 23099919009</item>
      <item>Miranda Zakarija, OIB 48378552073</item>
      <item>Ivan Zec, OIB 66300701498</item>
      <item>Nadica Zednik, OIB 35144444897</item>
      <item>Ana Zlendić, OIB 02553980513</item>
      <item>Ivan Zoretić, OIB 21553001558</item>
      <item>Milka Zrnić, OIB 53792847178</item>
      <item>Boris Žic, OIB 38975138585</item>
      <item>Jasna Žic, OIB 45980904059</item>
      <item>Milan Pokmajević, OIB </item>
      <item>Jela Dobrić, OIB 80315415223</item>
      <item>Ana Grginčić, OIB 65853159676</item>
      <item>OSIMPEX - d.o.o. za unutarnju i vanjsku trgovinu, OIB 17937349035</item>
      <item>Katica Simčevski, OIB 77610299963</item>
      <item>Ilonka Pavelić</item>
      <item>Frane Trošelj, OIB 36147933178</item>
      <item>Antun Ožanić, OIB 55298672364</item>
    </izvorni_sadrzaj>
    <derivirana_varijabla naziv="DomainObject.Predmet.OstaliListNazivFormatedOIB_1">
      <item>GRADSKA BANKA d.d.</item>
      <item>ANTUN OŽANIĆ</item>
      <item>Milan Dokmanović</item>
      <item>Nevenka Stašić</item>
      <item>Marica Dokmanović</item>
      <item>Nataša Sinožić</item>
      <item>Marica Ganić</item>
      <item>Tomislav Špalj, OIB 36408267403</item>
      <item>Marija Jurković</item>
      <item>Đuro Vograniću</item>
      <item>Franjo Kraljić</item>
      <item>Zorica Pavlović</item>
      <item>Vesna Blažek</item>
      <item>Marinko Linić, OIB 16553854565</item>
      <item>Ante Brakus</item>
      <item>Anton Kovač</item>
      <item>Radojka Iskra</item>
      <item>Karmela Špalj, OIB 91071467451</item>
      <item>Nikola Gvozden</item>
      <item>Vladimir Legac</item>
      <item>Tomislav Kremenović</item>
      <item>Alesandra Tau</item>
      <item>Engebert Weiss, OIB 31268956712</item>
      <item>Dorotea Žic, OIB 06536794478</item>
      <item>Danijela Zidarić</item>
      <item>Jadranka Polić, OIB 22162281774</item>
      <item>Katica Marković, OIB 94988362012</item>
      <item>Darinka Juričev Ivin</item>
      <item>Dubravka Čargonja</item>
      <item>Zdenka Starčević</item>
      <item>Irena Abramović</item>
      <item>Katica Krikšić</item>
      <item>Suzana Rilko, OIB 77403775998</item>
      <item>Rozalija Štokić, OIB 23924434103</item>
      <item>Mirna Kučan, OIB 47881319285</item>
      <item>Branka Frigan</item>
      <item>Bruno Vagaja, OIB 25823490850</item>
      <item>Svjetlana Reinić, OIB 05052071488</item>
      <item>Sandra Rajčić Klapan</item>
      <item>Krunoslava Rumac, OIB 90498058157</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 OIB 17644082257</item>
      <item>Vinko Andrijčić, OIB 62808832719</item>
      <item>Damir Antunović, OIB 25332956727</item>
      <item>Lilijana Augustin, OIB 12365783008</item>
      <item>Gordana Azinović, OIB 12669569335</item>
      <item>Ivan Ažić, OIB 53451600492</item>
      <item>Šima Babić, OIB 70882195185</item>
      <item>Sanja Babić, OIB 95180155449</item>
      <item>Anita Balen, OIB 19746601617</item>
      <item>Marina Ban, OIB 94209878025</item>
      <item>Slobodan Banašin, OIB 61319994678</item>
      <item>Ante Banić, OIB 11612757977</item>
      <item>Josipa Barak, OIB 38292221551</item>
      <item>Ljiljana Barak, OIB 05727273308</item>
      <item>Braco Baričević, OIB 12833770553</item>
      <item>Mauricio Bastiancich, OIB 11170003706</item>
      <item>Elio Belak, OIB 96141783297</item>
      <item>Radojka Benić, OIB 28863435311</item>
      <item>Luciana Berković, OIB 52065646589</item>
      <item>Ive Bilen, OIB 49459470039</item>
      <item>Nadija Bilen-Križanec, OIB 01839519849</item>
      <item>Zdenko Bodakoš, OIB 59287542407</item>
      <item>Čedomir Borčić, OIB 79612712260</item>
      <item>Vesna Bosak, OIB 02352532521</item>
      <item>Antonija-Nada Božić, OIB 21158498114</item>
      <item>Slobodan Božić, OIB 87875241755</item>
      <item>Nedeljka Bradanović, OIB 98664836371</item>
      <item>Gordana Brašnić, OIB 62526330231</item>
      <item>Zlatan Bratina, OIB 13238933791</item>
      <item>Zoran Brdar, OIB 71042541419</item>
      <item>Klaudio Brljafa, OIB 12508836356</item>
      <item>Vladimir Brenko, OIB 59381266040</item>
      <item>Rade Bunjevac, OIB 27606476304</item>
      <item>Gordana Buratović, OIB 24902281402</item>
      <item>Ernada Burek Bećirović, OIB 05349704291</item>
      <item>Ljubomir Kremenović, OIB 37621014118</item>
      <item>Zora Butorac, OIB 49579717459</item>
      <item>Jelena Carević, OIB 69801796757</item>
      <item>Ruža Cattarinuzzi, OIB 11339522794</item>
      <item>Željko Cergnar, OIB 35358295562</item>
      <item>Ivan Cicvarić, OIB 81146351134</item>
      <item>Boris Crnić, OIB 30002265925</item>
      <item>Milka Crnković, OIB 20711617243</item>
      <item>Vitomir Csorba, OIB 72281766935</item>
      <item>Damir Cuculić, OIB 61246905397</item>
      <item>Milvana Čabrijan, OIB 76283413080</item>
      <item>Dubravka Čargonja, OIB 65205222341</item>
      <item>Marinka Čaušević, OIB 51765527840</item>
      <item>Mirjana Čulina, OIB 30425569537</item>
      <item>Jadranka Radošević, OIB 58098084042</item>
      <item>Ahmet Didić, OIB 69157716173</item>
      <item>Ljubica Doljak, OIB 74399338880</item>
      <item>Željko Domitrović, OIB 59684424075</item>
      <item>Stoja Drača, OIB 80344187440</item>
      <item>Radojka Duković, OIB 00629323636</item>
      <item>Zorana Duković, OIB 33604761859</item>
      <item>Josipa Ivanišević, OIB 90577378450</item>
      <item>Žarko Dumenčić, OIB 23948262479</item>
      <item>Mate Dundović, OIB 57071796302</item>
      <item>Vesna Dunić-bačić, OIB 14285029326</item>
      <item>Dušan Đogo, OIB 04472395355</item>
      <item>Jadranka Đukić, OIB 73857839189</item>
      <item>Mladen Galović, OIB 71438831471</item>
      <item>Jovan Eraković, OIB 44116068329</item>
      <item>Snežana Erlić, OIB 24511147332</item>
      <item>Reza Fajdiga, OIB </item>
      <item>Arnold Ferk, OIB 46687545302</item>
      <item>Anton Franki, OIB 91392221144</item>
      <item>Verica Galina, OIB 86606757275</item>
      <item>Nada Kruljac, OIB 00262142321</item>
      <item>Nedeljka Marković, OIB 08811554244</item>
      <item>Marija Kuzmić, OIB 68362654493</item>
      <item>Marica Lakić, OIB 40265061474</item>
      <item>Zorica Leber, OIB 87796106891</item>
      <item>Željka Lekić, OIB 46205160191</item>
      <item>Silvija Lerga, OIB 49268757404</item>
      <item>Vesna Lipovac, OIB 37090195603</item>
      <item>Adema Lovrić, OIB 80969742684</item>
      <item>Mira Lovrović, OIB 96737474322</item>
      <item>Vesna Lučić, OIB 48224033639</item>
      <item>Nada Ludvig, OIB 49597765707</item>
      <item>Goran Ludvig, OIB 37275663866</item>
      <item>Milan Lukanović, OIB 42349621897</item>
      <item>Miljenko Majcen, OIB 59249228585</item>
      <item>Karmen Mandekić, OIB 61211973896</item>
      <item>Sanjin Maravić, OIB 53980604218</item>
      <item>Anto Marić, OIB 02452820290</item>
      <item>Izabella Markelić, OIB 63738600676</item>
      <item>Verona Medić, OIB 91564611168</item>
      <item>Angelo Mian, OIB 48133038150</item>
      <item>Predrag Miculinić, OIB 92126825909</item>
      <item>Vladimir Miculinić, OIB 97661947761</item>
      <item>Josip Mikin, OIB 43744077288</item>
      <item>Jelka Milković, OIB 52940826733</item>
      <item>Tomislav Milković, OIB 00642791670</item>
      <item>Grozdana Milolaža, OIB 11749204362</item>
      <item>Silvana Milošević, OIB 79378866773</item>
      <item>Sonja Mohorovičić, OIB 86964509585</item>
      <item>Ljiljana Mrčela, OIB 06605812939</item>
      <item>Mladen Nakićen, OIB 06023523260</item>
      <item>Zdravka Nazalević, OIB 07883725889</item>
      <item>Ljubica Olujić, OIB 78120501901</item>
      <item>Milenka Omelić, OIB 74693554881</item>
      <item>Vlasta Murgić, OIB 77099402252</item>
      <item>Dragan Ostojić, OIB 33098989018</item>
      <item>Ružica Pašić, OIB 49103014402</item>
      <item>Igor Paulinić, OIB 62535588357</item>
      <item>Breda Rozman-Pavešić, OIB 24304794214</item>
      <item>Andrej Pavešić, OIB 92040028964</item>
      <item>Nives Pavlešić, OIB 01774727961</item>
      <item>Ante Peran, OIB 22290855207</item>
      <item>Zoran Perić, OIB 78203627439</item>
      <item>Anka Pešić, OIB 17490612378</item>
      <item>Ksenija Pešušić, OIB 04610926013</item>
      <item>Željka Petešić, OIB 59126385800</item>
      <item>Anita Petrović, OIB 85602945736</item>
      <item>Miko Petrović, OIB 99756657607</item>
      <item>Suzana Petrović, OIB 36412192494</item>
      <item>Katarina Pletikosa, OIB 89450662060</item>
      <item>Milan Popović, OIB 32596816498</item>
      <item>Mandica Pramparo, OIB 77646396086</item>
      <item>Dragan Puž, OIB 65163916827</item>
      <item>Vojislav Radalj, OIB 32561156795</item>
      <item>Kristina Radanec, OIB 14716284304</item>
      <item>Žarko Ratković, OIB 95587848976</item>
      <item>Alen Relić, OIB 64981117563</item>
      <item>Nada Roch, OIB 72951572447</item>
      <item>Alan Thomas Roško, OIB 72296414705</item>
      <item>Mirjana Rumora, OIB 66717024604</item>
      <item>Josip Sakić, OIB 27092463304</item>
      <item>Mile Sakić, OIB 20115195864</item>
      <item>Radovan Sakić, OIB 92885813505</item>
      <item>Nevenka Samaržija, OIB 84464356181</item>
      <item>Nenad Savanović, OIB 09858121880</item>
      <item>Nikolina Savanović, OIB 27098348048</item>
      <item>Ljubica Savić, OIB 20373807105</item>
      <item>Stipe Sertić, OIB 19308296726</item>
      <item>Agneza Sironić, OIB 14744860161</item>
      <item>Ružica Skoblar, OIB 01529849019</item>
      <item>Anica Smolčić, OIB 96136888761</item>
      <item>Gordana Sochor, OIB 85353512554</item>
      <item>Mara Spajić, OIB 27528905057</item>
      <item>Robert Srdoč, OIB 54178910361</item>
      <item>Liljana Stambul, OIB 98936081948</item>
      <item>Dragan Starčević, OIB 63365878139</item>
      <item>Irena Stevanović, OIB 50654589251</item>
      <item>Marijan Stipančić, OIB 04902703007</item>
      <item>Sabina Stojanović, OIB 58575038078</item>
      <item>Marija Sučić, OIB 83675547136</item>
      <item>Dušan Surina, OIB 84594362417</item>
      <item>Smilja Surina, OIB 89451405738</item>
      <item>Alojzije Šegrt, OIB 89912667867</item>
      <item>Marina Šepac, OIB 10863262949</item>
      <item>Milbert Šimanić, OIB 79002313510</item>
      <item>Marina Širola, OIB 11498027172</item>
      <item>Laura Škerl, OIB 72885473184</item>
      <item>Milica Šubat, OIB 49400942301</item>
      <item>Radmila Šušnjar, OIB 44473540227</item>
      <item>Anamarija Tabula, OIB 35786417600</item>
      <item>Margita Tomljanović, OIB 85651113494</item>
      <item>Slavica Tomljenović, OIB 02015053601</item>
      <item>Biserka Tonsa, OIB 11408620584</item>
      <item>Goran Tuk, OIB 44831804015</item>
      <item>Biserka Turk, OIB 93102214917</item>
      <item>Anita Turković Pavičić, OIB 07462652458</item>
      <item>Ines Vaci, OIB 63330674122</item>
      <item>Jasna Valušek, OIB 73904703103</item>
      <item>Diana Valzania, OIB 35190935188</item>
      <item>Dragan Vekić, OIB 12004092741</item>
      <item>Đorđo Vergić, OIB 84494659374</item>
      <item>Darko Vičić, OIB 18844074311</item>
      <item>Dušan Vidović, OIB 15243672058</item>
      <item>Anka Vignjević, OIB 30391103478</item>
      <item>Sidonija Vinter, OIB 40083585272</item>
      <item>Gordana Viskov, OIB 24241308330</item>
      <item>Mladen Vlah, OIB 48093935534</item>
      <item>Maja Volarić, OIB 28890010195</item>
      <item>Mile Vorkapić, OIB 49352047171</item>
      <item>Sonja Volf, OIB 91507573499</item>
      <item>Marko Vranić, OIB 28108087182</item>
      <item>Nevenka Vranić, OIB 58569938435</item>
      <item>Marijan Vrbos, OIB 98016224123</item>
      <item>Radmila Vučković, OIB 26237157662</item>
      <item>Izabela Vukelić, OIB 51314745688</item>
      <item>Juraj Vukelić, OIB 48880252551</item>
      <item>Ana Vukić, OIB 22067915408</item>
      <item>Marina Vuletić, OIB 28257516414</item>
      <item>Vlado Weiss, OIB 44753918180</item>
      <item>Ivanka Zaborac, OIB 23099919009</item>
      <item>Miranda Zakarija, OIB 48378552073</item>
      <item>Ivan Zec, OIB 66300701498</item>
      <item>Nadica Zednik, OIB 35144444897</item>
      <item>Ana Zlendić, OIB 02553980513</item>
      <item>Ivan Zoretić, OIB 21553001558</item>
      <item>Milka Zrnić, OIB 53792847178</item>
      <item>Boris Žic, OIB 38975138585</item>
      <item>Jasna Žic, OIB 45980904059</item>
      <item>Milan Pokmajević, OIB </item>
      <item>Jela Dobrić, OIB 80315415223</item>
      <item>Ana Grginčić, OIB 65853159676</item>
      <item>OSIMPEX - d.o.o. za unutarnju i vanjsku trgovinu, OIB 17937349035</item>
      <item>Katica Simčevski, OIB 77610299963</item>
      <item>Ilonka Pavelić</item>
      <item>Frane Trošelj, OIB 36147933178</item>
      <item>Antun Ožanić, OIB 55298672364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St-64/1999-1477</izvorni_sadrzaj>
    <derivirana_varijabla naziv="DomainObject.PoslovniBrojDokumenta_1">St-64/1999-1477</derivirana_varijabla>
  </DomainObject.PoslovniBrojDokumenta>
  <DomainObject.Predmet.StrankaIDrugi>
    <izvorni_sadrzaj>GRAD RIJEKA</izvorni_sadrzaj>
    <derivirana_varijabla naziv="DomainObject.Predmet.StrankaIDrugi_1">GRAD RIJEKA</derivirana_varijabla>
  </DomainObject.Predmet.StrankaIDrugi>
  <DomainObject.Predmet.ProtustrankaIDrugi>
    <izvorni_sadrzaj>BRODOMATERIJAL d.d.  Rijeka</izvorni_sadrzaj>
    <derivirana_varijabla naziv="DomainObject.Predmet.ProtustrankaIDrugi_1">BRODOMATERIJAL d.d.  Rijeka</derivirana_varijabla>
  </DomainObject.Predmet.ProtustrankaIDrugi>
  <DomainObject.Predmet.StrankaIDrugiAdressOIB>
    <izvorni_sadrzaj>GRAD RIJEKA, OIB 54382731928, Korzo 16, 51000 Rijeka</izvorni_sadrzaj>
    <derivirana_varijabla naziv="DomainObject.Predmet.StrankaIDrugiAdressOIB_1">GRAD RIJEKA, OIB 54382731928, Korzo 16, 51000 Rijeka</derivirana_varijabla>
  </DomainObject.Predmet.StrankaIDrugiAdressOIB>
  <DomainObject.Predmet.ProtustrankaIDrugiAdressOIB>
    <izvorni_sadrzaj>BRODOMATERIJAL d.d.  Rijeka, OIB 32152751113, Martinšćica bb, 51000 Rijeka</izvorni_sadrzaj>
    <derivirana_varijabla naziv="DomainObject.Predmet.ProtustrankaIDrugiAdressOIB_1">BRODOMATERIJAL d.d.  Rijeka, OIB 32152751113, Martinšćica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RIJEKA</item>
      <item>BRODOMATERIJAL d.d.  Rijeka</item>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izvorni_sadrzaj>
    <derivirana_varijabla naziv="DomainObject.Predmet.SudioniciListNaziv_1">
      <item>GRAD RIJEKA</item>
      <item>BRODOMATERIJAL d.d.  Rijeka</item>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derivirana_varijabla>
  </DomainObject.Predmet.SudioniciListNaziv>
  <DomainObject.Predmet.SudioniciListAdressOIB>
    <izvorni_sadrzaj>
      <item>GRAD RIJEKA, OIB 54382731928, Korzo 16,51000 Rijeka</item>
      <item>BRODOMATERIJAL d.d.  Rijeka, OIB 32152751113, Martinšćica bb,51000 Rijeka</item>
      <item>GRADSKA BANKA d.d., TRG ANTE STARČEVIĆA 7,31000 Osijek</item>
      <item>ANTUN OŽANIĆ, ANDRIJE PERUČA 5,51000 Rijeka</item>
      <item>Milan Dokmanović, Ćićarijska 45,51000 Rijeka</item>
      <item>Nevenka Stašić, Balači 10,51414 Ičići</item>
      <item>Marica Dokmanović, Ćićarijska 45,51000 Rijeka</item>
      <item>Nataša Sinožić, S. Krautzeka 92c,51000 Rijeka</item>
      <item>Marica Ganić, Podhum,51218 Dražice</item>
      <item>Tomislav Špalj, OIB 36408267403, Ružić Selo 186,51226 Hreljin</item>
      <item>Marija Jurković, Emilija Randića 14,51000 Rijeka</item>
      <item>Đuro Vograniću, Mate Lovraka 6,Rijeka</item>
      <item>Franjo Kraljić, Moše Albaharija 8/3,Rijeka</item>
      <item>Zorica Pavlović, Verdijeva 11,Rijeka</item>
      <item>Vesna Blažek, Zastenice,51219 Čavle</item>
      <item>Marinko Linić, OIB 16553854565, Drežničkih boraca 32,51218 Dražice Dražice</item>
      <item>Ante Brakus, B. Bačića 22a,Rijeka</item>
      <item>Anton Kovač, Irene Tome 4,Rijeka</item>
      <item>Radojka Iskra, Crnčićeva 9,Rijeka</item>
      <item>Karmela Špalj, OIB 91071467451, Ružić Selo 186,51226 Hreljin</item>
      <item>Nikola Gvozden, Braće Stipčić 9,Rijeka</item>
      <item>Vladimir Legac, Zlobin,51226 Hreljin</item>
      <item>Tomislav Kremenović, 51000 Rijeka</item>
      <item>Alesandra Tau, Dr Jože Grabovšeka 13,51000 Rijeka</item>
      <item>Engebert Weiss, OIB 31268956712, Ružić Selo 93,51226 Hreljin</item>
      <item>Dorotea Žic, OIB 06536794478, Švalbina 3,51000 Rijeka</item>
      <item>Danijela Zidarić, Braće Blečića 2,Rijeka</item>
      <item>Jadranka Polić, OIB 22162281774, Mavrinci 63,51219 Čavle</item>
      <item>Katica Marković, OIB 94988362012, Brig 13,51000 Rijeka Rijeka</item>
      <item>Darinka Juričev Ivin, Zagrebačka 16,Rijeka</item>
      <item>Dubravka Čargonja, Brig 7,Rijeka</item>
      <item>Zdenka Starčević, Gušć 9,51000 Rijeka</item>
      <item>Irena Abramović, Ratka Petrovića 15,Rijeka</item>
      <item>Katica Krikšić, Ćićarijska 11,51000 Rijeka</item>
      <item>Suzana Rilko, OIB 77403775998, Brig 71/3,51000 Rijeka</item>
      <item>Rozalija Štokić, OIB 23924434103, Pod Ohrušvom 6,51000 Rijeka</item>
      <item>Mirna Kučan, OIB 47881319285, Hreljin 29,51226 Hreljin</item>
      <item>Branka Frigan, Pilepići 10,Rijeka</item>
      <item>Bruno Vagaja, OIB 25823490850, J.P. Kamova 14/1,51000 Rijeka</item>
      <item>Svjetlana Reinić, OIB 05052071488, Tina Ujevića 2d,51000 Rijeka</item>
      <item>Sandra Rajčić Klapan, Braće Fućak 5,Rijeka</item>
      <item>Krunoslava Rumac, OIB 90498058157, Braće Fućak 5,51000 Rijeka</item>
      <item>Alka Volarić, Verdijeva 11,Rijeka</item>
      <item>Doris Vujnović, Dolac 14,51000 Rijeka</item>
      <item>Velimir Knežević, A.B.Šimića 50,51000 Rijeka</item>
      <item>Nataša Sinožić, S. Krautzeka 92c,51000 Rijeka</item>
      <item>ZZ ZANATOPREMA - Ilonka Pavelić, Vukovarska 7a,51000 Rijeka</item>
      <item>CROATIA OSIGURANJE d.d. Rijeka Maja Walter Vengust, Korzo 35,51000 Rijeka</item>
      <item>POREZNA UPRAVA RIJEKA Ksenija Luštica, Riva 6,51000 Rijeka</item>
      <item>Marin Glavočić, Croatia osiguranje d.d. Filijala Korzo, Korzo 39,51000 Rijeka</item>
      <item>Zagrebačka banka d.d., Trg bana Josipa Jelačića 10,10000 Zagreb</item>
      <item>Pave Abramović, OIB 17644082257, Dinka Šimunovića 2,51215 Kastav</item>
      <item>Vinko Andrijčić, OIB 62808832719, Draga Bašćanska 157,51500 Krk</item>
      <item>Damir Antunović, OIB 25332956727, Vitezićeva 4,51000 Rijeka</item>
      <item>Lilijana Augustin, OIB 12365783008, Šmogorska Cesta 43,51211 Matulji</item>
      <item>Gordana Azinović, OIB 12669569335, Antuna Barca 12,51000 Rijeka</item>
      <item>Ivan Ažić, OIB 53451600492, Ažić Lokva 20,53270 Senj</item>
      <item>Šima Babić, OIB 70882195185, Škurinjskih Žrtava 9,51000 Rijeka</item>
      <item>Sanja Babić, OIB 95180155449, Zdravka Kučića 9,51000 Rijeka</item>
      <item>Anita Balen, OIB 19746601617, Hahlić 19,51000 Rijeka</item>
      <item>Marina Ban, OIB 94209878025, Konjuh 2,51218 Grobnik</item>
      <item>Slobodan Banašin, OIB 61319994678, Švalbina 13,51000 Rijeka</item>
      <item>Ante Banić, OIB 11612757977, Pilepići 29,51000 Rijeka</item>
      <item>Josipa Barak, OIB 38292221551, Pod Ohrušvom 15c,51000 Rijeka</item>
      <item>Ljiljana Barak, OIB 05727273308, Rudno 21,51215 Kastav</item>
      <item>Braco Baričević, OIB 12833770553, Škrljevo 1,51226 Škrljevo</item>
      <item>Mauricio Bastiancich, OIB 11170003706, Ede Jardasa 16,51000 Rijeka</item>
      <item>Elio Belak, OIB 96141783297, Franje Čandeka 38a,51000 Rijeka</item>
      <item>Radojka Benić, OIB 28863435311, Škurinjskih Žrtava 32,51000 Rijeka</item>
      <item>Luciana Berković, OIB 52065646589, Zvonimirova 48,51000 Rijeka</item>
      <item>Ive Bilen, OIB 49459470039, Krasica 176a,51226 Krasica</item>
      <item>Nadija Bilen-Križanec, OIB 01839519849, Antuna Marčelje Viškovića 10,51000 Rijeka</item>
      <item>Zdenko Bodakoš, OIB 59287542407, Bartolovo 14,51000 Rijeka</item>
      <item>Čedomir Borčić, OIB 79612712260, Blaža Polića 4,51000 Rijeka</item>
      <item>Vesna Bosak, OIB 02352532521, Franje Račkoga 56,51000 Rijeka</item>
      <item>Antonija-Nada Božić, OIB 21158498114, Ćićarijska 8,51000 Rijeka</item>
      <item>Slobodan Božić, OIB 87875241755, Blažićevo A 31,51000 Rijeka</item>
      <item>Nedeljka Bradanović, OIB 98664836371, Škurinjskih Žrtava 5,51000 Rijeka</item>
      <item>Gordana Brašnić, OIB 62526330231, Milana Rustanbega 27,51000 Rijeka</item>
      <item>Zlatan Bratina, OIB 13238933791, Trinajstići 13,51215 Kastav</item>
      <item>Zoran Brdar, OIB 71042541419, Kačani 104,51218 Grobnik</item>
      <item>Klaudio Brljafa, OIB 12508836356, Bok 25,51000 Rijeka</item>
      <item>Vladimir Brenko, OIB 59381266040, Zvonimirova 20,51000 Rijeka</item>
      <item>Rade Bunjevac, OIB 27606476304, Donji Jugi 17,51216 Viškovo</item>
      <item>Gordana Buratović, OIB 24902281402, Antuna Dalmatina 7,51000 Rijeka</item>
      <item>Ernada Burek Bećirović, OIB 05349704291, Vukovarska 1,51000 Rijeka</item>
      <item>Ljubomir Kremenović, OIB 37621014118, Primorska 15,10000 Zagreb</item>
      <item>Zora Butorac, OIB 49579717459, Plitvička 4,51000 Rijeka</item>
      <item>Jelena Carević, OIB 69801796757, Franje Matkovića 11,51000 Rijeka</item>
      <item>Ruža Cattarinuzzi, OIB 11339522794, Giuseppea Carabina 3,51000 Rijeka</item>
      <item>Željko Cergnar, OIB 35358295562, Pod Vrh 19,51218 Cernik</item>
      <item>Ivan Cicvarić, OIB 81146351134, Ante Jakšića 9,10000 Zagreb</item>
      <item>Boris Crnić, OIB 30002265925, Kvaternikova 62b,51000 Rijeka</item>
      <item>Milka Crnković, OIB 20711617243, Tina Ujevića 35,51000 Rijeka</item>
      <item>Vitomir Csorba, OIB 72281766935, Naselje Vulkan 4,51000 Rijeka</item>
      <item>Damir Cuculić, OIB 61246905397, Kukuljanovo 24,51227 Kukuljanovo</item>
      <item>Milvana Čabrijan, OIB 76283413080, Cernik 37,51218 Cernik</item>
      <item>Dubravka Čargonja, OIB 65205222341, Brig 7,51000 Rijeka</item>
      <item>Marinka Čaušević, OIB 51765527840, Krimeja 22,51000 Rijeka</item>
      <item>Mirjana Čulina, OIB 30425569537, Drenovski put 43,51000 Rijeka</item>
      <item>Jadranka Radošević, OIB 58098084042, Saršoni 7,51216 Saršoni</item>
      <item>Ahmet Didić, OIB 69157716173, Škrljevo 176,51226 Škrljevo</item>
      <item>Ljubica Doljak, OIB 74399338880, Mavrinci 24a,51218 Mavrinci</item>
      <item>Željko Domitrović, OIB 59684424075, Škrljevo 229,51226 Škrljevo</item>
      <item>Stoja Drača, OIB 80344187440, Brdo 8,51000 Rijeka</item>
      <item>Radojka Duković, OIB 00629323636, Pavla Radića 52,51260 Crikvenica</item>
      <item>Zorana Duković, OIB 33604761859, Gršćaki 26,47250 Gršćaki</item>
      <item>Josipa Ivanišević, OIB 90577378450, Barci 85,51244 Grižane-Belgrad</item>
      <item>Žarko Dumenčić, OIB 23948262479, Vukovarska 20,51000 Rijeka</item>
      <item>Mate Dundović, OIB 57071796302, Orlići 7d,51000 Rijeka</item>
      <item>Vesna Dunić-bačić, OIB 14285029326, Cambierieva Ulica 1,51000 Rijeka</item>
      <item>Dušan Đogo, OIB 04472395355, Donji Kašić 139,23420 Donji Kašić</item>
      <item>Jadranka Đukić, OIB 73857839189, Mornarska 309,51222 Bakar</item>
      <item>Mladen Galović, OIB 71438831471, Mihanovićeva 38,51000 Rijeka</item>
      <item>Jovan Eraković, OIB 44116068329, Bezjaki 37,51216 Marinići</item>
      <item>Snežana Erlić, OIB 24511147332, Crnčićeva 7,51000 Rijeka</item>
      <item>Reza Fajdiga, OIB , Bok 25,51000 Rijeka</item>
      <item>Arnold Ferk, OIB 46687545302, Ive Šodića 10,51000 Kostrena</item>
      <item>Anton Franki, OIB 91392221144, Brgučena 25,51511 Omišalj</item>
      <item>Verica Galina, OIB 86606757275, Štivar 7,51215 Kastav</item>
      <item>Nada Kruljac, OIB 00262142321, Bok 25,51000 Rijeka</item>
      <item>Nedeljka Marković, OIB 08811554244, Nadin 152a,23223 Nadin</item>
      <item>Marija Kuzmić, OIB 68362654493, Vrtače 86,51216 Marčelji</item>
      <item>Marica Lakić, OIB 40265061474, Jurjenići 34,51215 Kastav</item>
      <item>Zorica Leber, OIB 87796106891, Blažićevo D 23,51000 Rijeka</item>
      <item>Željka Lekić, OIB 46205160191, Braće Fućak 4,51000 Rijeka</item>
      <item>Silvija Lerga, OIB 49268757404, Ratka Petrovića 25,51000 Rijeka</item>
      <item>Vesna Lipovac, OIB 37090195603, Antuna Barca 4,51000 Rijeka</item>
      <item>Adema Lovrić, OIB 80969742684, Bošket 5,51000 Rijeka</item>
      <item>Mira Lovrović, OIB 96737474322, Bok 25,51000 Rijeka</item>
      <item>Vesna Lučić, OIB 48224033639, Kosi 81,51216 Kosi</item>
      <item>Nada Ludvig, OIB 49597765707, Slavka Krautzeka 92b,51000 Rijeka</item>
      <item>Goran Ludvig, OIB 37275663866, Zdravka Kučića 37,51000 Rijeka</item>
      <item>Milan Lukanović, OIB 42349621897, Bobovac 2,51218 Čavle</item>
      <item>Miljenko Majcen, OIB 59249228585, Ladeti 60,51410 Poljane</item>
      <item>Karmen Mandekić, OIB 61211973896, Emilija Randića 8,51000 Rijeka</item>
      <item>Sanjin Maravić, OIB 53980604218, Sveti Petar 9,51417 Mošćenička Draga</item>
      <item>Anto Marić, OIB 02452820290, Dr. Luje Naletilića Odvojak 30,10000 Zagreb</item>
      <item>Izabella Markelić, OIB 63738600676, Tkalačka 3,51000 Rijeka</item>
      <item>Verona Medić, OIB 91564611168, Drage Gervaisa 22,51000 Rijeka</item>
      <item>Angelo Mian, OIB 48133038150, Petra Jurčića 6,51000 Rijeka</item>
      <item>Predrag Miculinić, OIB 92126825909, Saverovac 2,51218 Cernik</item>
      <item>Vladimir Miculinić, OIB 97661947761, Orišji 4,51218 Čavle</item>
      <item>Josip Mikin, OIB 43744077288, Fiorella La Guardia 8,51000 Rijeka</item>
      <item>Jelka Milković, OIB 52940826733, Krasica 77c,51226 Krasica</item>
      <item>Tomislav Milković, OIB 00642791670, Draga 10c,51216 Marinići</item>
      <item>Grozdana Milolaža, OIB 11749204362, Cesta 43.istarske Divizije 12,51415 Lovran</item>
      <item>Silvana Milošević, OIB 79378866773, Osječka 14,51000 Rijeka</item>
      <item>Sonja Mohorovičić, OIB 86964509585, Jušići 112,51213 Jurdani</item>
      <item>Ljiljana Mrčela, OIB 06605812939, Ivana Gundulića 23,32000 Vukovar</item>
      <item>Mladen Nakićen, OIB 06023523260, Pulac 45,51000 Rijeka</item>
      <item>Zdravka Nazalević, OIB 07883725889, Antuna Barca 3b,51000 Rijeka</item>
      <item>Ljubica Olujić, OIB 78120501901, Blažićevo B 6,51000 Rijeka</item>
      <item>Milenka Omelić, OIB 74693554881, Emilija Randića 16,51000 Rijeka</item>
      <item>Vlasta Murgić, OIB 77099402252, Svilno 46,51219 Čavle</item>
      <item>Dragan Ostojić, OIB 33098989018, Kukuljanovo 190,51227 Kukuljanovo</item>
      <item>Ružica Pašić, OIB 49103014402, Gustava Krkleca 16,51000 Rijeka</item>
      <item>Igor Paulinić, OIB 62535588357, Franje Čandeka 23b,51000 Rijeka</item>
      <item>Breda Rozman-Pavešić, OIB 24304794214, Kukuljanovo 213a,51227 Kukuljanovo</item>
      <item>Andrej Pavešić, OIB 92040028964, Janka Polića Kamova 97,51000 Rijeka</item>
      <item>Nives Pavlešić, OIB 01774727961, Galija 30,51500 Krk</item>
      <item>Ante Peran, OIB 22290855207, Meštrovićeva 11,51000 Rijeka</item>
      <item>Zoran Perić, OIB 78203627439, Zdravka Kučića 3,51000 Rijeka</item>
      <item>Anka Pešić, OIB 17490612378, Ciottina 14,51000 Rijeka</item>
      <item>Ksenija Pešušić, OIB 04610926013, Franje Petrića 3b,23000 Zadar</item>
      <item>Željka Petešić, OIB 59126385800, Burićeva 4,51262 Šmrika</item>
      <item>Anita Petrović, OIB 85602945736, Hahlić 17,51000 Rijeka</item>
      <item>Miko Petrović, OIB 99756657607, Fiorella La Guardia 9,51000 Rijeka</item>
      <item>Suzana Petrović, OIB 36412192494, Dobriše Cesarića 3,51000 Rijeka</item>
      <item>Katarina Pletikosa, OIB 89450662060, Zorzići 69,51216 Viškovo</item>
      <item>Milan Popović, OIB 32596816498, Vrandučka 22,10000 Zagreb</item>
      <item>Mandica Pramparo, OIB 77646396086, Osječka 30,51000 Rijeka</item>
      <item>Dragan Puž, OIB 65163916827, Omladinska Ulica 8,51410 Ičići</item>
      <item>Vojislav Radalj, OIB 32561156795, Put Luskino 31,51211 Matulji</item>
      <item>Kristina Radanec, OIB 14716284304, Hreljin 288,51226 Hreljin</item>
      <item>Žarko Ratković, OIB 95587848976, Ilije Garašanina 8 E,78000 Banja Luka</item>
      <item>Alen Relić, OIB 64981117563, Crnčićeva 7/252,51000 Rijeka</item>
      <item>Nada Roch, OIB 72951572447, Pionirska 9c,51000 Rijeka</item>
      <item>Alan Thomas Roško, OIB 72296414705, Braće Pavlinića 13,51000 Rijeka</item>
      <item>Mirjana Rumora, OIB 66717024604, Dolac 8,51000 Rijeka</item>
      <item>Josip Sakić, OIB 27092463304, Čavalsko 9,51000 Rijeka</item>
      <item>Mile Sakić, OIB 20115195864, Braće Cetina 5a,51000 Rijeka</item>
      <item>Radovan Sakić, OIB 92885813505, Hahlić 19,51000 Rijeka</item>
      <item>Nevenka Samaržija, OIB 84464356181, Tizianova 1,51000 Rijeka</item>
      <item>Nenad Savanović, OIB 09858121880, Uspon Ladislava Tomee 5,51000 Rijeka</item>
      <item>Nikolina Savanović, OIB 27098348048, Uspon Ladislava Tomee 5,51000 Rijeka</item>
      <item>Ljubica Savić, OIB 20373807105, Podugrinac 14,51250 Bribir</item>
      <item>Stipe Sertić, OIB 19308296726, Petra Kružića 28,53270 Senj</item>
      <item>Agneza Sironić, OIB 14744860161, Šetalište 13.divizije 24,51000 Rijeka</item>
      <item>Ružica Skoblar, OIB 01529849019, Skoblari 45,23233 Privlaka</item>
      <item>Anica Smolčić, OIB 96136888761, Nikole Cara 1,51000 Rijeka</item>
      <item>Gordana Sochor, OIB 85353512554, Drage Gervaisa 37,51000 Rijeka</item>
      <item>Mara Spajić, OIB 27528905057, Budicinova 4,51000 Rijeka</item>
      <item>Robert Srdoč, OIB 54178910361, Žarka Pezelja 6,51000 Kostrena</item>
      <item>Liljana Stambul, OIB 98936081948, Mučići 42,51211 Matulji</item>
      <item>Dragan Starčević, OIB 63365878139, Tijani 17,51000 Rijeka</item>
      <item>Irena Stevanović, OIB 50654589251, Fiorella La Guardia 1b,51000 Rijeka</item>
      <item>Marijan Stipančić, OIB 04902703007, Zagrebačka 10,51000 Rijeka</item>
      <item>Sabina Stojanović, OIB 58575038078, Trpimirova 2,51000 Rijeka</item>
      <item>Marija Sučić, OIB 83675547136, Rastočine 6,51000 Rijeka</item>
      <item>Dušan Surina, OIB 84594362417, Antuna Barca 10a,51000 Rijeka</item>
      <item>Smilja Surina, OIB 89451405738, Mihelići 5,51211 Matulji</item>
      <item>Alojzije Šegrt, OIB 89912667867, Matije Gupca 16,51000 Rijeka</item>
      <item>Marina Šepac, OIB 10863262949, Drenovski Put 59,51000 Rijeka</item>
      <item>Milbert Šimanić, OIB 79002313510, Rubeši 133a,51215 Kastav</item>
      <item>Marina Širola, OIB 11498027172, Stane Vončine 5,51000 Rijeka</item>
      <item>Laura Škerl, OIB 72885473184, Bok 28,51000 Rijeka</item>
      <item>Milica Šubat, OIB 49400942301, Glavani 90,51000 Kostrena</item>
      <item>Radmila Šušnjar, OIB 44473540227, Hahlić 23,51000 Rijeka</item>
      <item>Anamarija Tabula, OIB 35786417600, Starci 4,51000 Rijeka</item>
      <item>Margita Tomljanović, OIB 85651113494, Paulinska 11,53270 Senj</item>
      <item>Slavica Tomljenović, OIB 02015053601, Kumičićeva 13,51000 Rijeka</item>
      <item>Biserka Tonsa, OIB 11408620584, Emilija Randića 4,51000 Rijeka</item>
      <item>Goran Tuk, OIB 44831804015, Stanka Frankovića 28,51000 Rijeka</item>
      <item>Biserka Turk, OIB 93102214917, Ciottina 12,51000 Rijeka</item>
      <item>Anita Turković Pavičić, OIB 07462652458, Pasjak 7,51214 Šapjane</item>
      <item>Ines Vaci, OIB 63330674122, Matuljska Cesta 8,51410 Opatija</item>
      <item>Jasna Valušek, OIB 73904703103, Zagrad 64,51410 Veprinac</item>
      <item>Diana Valzania, OIB 35190935188, Alessandra Manzonia 5,51000 Rijeka</item>
      <item>Dragan Vekić, OIB 12004092741, Kraška 12 A,51000 Rijeka</item>
      <item>Đorđo Vergić, OIB 84494659374, Saršoni 48,51216 Viškovo</item>
      <item>Darko Vičić, OIB 18844074311, Kvaternikova 62/III,51000 Rijeka</item>
      <item>Dušan Vidović, OIB 15243672058, Žminjska 14,51000 Rijeka</item>
      <item>Anka Vignjević, OIB 30391103478, Ulica Put Brdo 9a,51211 Matulji</item>
      <item>Sidonija Vinter, OIB 40083585272, Vinka Benca 2,51000 Rijeka</item>
      <item>Gordana Viskov, OIB 24241308330, Škurinjska Cesta 18,51000 Rijeka</item>
      <item>Mladen Vlah, OIB 48093935534, R. K. Jeretova 3,51410 Opatija</item>
      <item>Maja Volarić, OIB 28890010195, Verdijeva 11,51000 Rijeka</item>
      <item>Mile Vorkapić, OIB 49352047171, Korzo 35,51000 Rijeka</item>
      <item>Sonja Volf, OIB 91507573499, Ante Kovačića 4,51000 Rijeka</item>
      <item>Marko Vranić, OIB 28108087182, Franca Prešerna 42,51000 Rijeka</item>
      <item>Nevenka Vranić, OIB 58569938435, Hahlić 19,51000 Rijeka</item>
      <item>Marijan Vrbos, OIB 98016224123, Antuna Barca 16,51000 Rijeka</item>
      <item>Radmila Vučković, OIB 26237157662, Stupari 2/B,51216 Viškovo</item>
      <item>Izabela Vukelić, OIB 51314745688, Krasica 120c,51226 Krasica</item>
      <item>Juraj Vukelić, OIB 48880252551, Šibenska 1,51000 Rijeka</item>
      <item>Ana Vukić, OIB 22067915408, Ratka Petrovića 4,51000 Rijeka</item>
      <item>Marina Vuletić, OIB 28257516414, Krimeja 22,51000 Rijeka</item>
      <item>Vlado Weiss, OIB 44753918180, Krasica 89,51226 Krasica</item>
      <item>Ivanka Zaborac, OIB 23099919009, Slavka Krautzeka 57,51000 Rijeka</item>
      <item>Miranda Zakarija, OIB 48378552073, Čavle 199,51218 Čavle</item>
      <item>Ivan Zec, OIB 66300701498, Skrpčići 2c,51500 Krk</item>
      <item>Nadica Zednik, OIB 35144444897, Labinska 12,51000 Rijeka</item>
      <item>Ana Zlendić, OIB 02553980513, Škurinjskih Žrtava 24,51000 Rijeka</item>
      <item>Ivan Zoretić, OIB 21553001558, Zoretići 23,51218 Dražice</item>
      <item>Milka Zrnić, OIB 53792847178, Rikarda Benčića 11,51000 Rijeka</item>
      <item>Boris Žic, OIB 38975138585, Ulica Žrtava Fašizma 20,51211 Matulji</item>
      <item>Jasna Žic, OIB 45980904059, Žrtava Fašizma 15,51000 Rijeka</item>
      <item>Milan Pokmajević, OIB , Fara 48,51262 Kraljevica</item>
      <item>Jela Dobrić, OIB 80315415223, Žarka Pezelja 4,51000 Kostrena</item>
      <item>Ana Grginčić, OIB 65853159676, Škrljevo 279,51226 Škrljevo</item>
      <item>OSIMPEX - d.o.o. za unutarnju i vanjsku trgovinu, OIB 17937349035, Europske Avenije 2,31000 Osijek</item>
      <item>Katica Simčevski, OIB 77610299963, Dolac 9,51000 Rijeka</item>
      <item>Ilonka Pavelić, Udatnog 10,51000 Rijeka</item>
      <item>Frane Trošelj, OIB 36147933178, Ratka Petrovića 22,51000 Rijeka</item>
      <item>Antun Ožanić, OIB 55298672364, Andrije Peruča 5,51000 Rijeka</item>
    </izvorni_sadrzaj>
    <derivirana_varijabla naziv="DomainObject.Predmet.SudioniciListAdressOIB_1">
      <item>GRAD RIJEKA, OIB 54382731928, Korzo 16,51000 Rijeka</item>
      <item>BRODOMATERIJAL d.d.  Rijeka, OIB 32152751113, Martinšćica bb,51000 Rijeka</item>
      <item>GRADSKA BANKA d.d., TRG ANTE STARČEVIĆA 7,31000 Osijek</item>
      <item>ANTUN OŽANIĆ, ANDRIJE PERUČA 5,51000 Rijeka</item>
      <item>Milan Dokmanović, Ćićarijska 45,51000 Rijeka</item>
      <item>Nevenka Stašić, Balači 10,51414 Ičići</item>
      <item>Marica Dokmanović, Ćićarijska 45,51000 Rijeka</item>
      <item>Nataša Sinožić, S. Krautzeka 92c,51000 Rijeka</item>
      <item>Marica Ganić, Podhum,51218 Dražice</item>
      <item>Tomislav Špalj, OIB 36408267403, Ružić Selo 186,51226 Hreljin</item>
      <item>Marija Jurković, Emilija Randića 14,51000 Rijeka</item>
      <item>Đuro Vograniću, Mate Lovraka 6,Rijeka</item>
      <item>Franjo Kraljić, Moše Albaharija 8/3,Rijeka</item>
      <item>Zorica Pavlović, Verdijeva 11,Rijeka</item>
      <item>Vesna Blažek, Zastenice,51219 Čavle</item>
      <item>Marinko Linić, OIB 16553854565, Drežničkih boraca 32,51218 Dražice Dražice</item>
      <item>Ante Brakus, B. Bačića 22a,Rijeka</item>
      <item>Anton Kovač, Irene Tome 4,Rijeka</item>
      <item>Radojka Iskra, Crnčićeva 9,Rijeka</item>
      <item>Karmela Špalj, OIB 91071467451, Ružić Selo 186,51226 Hreljin</item>
      <item>Nikola Gvozden, Braće Stipčić 9,Rijeka</item>
      <item>Vladimir Legac, Zlobin,51226 Hreljin</item>
      <item>Tomislav Kremenović, 51000 Rijeka</item>
      <item>Alesandra Tau, Dr Jože Grabovšeka 13,51000 Rijeka</item>
      <item>Engebert Weiss, OIB 31268956712, Ružić Selo 93,51226 Hreljin</item>
      <item>Dorotea Žic, OIB 06536794478, Švalbina 3,51000 Rijeka</item>
      <item>Danijela Zidarić, Braće Blečića 2,Rijeka</item>
      <item>Jadranka Polić, OIB 22162281774, Mavrinci 63,51219 Čavle</item>
      <item>Katica Marković, OIB 94988362012, Brig 13,51000 Rijeka Rijeka</item>
      <item>Darinka Juričev Ivin, Zagrebačka 16,Rijeka</item>
      <item>Dubravka Čargonja, Brig 7,Rijeka</item>
      <item>Zdenka Starčević, Gušć 9,51000 Rijeka</item>
      <item>Irena Abramović, Ratka Petrovića 15,Rijeka</item>
      <item>Katica Krikšić, Ćićarijska 11,51000 Rijeka</item>
      <item>Suzana Rilko, OIB 77403775998, Brig 71/3,51000 Rijeka</item>
      <item>Rozalija Štokić, OIB 23924434103, Pod Ohrušvom 6,51000 Rijeka</item>
      <item>Mirna Kučan, OIB 47881319285, Hreljin 29,51226 Hreljin</item>
      <item>Branka Frigan, Pilepići 10,Rijeka</item>
      <item>Bruno Vagaja, OIB 25823490850, J.P. Kamova 14/1,51000 Rijeka</item>
      <item>Svjetlana Reinić, OIB 05052071488, Tina Ujevića 2d,51000 Rijeka</item>
      <item>Sandra Rajčić Klapan, Braće Fućak 5,Rijeka</item>
      <item>Krunoslava Rumac, OIB 90498058157, Braće Fućak 5,51000 Rijeka</item>
      <item>Alka Volarić, Verdijeva 11,Rijeka</item>
      <item>Doris Vujnović, Dolac 14,51000 Rijeka</item>
      <item>Velimir Knežević, A.B.Šimića 50,51000 Rijeka</item>
      <item>Nataša Sinožić, S. Krautzeka 92c,51000 Rijeka</item>
      <item>ZZ ZANATOPREMA - Ilonka Pavelić, Vukovarska 7a,51000 Rijeka</item>
      <item>CROATIA OSIGURANJE d.d. Rijeka Maja Walter Vengust, Korzo 35,51000 Rijeka</item>
      <item>POREZNA UPRAVA RIJEKA Ksenija Luštica, Riva 6,51000 Rijeka</item>
      <item>Marin Glavočić, Croatia osiguranje d.d. Filijala Korzo, Korzo 39,51000 Rijeka</item>
      <item>Zagrebačka banka d.d., Trg bana Josipa Jelačića 10,10000 Zagreb</item>
      <item>Pave Abramović, OIB 17644082257, Dinka Šimunovića 2,51215 Kastav</item>
      <item>Vinko Andrijčić, OIB 62808832719, Draga Bašćanska 157,51500 Krk</item>
      <item>Damir Antunović, OIB 25332956727, Vitezićeva 4,51000 Rijeka</item>
      <item>Lilijana Augustin, OIB 12365783008, Šmogorska Cesta 43,51211 Matulji</item>
      <item>Gordana Azinović, OIB 12669569335, Antuna Barca 12,51000 Rijeka</item>
      <item>Ivan Ažić, OIB 53451600492, Ažić Lokva 20,53270 Senj</item>
      <item>Šima Babić, OIB 70882195185, Škurinjskih Žrtava 9,51000 Rijeka</item>
      <item>Sanja Babić, OIB 95180155449, Zdravka Kučića 9,51000 Rijeka</item>
      <item>Anita Balen, OIB 19746601617, Hahlić 19,51000 Rijeka</item>
      <item>Marina Ban, OIB 94209878025, Konjuh 2,51218 Grobnik</item>
      <item>Slobodan Banašin, OIB 61319994678, Švalbina 13,51000 Rijeka</item>
      <item>Ante Banić, OIB 11612757977, Pilepići 29,51000 Rijeka</item>
      <item>Josipa Barak, OIB 38292221551, Pod Ohrušvom 15c,51000 Rijeka</item>
      <item>Ljiljana Barak, OIB 05727273308, Rudno 21,51215 Kastav</item>
      <item>Braco Baričević, OIB 12833770553, Škrljevo 1,51226 Škrljevo</item>
      <item>Mauricio Bastiancich, OIB 11170003706, Ede Jardasa 16,51000 Rijeka</item>
      <item>Elio Belak, OIB 96141783297, Franje Čandeka 38a,51000 Rijeka</item>
      <item>Radojka Benić, OIB 28863435311, Škurinjskih Žrtava 32,51000 Rijeka</item>
      <item>Luciana Berković, OIB 52065646589, Zvonimirova 48,51000 Rijeka</item>
      <item>Ive Bilen, OIB 49459470039, Krasica 176a,51226 Krasica</item>
      <item>Nadija Bilen-Križanec, OIB 01839519849, Antuna Marčelje Viškovića 10,51000 Rijeka</item>
      <item>Zdenko Bodakoš, OIB 59287542407, Bartolovo 14,51000 Rijeka</item>
      <item>Čedomir Borčić, OIB 79612712260, Blaža Polića 4,51000 Rijeka</item>
      <item>Vesna Bosak, OIB 02352532521, Franje Račkoga 56,51000 Rijeka</item>
      <item>Antonija-Nada Božić, OIB 21158498114, Ćićarijska 8,51000 Rijeka</item>
      <item>Slobodan Božić, OIB 87875241755, Blažićevo A 31,51000 Rijeka</item>
      <item>Nedeljka Bradanović, OIB 98664836371, Škurinjskih Žrtava 5,51000 Rijeka</item>
      <item>Gordana Brašnić, OIB 62526330231, Milana Rustanbega 27,51000 Rijeka</item>
      <item>Zlatan Bratina, OIB 13238933791, Trinajstići 13,51215 Kastav</item>
      <item>Zoran Brdar, OIB 71042541419, Kačani 104,51218 Grobnik</item>
      <item>Klaudio Brljafa, OIB 12508836356, Bok 25,51000 Rijeka</item>
      <item>Vladimir Brenko, OIB 59381266040, Zvonimirova 20,51000 Rijeka</item>
      <item>Rade Bunjevac, OIB 27606476304, Donji Jugi 17,51216 Viškovo</item>
      <item>Gordana Buratović, OIB 24902281402, Antuna Dalmatina 7,51000 Rijeka</item>
      <item>Ernada Burek Bećirović, OIB 05349704291, Vukovarska 1,51000 Rijeka</item>
      <item>Ljubomir Kremenović, OIB 37621014118, Primorska 15,10000 Zagreb</item>
      <item>Zora Butorac, OIB 49579717459, Plitvička 4,51000 Rijeka</item>
      <item>Jelena Carević, OIB 69801796757, Franje Matkovića 11,51000 Rijeka</item>
      <item>Ruža Cattarinuzzi, OIB 11339522794, Giuseppea Carabina 3,51000 Rijeka</item>
      <item>Željko Cergnar, OIB 35358295562, Pod Vrh 19,51218 Cernik</item>
      <item>Ivan Cicvarić, OIB 81146351134, Ante Jakšića 9,10000 Zagreb</item>
      <item>Boris Crnić, OIB 30002265925, Kvaternikova 62b,51000 Rijeka</item>
      <item>Milka Crnković, OIB 20711617243, Tina Ujevića 35,51000 Rijeka</item>
      <item>Vitomir Csorba, OIB 72281766935, Naselje Vulkan 4,51000 Rijeka</item>
      <item>Damir Cuculić, OIB 61246905397, Kukuljanovo 24,51227 Kukuljanovo</item>
      <item>Milvana Čabrijan, OIB 76283413080, Cernik 37,51218 Cernik</item>
      <item>Dubravka Čargonja, OIB 65205222341, Brig 7,51000 Rijeka</item>
      <item>Marinka Čaušević, OIB 51765527840, Krimeja 22,51000 Rijeka</item>
      <item>Mirjana Čulina, OIB 30425569537, Drenovski put 43,51000 Rijeka</item>
      <item>Jadranka Radošević, OIB 58098084042, Saršoni 7,51216 Saršoni</item>
      <item>Ahmet Didić, OIB 69157716173, Škrljevo 176,51226 Škrljevo</item>
      <item>Ljubica Doljak, OIB 74399338880, Mavrinci 24a,51218 Mavrinci</item>
      <item>Željko Domitrović, OIB 59684424075, Škrljevo 229,51226 Škrljevo</item>
      <item>Stoja Drača, OIB 80344187440, Brdo 8,51000 Rijeka</item>
      <item>Radojka Duković, OIB 00629323636, Pavla Radića 52,51260 Crikvenica</item>
      <item>Zorana Duković, OIB 33604761859, Gršćaki 26,47250 Gršćaki</item>
      <item>Josipa Ivanišević, OIB 90577378450, Barci 85,51244 Grižane-Belgrad</item>
      <item>Žarko Dumenčić, OIB 23948262479, Vukovarska 20,51000 Rijeka</item>
      <item>Mate Dundović, OIB 57071796302, Orlići 7d,51000 Rijeka</item>
      <item>Vesna Dunić-bačić, OIB 14285029326, Cambierieva Ulica 1,51000 Rijeka</item>
      <item>Dušan Đogo, OIB 04472395355, Donji Kašić 139,23420 Donji Kašić</item>
      <item>Jadranka Đukić, OIB 73857839189, Mornarska 309,51222 Bakar</item>
      <item>Mladen Galović, OIB 71438831471, Mihanovićeva 38,51000 Rijeka</item>
      <item>Jovan Eraković, OIB 44116068329, Bezjaki 37,51216 Marinići</item>
      <item>Snežana Erlić, OIB 24511147332, Crnčićeva 7,51000 Rijeka</item>
      <item>Reza Fajdiga, OIB , Bok 25,51000 Rijeka</item>
      <item>Arnold Ferk, OIB 46687545302, Ive Šodića 10,51000 Kostrena</item>
      <item>Anton Franki, OIB 91392221144, Brgučena 25,51511 Omišalj</item>
      <item>Verica Galina, OIB 86606757275, Štivar 7,51215 Kastav</item>
      <item>Nada Kruljac, OIB 00262142321, Bok 25,51000 Rijeka</item>
      <item>Nedeljka Marković, OIB 08811554244, Nadin 152a,23223 Nadin</item>
      <item>Marija Kuzmić, OIB 68362654493, Vrtače 86,51216 Marčelji</item>
      <item>Marica Lakić, OIB 40265061474, Jurjenići 34,51215 Kastav</item>
      <item>Zorica Leber, OIB 87796106891, Blažićevo D 23,51000 Rijeka</item>
      <item>Željka Lekić, OIB 46205160191, Braće Fućak 4,51000 Rijeka</item>
      <item>Silvija Lerga, OIB 49268757404, Ratka Petrovića 25,51000 Rijeka</item>
      <item>Vesna Lipovac, OIB 37090195603, Antuna Barca 4,51000 Rijeka</item>
      <item>Adema Lovrić, OIB 80969742684, Bošket 5,51000 Rijeka</item>
      <item>Mira Lovrović, OIB 96737474322, Bok 25,51000 Rijeka</item>
      <item>Vesna Lučić, OIB 48224033639, Kosi 81,51216 Kosi</item>
      <item>Nada Ludvig, OIB 49597765707, Slavka Krautzeka 92b,51000 Rijeka</item>
      <item>Goran Ludvig, OIB 37275663866, Zdravka Kučića 37,51000 Rijeka</item>
      <item>Milan Lukanović, OIB 42349621897, Bobovac 2,51218 Čavle</item>
      <item>Miljenko Majcen, OIB 59249228585, Ladeti 60,51410 Poljane</item>
      <item>Karmen Mandekić, OIB 61211973896, Emilija Randića 8,51000 Rijeka</item>
      <item>Sanjin Maravić, OIB 53980604218, Sveti Petar 9,51417 Mošćenička Draga</item>
      <item>Anto Marić, OIB 02452820290, Dr. Luje Naletilića Odvojak 30,10000 Zagreb</item>
      <item>Izabella Markelić, OIB 63738600676, Tkalačka 3,51000 Rijeka</item>
      <item>Verona Medić, OIB 91564611168, Drage Gervaisa 22,51000 Rijeka</item>
      <item>Angelo Mian, OIB 48133038150, Petra Jurčića 6,51000 Rijeka</item>
      <item>Predrag Miculinić, OIB 92126825909, Saverovac 2,51218 Cernik</item>
      <item>Vladimir Miculinić, OIB 97661947761, Orišji 4,51218 Čavle</item>
      <item>Josip Mikin, OIB 43744077288, Fiorella La Guardia 8,51000 Rijeka</item>
      <item>Jelka Milković, OIB 52940826733, Krasica 77c,51226 Krasica</item>
      <item>Tomislav Milković, OIB 00642791670, Draga 10c,51216 Marinići</item>
      <item>Grozdana Milolaža, OIB 11749204362, Cesta 43.istarske Divizije 12,51415 Lovran</item>
      <item>Silvana Milošević, OIB 79378866773, Osječka 14,51000 Rijeka</item>
      <item>Sonja Mohorovičić, OIB 86964509585, Jušići 112,51213 Jurdani</item>
      <item>Ljiljana Mrčela, OIB 06605812939, Ivana Gundulića 23,32000 Vukovar</item>
      <item>Mladen Nakićen, OIB 06023523260, Pulac 45,51000 Rijeka</item>
      <item>Zdravka Nazalević, OIB 07883725889, Antuna Barca 3b,51000 Rijeka</item>
      <item>Ljubica Olujić, OIB 78120501901, Blažićevo B 6,51000 Rijeka</item>
      <item>Milenka Omelić, OIB 74693554881, Emilija Randića 16,51000 Rijeka</item>
      <item>Vlasta Murgić, OIB 77099402252, Svilno 46,51219 Čavle</item>
      <item>Dragan Ostojić, OIB 33098989018, Kukuljanovo 190,51227 Kukuljanovo</item>
      <item>Ružica Pašić, OIB 49103014402, Gustava Krkleca 16,51000 Rijeka</item>
      <item>Igor Paulinić, OIB 62535588357, Franje Čandeka 23b,51000 Rijeka</item>
      <item>Breda Rozman-Pavešić, OIB 24304794214, Kukuljanovo 213a,51227 Kukuljanovo</item>
      <item>Andrej Pavešić, OIB 92040028964, Janka Polića Kamova 97,51000 Rijeka</item>
      <item>Nives Pavlešić, OIB 01774727961, Galija 30,51500 Krk</item>
      <item>Ante Peran, OIB 22290855207, Meštrovićeva 11,51000 Rijeka</item>
      <item>Zoran Perić, OIB 78203627439, Zdravka Kučića 3,51000 Rijeka</item>
      <item>Anka Pešić, OIB 17490612378, Ciottina 14,51000 Rijeka</item>
      <item>Ksenija Pešušić, OIB 04610926013, Franje Petrića 3b,23000 Zadar</item>
      <item>Željka Petešić, OIB 59126385800, Burićeva 4,51262 Šmrika</item>
      <item>Anita Petrović, OIB 85602945736, Hahlić 17,51000 Rijeka</item>
      <item>Miko Petrović, OIB 99756657607, Fiorella La Guardia 9,51000 Rijeka</item>
      <item>Suzana Petrović, OIB 36412192494, Dobriše Cesarića 3,51000 Rijeka</item>
      <item>Katarina Pletikosa, OIB 89450662060, Zorzići 69,51216 Viškovo</item>
      <item>Milan Popović, OIB 32596816498, Vrandučka 22,10000 Zagreb</item>
      <item>Mandica Pramparo, OIB 77646396086, Osječka 30,51000 Rijeka</item>
      <item>Dragan Puž, OIB 65163916827, Omladinska Ulica 8,51410 Ičići</item>
      <item>Vojislav Radalj, OIB 32561156795, Put Luskino 31,51211 Matulji</item>
      <item>Kristina Radanec, OIB 14716284304, Hreljin 288,51226 Hreljin</item>
      <item>Žarko Ratković, OIB 95587848976, Ilije Garašanina 8 E,78000 Banja Luka</item>
      <item>Alen Relić, OIB 64981117563, Crnčićeva 7/252,51000 Rijeka</item>
      <item>Nada Roch, OIB 72951572447, Pionirska 9c,51000 Rijeka</item>
      <item>Alan Thomas Roško, OIB 72296414705, Braće Pavlinića 13,51000 Rijeka</item>
      <item>Mirjana Rumora, OIB 66717024604, Dolac 8,51000 Rijeka</item>
      <item>Josip Sakić, OIB 27092463304, Čavalsko 9,51000 Rijeka</item>
      <item>Mile Sakić, OIB 20115195864, Braće Cetina 5a,51000 Rijeka</item>
      <item>Radovan Sakić, OIB 92885813505, Hahlić 19,51000 Rijeka</item>
      <item>Nevenka Samaržija, OIB 84464356181, Tizianova 1,51000 Rijeka</item>
      <item>Nenad Savanović, OIB 09858121880, Uspon Ladislava Tomee 5,51000 Rijeka</item>
      <item>Nikolina Savanović, OIB 27098348048, Uspon Ladislava Tomee 5,51000 Rijeka</item>
      <item>Ljubica Savić, OIB 20373807105, Podugrinac 14,51250 Bribir</item>
      <item>Stipe Sertić, OIB 19308296726, Petra Kružića 28,53270 Senj</item>
      <item>Agneza Sironić, OIB 14744860161, Šetalište 13.divizije 24,51000 Rijeka</item>
      <item>Ružica Skoblar, OIB 01529849019, Skoblari 45,23233 Privlaka</item>
      <item>Anica Smolčić, OIB 96136888761, Nikole Cara 1,51000 Rijeka</item>
      <item>Gordana Sochor, OIB 85353512554, Drage Gervaisa 37,51000 Rijeka</item>
      <item>Mara Spajić, OIB 27528905057, Budicinova 4,51000 Rijeka</item>
      <item>Robert Srdoč, OIB 54178910361, Žarka Pezelja 6,51000 Kostrena</item>
      <item>Liljana Stambul, OIB 98936081948, Mučići 42,51211 Matulji</item>
      <item>Dragan Starčević, OIB 63365878139, Tijani 17,51000 Rijeka</item>
      <item>Irena Stevanović, OIB 50654589251, Fiorella La Guardia 1b,51000 Rijeka</item>
      <item>Marijan Stipančić, OIB 04902703007, Zagrebačka 10,51000 Rijeka</item>
      <item>Sabina Stojanović, OIB 58575038078, Trpimirova 2,51000 Rijeka</item>
      <item>Marija Sučić, OIB 83675547136, Rastočine 6,51000 Rijeka</item>
      <item>Dušan Surina, OIB 84594362417, Antuna Barca 10a,51000 Rijeka</item>
      <item>Smilja Surina, OIB 89451405738, Mihelići 5,51211 Matulji</item>
      <item>Alojzije Šegrt, OIB 89912667867, Matije Gupca 16,51000 Rijeka</item>
      <item>Marina Šepac, OIB 10863262949, Drenovski Put 59,51000 Rijeka</item>
      <item>Milbert Šimanić, OIB 79002313510, Rubeši 133a,51215 Kastav</item>
      <item>Marina Širola, OIB 11498027172, Stane Vončine 5,51000 Rijeka</item>
      <item>Laura Škerl, OIB 72885473184, Bok 28,51000 Rijeka</item>
      <item>Milica Šubat, OIB 49400942301, Glavani 90,51000 Kostrena</item>
      <item>Radmila Šušnjar, OIB 44473540227, Hahlić 23,51000 Rijeka</item>
      <item>Anamarija Tabula, OIB 35786417600, Starci 4,51000 Rijeka</item>
      <item>Margita Tomljanović, OIB 85651113494, Paulinska 11,53270 Senj</item>
      <item>Slavica Tomljenović, OIB 02015053601, Kumičićeva 13,51000 Rijeka</item>
      <item>Biserka Tonsa, OIB 11408620584, Emilija Randića 4,51000 Rijeka</item>
      <item>Goran Tuk, OIB 44831804015, Stanka Frankovića 28,51000 Rijeka</item>
      <item>Biserka Turk, OIB 93102214917, Ciottina 12,51000 Rijeka</item>
      <item>Anita Turković Pavičić, OIB 07462652458, Pasjak 7,51214 Šapjane</item>
      <item>Ines Vaci, OIB 63330674122, Matuljska Cesta 8,51410 Opatija</item>
      <item>Jasna Valušek, OIB 73904703103, Zagrad 64,51410 Veprinac</item>
      <item>Diana Valzania, OIB 35190935188, Alessandra Manzonia 5,51000 Rijeka</item>
      <item>Dragan Vekić, OIB 12004092741, Kraška 12 A,51000 Rijeka</item>
      <item>Đorđo Vergić, OIB 84494659374, Saršoni 48,51216 Viškovo</item>
      <item>Darko Vičić, OIB 18844074311, Kvaternikova 62/III,51000 Rijeka</item>
      <item>Dušan Vidović, OIB 15243672058, Žminjska 14,51000 Rijeka</item>
      <item>Anka Vignjević, OIB 30391103478, Ulica Put Brdo 9a,51211 Matulji</item>
      <item>Sidonija Vinter, OIB 40083585272, Vinka Benca 2,51000 Rijeka</item>
      <item>Gordana Viskov, OIB 24241308330, Škurinjska Cesta 18,51000 Rijeka</item>
      <item>Mladen Vlah, OIB 48093935534, R. K. Jeretova 3,51410 Opatija</item>
      <item>Maja Volarić, OIB 28890010195, Verdijeva 11,51000 Rijeka</item>
      <item>Mile Vorkapić, OIB 49352047171, Korzo 35,51000 Rijeka</item>
      <item>Sonja Volf, OIB 91507573499, Ante Kovačića 4,51000 Rijeka</item>
      <item>Marko Vranić, OIB 28108087182, Franca Prešerna 42,51000 Rijeka</item>
      <item>Nevenka Vranić, OIB 58569938435, Hahlić 19,51000 Rijeka</item>
      <item>Marijan Vrbos, OIB 98016224123, Antuna Barca 16,51000 Rijeka</item>
      <item>Radmila Vučković, OIB 26237157662, Stupari 2/B,51216 Viškovo</item>
      <item>Izabela Vukelić, OIB 51314745688, Krasica 120c,51226 Krasica</item>
      <item>Juraj Vukelić, OIB 48880252551, Šibenska 1,51000 Rijeka</item>
      <item>Ana Vukić, OIB 22067915408, Ratka Petrovića 4,51000 Rijeka</item>
      <item>Marina Vuletić, OIB 28257516414, Krimeja 22,51000 Rijeka</item>
      <item>Vlado Weiss, OIB 44753918180, Krasica 89,51226 Krasica</item>
      <item>Ivanka Zaborac, OIB 23099919009, Slavka Krautzeka 57,51000 Rijeka</item>
      <item>Miranda Zakarija, OIB 48378552073, Čavle 199,51218 Čavle</item>
      <item>Ivan Zec, OIB 66300701498, Skrpčići 2c,51500 Krk</item>
      <item>Nadica Zednik, OIB 35144444897, Labinska 12,51000 Rijeka</item>
      <item>Ana Zlendić, OIB 02553980513, Škurinjskih Žrtava 24,51000 Rijeka</item>
      <item>Ivan Zoretić, OIB 21553001558, Zoretići 23,51218 Dražice</item>
      <item>Milka Zrnić, OIB 53792847178, Rikarda Benčića 11,51000 Rijeka</item>
      <item>Boris Žic, OIB 38975138585, Ulica Žrtava Fašizma 20,51211 Matulji</item>
      <item>Jasna Žic, OIB 45980904059, Žrtava Fašizma 15,51000 Rijeka</item>
      <item>Milan Pokmajević, OIB , Fara 48,51262 Kraljevica</item>
      <item>Jela Dobrić, OIB 80315415223, Žarka Pezelja 4,51000 Kostrena</item>
      <item>Ana Grginčić, OIB 65853159676, Škrljevo 279,51226 Škrljevo</item>
      <item>OSIMPEX - d.o.o. za unutarnju i vanjsku trgovinu, OIB 17937349035, Europske Avenije 2,31000 Osijek</item>
      <item>Katica Simčevski, OIB 77610299963, Dolac 9,51000 Rijeka</item>
      <item>Ilonka Pavelić, Udatnog 10,51000 Rijeka</item>
      <item>Frane Trošelj, OIB 36147933178, Ratka Petrovića 22,51000 Rijeka</item>
      <item>Antun Ožanić, OIB 55298672364, Andrije Peruča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54382731928</item>
      <item>, OIB 32152751113</item>
      <item>, OIB null</item>
      <item>, OIB null</item>
      <item>, OIB null</item>
      <item>, OIB null</item>
      <item>, OIB null</item>
      <item>, OIB null</item>
      <item>, OIB null</item>
      <item>, OIB 36408267403</item>
      <item>, OIB null</item>
      <item>, OIB null</item>
      <item>, OIB null</item>
      <item>, OIB null</item>
      <item>, OIB null</item>
      <item>, OIB 16553854565</item>
      <item>, OIB null</item>
      <item>, OIB null</item>
      <item>, OIB null</item>
      <item>, OIB 91071467451</item>
      <item>, OIB null</item>
      <item>, OIB null</item>
      <item>, OIB null</item>
      <item>, OIB null</item>
      <item>, OIB 31268956712</item>
      <item>, OIB 06536794478</item>
      <item>, OIB null</item>
      <item>, OIB 22162281774</item>
      <item>, OIB 94988362012</item>
      <item>, OIB null</item>
      <item>, OIB null</item>
      <item>, OIB null</item>
      <item>, OIB null</item>
      <item>, OIB null</item>
      <item>, OIB 77403775998</item>
      <item>, OIB 23924434103</item>
      <item>, OIB 47881319285</item>
      <item>, OIB null</item>
      <item>, OIB 25823490850</item>
      <item>, OIB 05052071488</item>
      <item>, OIB null</item>
      <item>, OIB 90498058157</item>
      <item>, OIB null</item>
      <item>, OIB null</item>
      <item>, OIB null</item>
      <item>, OIB null</item>
      <item>, OIB null</item>
      <item>, OIB null</item>
      <item>, OIB null</item>
      <item>, OIB null</item>
      <item>, OIB null</item>
      <item>, OIB 17644082257</item>
      <item>, OIB 62808832719</item>
      <item>, OIB 25332956727</item>
      <item>, OIB 12365783008</item>
      <item>, OIB 12669569335</item>
      <item>, OIB 53451600492</item>
      <item>, OIB 70882195185</item>
      <item>, OIB 95180155449</item>
      <item>, OIB 19746601617</item>
      <item>, OIB 94209878025</item>
      <item>, OIB 61319994678</item>
      <item>, OIB 11612757977</item>
      <item>, OIB 38292221551</item>
      <item>, OIB 05727273308</item>
      <item>, OIB 12833770553</item>
      <item>, OIB 11170003706</item>
      <item>, OIB 96141783297</item>
      <item>, OIB 28863435311</item>
      <item>, OIB 52065646589</item>
      <item>, OIB 49459470039</item>
      <item>, OIB 01839519849</item>
      <item>, OIB 59287542407</item>
      <item>, OIB 79612712260</item>
      <item>, OIB 02352532521</item>
      <item>, OIB 21158498114</item>
      <item>, OIB 87875241755</item>
      <item>, OIB 98664836371</item>
      <item>, OIB 62526330231</item>
      <item>, OIB 13238933791</item>
      <item>, OIB 71042541419</item>
      <item>, OIB 12508836356</item>
      <item>, OIB 59381266040</item>
      <item>, OIB 27606476304</item>
      <item>, OIB 24902281402</item>
      <item>, OIB 05349704291</item>
      <item>, OIB 37621014118</item>
      <item>, OIB 49579717459</item>
      <item>, OIB 69801796757</item>
      <item>, OIB 11339522794</item>
      <item>, OIB 35358295562</item>
      <item>, OIB 81146351134</item>
      <item>, OIB 30002265925</item>
      <item>, OIB 20711617243</item>
      <item>, OIB 72281766935</item>
      <item>, OIB 61246905397</item>
      <item>, OIB 76283413080</item>
      <item>, OIB 65205222341</item>
      <item>, OIB 51765527840</item>
      <item>, OIB 30425569537</item>
      <item>, OIB 58098084042</item>
      <item>, OIB 69157716173</item>
      <item>, OIB 74399338880</item>
      <item>, OIB 59684424075</item>
      <item>, OIB 80344187440</item>
      <item>, OIB 00629323636</item>
      <item>, OIB 33604761859</item>
      <item>, OIB 90577378450</item>
      <item>, OIB 23948262479</item>
      <item>, OIB 57071796302</item>
      <item>, OIB 14285029326</item>
      <item>, OIB 04472395355</item>
      <item>, OIB 73857839189</item>
      <item>, OIB 71438831471</item>
      <item>, OIB 44116068329</item>
      <item>, OIB 24511147332</item>
      <item>, OIB </item>
      <item>, OIB 46687545302</item>
      <item>, OIB 91392221144</item>
      <item>, OIB 86606757275</item>
      <item>, OIB 00262142321</item>
      <item>, OIB 08811554244</item>
      <item>, OIB 68362654493</item>
      <item>, OIB 40265061474</item>
      <item>, OIB 87796106891</item>
      <item>, OIB 46205160191</item>
      <item>, OIB 49268757404</item>
      <item>, OIB 37090195603</item>
      <item>, OIB 80969742684</item>
      <item>, OIB 96737474322</item>
      <item>, OIB 48224033639</item>
      <item>, OIB 49597765707</item>
      <item>, OIB 37275663866</item>
      <item>, OIB 42349621897</item>
      <item>, OIB 59249228585</item>
      <item>, OIB 61211973896</item>
      <item>, OIB 53980604218</item>
      <item>, OIB 02452820290</item>
      <item>, OIB 63738600676</item>
      <item>, OIB 91564611168</item>
      <item>, OIB 48133038150</item>
      <item>, OIB 92126825909</item>
      <item>, OIB 97661947761</item>
      <item>, OIB 43744077288</item>
      <item>, OIB 52940826733</item>
      <item>, OIB 00642791670</item>
      <item>, OIB 11749204362</item>
      <item>, OIB 79378866773</item>
      <item>, OIB 86964509585</item>
      <item>, OIB 06605812939</item>
      <item>, OIB 06023523260</item>
      <item>, OIB 07883725889</item>
      <item>, OIB 78120501901</item>
      <item>, OIB 74693554881</item>
      <item>, OIB 77099402252</item>
      <item>, OIB 33098989018</item>
      <item>, OIB 49103014402</item>
      <item>, OIB 62535588357</item>
      <item>, OIB 24304794214</item>
      <item>, OIB 92040028964</item>
      <item>, OIB 01774727961</item>
      <item>, OIB 22290855207</item>
      <item>, OIB 78203627439</item>
      <item>, OIB 17490612378</item>
      <item>, OIB 04610926013</item>
      <item>, OIB 59126385800</item>
      <item>, OIB 85602945736</item>
      <item>, OIB 99756657607</item>
      <item>, OIB 36412192494</item>
      <item>, OIB 89450662060</item>
      <item>, OIB 32596816498</item>
      <item>, OIB 77646396086</item>
      <item>, OIB 65163916827</item>
      <item>, OIB 32561156795</item>
      <item>, OIB 14716284304</item>
      <item>, OIB 95587848976</item>
      <item>, OIB 64981117563</item>
      <item>, OIB 72951572447</item>
      <item>, OIB 72296414705</item>
      <item>, OIB 66717024604</item>
      <item>, OIB 27092463304</item>
      <item>, OIB 20115195864</item>
      <item>, OIB 92885813505</item>
      <item>, OIB 84464356181</item>
      <item>, OIB 09858121880</item>
      <item>, OIB 27098348048</item>
      <item>, OIB 20373807105</item>
      <item>, OIB 19308296726</item>
      <item>, OIB 14744860161</item>
      <item>, OIB 01529849019</item>
      <item>, OIB 96136888761</item>
      <item>, OIB 85353512554</item>
      <item>, OIB 27528905057</item>
      <item>, OIB 54178910361</item>
      <item>, OIB 98936081948</item>
      <item>, OIB 63365878139</item>
      <item>, OIB 50654589251</item>
      <item>, OIB 04902703007</item>
      <item>, OIB 58575038078</item>
      <item>, OIB 83675547136</item>
      <item>, OIB 84594362417</item>
      <item>, OIB 89451405738</item>
      <item>, OIB 89912667867</item>
      <item>, OIB 10863262949</item>
      <item>, OIB 79002313510</item>
      <item>, OIB 11498027172</item>
      <item>, OIB 72885473184</item>
      <item>, OIB 49400942301</item>
      <item>, OIB 44473540227</item>
      <item>, OIB 35786417600</item>
      <item>, OIB 85651113494</item>
      <item>, OIB 02015053601</item>
      <item>, OIB 11408620584</item>
      <item>, OIB 44831804015</item>
      <item>, OIB 93102214917</item>
      <item>, OIB 07462652458</item>
      <item>, OIB 63330674122</item>
      <item>, OIB 73904703103</item>
      <item>, OIB 35190935188</item>
      <item>, OIB 12004092741</item>
      <item>, OIB 84494659374</item>
      <item>, OIB 18844074311</item>
      <item>, OIB 15243672058</item>
      <item>, OIB 30391103478</item>
      <item>, OIB 40083585272</item>
      <item>, OIB 24241308330</item>
      <item>, OIB 48093935534</item>
      <item>, OIB 28890010195</item>
      <item>, OIB 49352047171</item>
      <item>, OIB 91507573499</item>
      <item>, OIB 28108087182</item>
      <item>, OIB 58569938435</item>
      <item>, OIB 98016224123</item>
      <item>, OIB 26237157662</item>
      <item>, OIB 51314745688</item>
      <item>, OIB 48880252551</item>
      <item>, OIB 22067915408</item>
      <item>, OIB 28257516414</item>
      <item>, OIB 44753918180</item>
      <item>, OIB 23099919009</item>
      <item>, OIB 48378552073</item>
      <item>, OIB 66300701498</item>
      <item>, OIB 35144444897</item>
      <item>, OIB 02553980513</item>
      <item>, OIB 21553001558</item>
      <item>, OIB 53792847178</item>
      <item>, OIB 38975138585</item>
      <item>, OIB 45980904059</item>
      <item>, OIB </item>
      <item>, OIB 80315415223</item>
      <item>, OIB 65853159676</item>
      <item>, OIB 17937349035</item>
      <item>, OIB 77610299963</item>
      <item>, OIB null</item>
      <item>, OIB 36147933178</item>
      <item>, OIB 55298672364</item>
    </izvorni_sadrzaj>
    <derivirana_varijabla naziv="DomainObject.Predmet.SudioniciListNazivOIB_1">
      <item>, OIB 54382731928</item>
      <item>, OIB 32152751113</item>
      <item>, OIB null</item>
      <item>, OIB null</item>
      <item>, OIB null</item>
      <item>, OIB null</item>
      <item>, OIB null</item>
      <item>, OIB null</item>
      <item>, OIB null</item>
      <item>, OIB 36408267403</item>
      <item>, OIB null</item>
      <item>, OIB null</item>
      <item>, OIB null</item>
      <item>, OIB null</item>
      <item>, OIB null</item>
      <item>, OIB 16553854565</item>
      <item>, OIB null</item>
      <item>, OIB null</item>
      <item>, OIB null</item>
      <item>, OIB 91071467451</item>
      <item>, OIB null</item>
      <item>, OIB null</item>
      <item>, OIB null</item>
      <item>, OIB null</item>
      <item>, OIB 31268956712</item>
      <item>, OIB 06536794478</item>
      <item>, OIB null</item>
      <item>, OIB 22162281774</item>
      <item>, OIB 94988362012</item>
      <item>, OIB null</item>
      <item>, OIB null</item>
      <item>, OIB null</item>
      <item>, OIB null</item>
      <item>, OIB null</item>
      <item>, OIB 77403775998</item>
      <item>, OIB 23924434103</item>
      <item>, OIB 47881319285</item>
      <item>, OIB null</item>
      <item>, OIB 25823490850</item>
      <item>, OIB 05052071488</item>
      <item>, OIB null</item>
      <item>, OIB 90498058157</item>
      <item>, OIB null</item>
      <item>, OIB null</item>
      <item>, OIB null</item>
      <item>, OIB null</item>
      <item>, OIB null</item>
      <item>, OIB null</item>
      <item>, OIB null</item>
      <item>, OIB null</item>
      <item>, OIB null</item>
      <item>, OIB 17644082257</item>
      <item>, OIB 62808832719</item>
      <item>, OIB 25332956727</item>
      <item>, OIB 12365783008</item>
      <item>, OIB 12669569335</item>
      <item>, OIB 53451600492</item>
      <item>, OIB 70882195185</item>
      <item>, OIB 95180155449</item>
      <item>, OIB 19746601617</item>
      <item>, OIB 94209878025</item>
      <item>, OIB 61319994678</item>
      <item>, OIB 11612757977</item>
      <item>, OIB 38292221551</item>
      <item>, OIB 05727273308</item>
      <item>, OIB 12833770553</item>
      <item>, OIB 11170003706</item>
      <item>, OIB 96141783297</item>
      <item>, OIB 28863435311</item>
      <item>, OIB 52065646589</item>
      <item>, OIB 49459470039</item>
      <item>, OIB 01839519849</item>
      <item>, OIB 59287542407</item>
      <item>, OIB 79612712260</item>
      <item>, OIB 02352532521</item>
      <item>, OIB 21158498114</item>
      <item>, OIB 87875241755</item>
      <item>, OIB 98664836371</item>
      <item>, OIB 62526330231</item>
      <item>, OIB 13238933791</item>
      <item>, OIB 71042541419</item>
      <item>, OIB 12508836356</item>
      <item>, OIB 59381266040</item>
      <item>, OIB 27606476304</item>
      <item>, OIB 24902281402</item>
      <item>, OIB 05349704291</item>
      <item>, OIB 37621014118</item>
      <item>, OIB 49579717459</item>
      <item>, OIB 69801796757</item>
      <item>, OIB 11339522794</item>
      <item>, OIB 35358295562</item>
      <item>, OIB 81146351134</item>
      <item>, OIB 30002265925</item>
      <item>, OIB 20711617243</item>
      <item>, OIB 72281766935</item>
      <item>, OIB 61246905397</item>
      <item>, OIB 76283413080</item>
      <item>, OIB 65205222341</item>
      <item>, OIB 51765527840</item>
      <item>, OIB 30425569537</item>
      <item>, OIB 58098084042</item>
      <item>, OIB 69157716173</item>
      <item>, OIB 74399338880</item>
      <item>, OIB 59684424075</item>
      <item>, OIB 80344187440</item>
      <item>, OIB 00629323636</item>
      <item>, OIB 33604761859</item>
      <item>, OIB 90577378450</item>
      <item>, OIB 23948262479</item>
      <item>, OIB 57071796302</item>
      <item>, OIB 14285029326</item>
      <item>, OIB 04472395355</item>
      <item>, OIB 73857839189</item>
      <item>, OIB 71438831471</item>
      <item>, OIB 44116068329</item>
      <item>, OIB 24511147332</item>
      <item>, OIB </item>
      <item>, OIB 46687545302</item>
      <item>, OIB 91392221144</item>
      <item>, OIB 86606757275</item>
      <item>, OIB 00262142321</item>
      <item>, OIB 08811554244</item>
      <item>, OIB 68362654493</item>
      <item>, OIB 40265061474</item>
      <item>, OIB 87796106891</item>
      <item>, OIB 46205160191</item>
      <item>, OIB 49268757404</item>
      <item>, OIB 37090195603</item>
      <item>, OIB 80969742684</item>
      <item>, OIB 96737474322</item>
      <item>, OIB 48224033639</item>
      <item>, OIB 49597765707</item>
      <item>, OIB 37275663866</item>
      <item>, OIB 42349621897</item>
      <item>, OIB 59249228585</item>
      <item>, OIB 61211973896</item>
      <item>, OIB 53980604218</item>
      <item>, OIB 02452820290</item>
      <item>, OIB 63738600676</item>
      <item>, OIB 91564611168</item>
      <item>, OIB 48133038150</item>
      <item>, OIB 92126825909</item>
      <item>, OIB 97661947761</item>
      <item>, OIB 43744077288</item>
      <item>, OIB 52940826733</item>
      <item>, OIB 00642791670</item>
      <item>, OIB 11749204362</item>
      <item>, OIB 79378866773</item>
      <item>, OIB 86964509585</item>
      <item>, OIB 06605812939</item>
      <item>, OIB 06023523260</item>
      <item>, OIB 07883725889</item>
      <item>, OIB 78120501901</item>
      <item>, OIB 74693554881</item>
      <item>, OIB 77099402252</item>
      <item>, OIB 33098989018</item>
      <item>, OIB 49103014402</item>
      <item>, OIB 62535588357</item>
      <item>, OIB 24304794214</item>
      <item>, OIB 92040028964</item>
      <item>, OIB 01774727961</item>
      <item>, OIB 22290855207</item>
      <item>, OIB 78203627439</item>
      <item>, OIB 17490612378</item>
      <item>, OIB 04610926013</item>
      <item>, OIB 59126385800</item>
      <item>, OIB 85602945736</item>
      <item>, OIB 99756657607</item>
      <item>, OIB 36412192494</item>
      <item>, OIB 89450662060</item>
      <item>, OIB 32596816498</item>
      <item>, OIB 77646396086</item>
      <item>, OIB 65163916827</item>
      <item>, OIB 32561156795</item>
      <item>, OIB 14716284304</item>
      <item>, OIB 95587848976</item>
      <item>, OIB 64981117563</item>
      <item>, OIB 72951572447</item>
      <item>, OIB 72296414705</item>
      <item>, OIB 66717024604</item>
      <item>, OIB 27092463304</item>
      <item>, OIB 20115195864</item>
      <item>, OIB 92885813505</item>
      <item>, OIB 84464356181</item>
      <item>, OIB 09858121880</item>
      <item>, OIB 27098348048</item>
      <item>, OIB 20373807105</item>
      <item>, OIB 19308296726</item>
      <item>, OIB 14744860161</item>
      <item>, OIB 01529849019</item>
      <item>, OIB 96136888761</item>
      <item>, OIB 85353512554</item>
      <item>, OIB 27528905057</item>
      <item>, OIB 54178910361</item>
      <item>, OIB 98936081948</item>
      <item>, OIB 63365878139</item>
      <item>, OIB 50654589251</item>
      <item>, OIB 04902703007</item>
      <item>, OIB 58575038078</item>
      <item>, OIB 83675547136</item>
      <item>, OIB 84594362417</item>
      <item>, OIB 89451405738</item>
      <item>, OIB 89912667867</item>
      <item>, OIB 10863262949</item>
      <item>, OIB 79002313510</item>
      <item>, OIB 11498027172</item>
      <item>, OIB 72885473184</item>
      <item>, OIB 49400942301</item>
      <item>, OIB 44473540227</item>
      <item>, OIB 35786417600</item>
      <item>, OIB 85651113494</item>
      <item>, OIB 02015053601</item>
      <item>, OIB 11408620584</item>
      <item>, OIB 44831804015</item>
      <item>, OIB 93102214917</item>
      <item>, OIB 07462652458</item>
      <item>, OIB 63330674122</item>
      <item>, OIB 73904703103</item>
      <item>, OIB 35190935188</item>
      <item>, OIB 12004092741</item>
      <item>, OIB 84494659374</item>
      <item>, OIB 18844074311</item>
      <item>, OIB 15243672058</item>
      <item>, OIB 30391103478</item>
      <item>, OIB 40083585272</item>
      <item>, OIB 24241308330</item>
      <item>, OIB 48093935534</item>
      <item>, OIB 28890010195</item>
      <item>, OIB 49352047171</item>
      <item>, OIB 91507573499</item>
      <item>, OIB 28108087182</item>
      <item>, OIB 58569938435</item>
      <item>, OIB 98016224123</item>
      <item>, OIB 26237157662</item>
      <item>, OIB 51314745688</item>
      <item>, OIB 48880252551</item>
      <item>, OIB 22067915408</item>
      <item>, OIB 28257516414</item>
      <item>, OIB 44753918180</item>
      <item>, OIB 23099919009</item>
      <item>, OIB 48378552073</item>
      <item>, OIB 66300701498</item>
      <item>, OIB 35144444897</item>
      <item>, OIB 02553980513</item>
      <item>, OIB 21553001558</item>
      <item>, OIB 53792847178</item>
      <item>, OIB 38975138585</item>
      <item>, OIB 45980904059</item>
      <item>, OIB </item>
      <item>, OIB 80315415223</item>
      <item>, OIB 65853159676</item>
      <item>, OIB 17937349035</item>
      <item>, OIB 77610299963</item>
      <item>, OIB null</item>
      <item>, OIB 36147933178</item>
      <item>, OIB 55298672364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St-64/1999-1478</izvorni_sadrzaj>
    <derivirana_varijabla naziv="DomainObject.PredzadnjaOdlukaIzPredmeta.Oznaka_1">St-64/1999-1478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1760</properties:Words>
  <properties:Characters>9766</properties:Characters>
  <properties:Lines>186</properties:Lines>
  <properties:Paragraphs>51</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2018-11-06T09:05:00Z</dcterms:created>
  <dc:creator>Liljana Ugrin</dc:creator>
  <cp:lastModifiedBy>Elizabet Jovanović</cp:lastModifiedBy>
  <cp:lastPrinted>2018-11-06T09:04:00Z</cp:lastPrinted>
  <dcterms:modified xmlns:xsi="http://www.w3.org/2001/XMLSchema-instance" xsi:type="dcterms:W3CDTF">2018-11-06T11:26:00Z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St-64/1999-1477 / Odluka - Rješenje - odbijen prigovor na diobeni popis (prigovor_Ožanić_6.docx)</vt:lpwstr>
  </prop:property>
  <prop:property name="CC_coloring" pid="4" fmtid="{D5CDD505-2E9C-101B-9397-08002B2CF9AE}">
    <vt:bool>true</vt:bool>
  </prop:property>
  <prop:property name="BrojStranica" pid="5" fmtid="{D5CDD505-2E9C-101B-9397-08002B2CF9AE}">
    <vt:i4>4</vt:i4>
  </prop:property>
</prop:Properties>
</file>