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b781" w14:paraId="e87b78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8518E4">
        <w:t>2219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518E4">
        <w:t xml:space="preserve"> RAMS</w:t>
      </w:r>
      <w:r w:rsidR="00892A5A">
        <w:t xml:space="preserve"> d.o.o. Tenja, Sarvaški put b.b., OIB: 87307332589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892A5A">
        <w:t>9</w:t>
      </w:r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C5239">
        <w:t>26</w:t>
      </w:r>
      <w:r w:rsidR="00224AFF">
        <w:t xml:space="preserve">. </w:t>
      </w:r>
      <w:r w:rsidR="001C5239">
        <w:t>rujna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92A5A">
        <w:rPr>
          <w:bCs/>
        </w:rPr>
        <w:t xml:space="preserve"> </w:t>
      </w:r>
      <w:r w:rsidR="00892A5A">
        <w:t>RAMS d.o.o. Tenja, Sarvaški put b.b., OIB: 87307332589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892A5A">
        <w:t>24.537,97</w:t>
      </w:r>
      <w:r w:rsidR="001C5239">
        <w:t xml:space="preserve"> </w:t>
      </w:r>
      <w:r>
        <w:t>kn</w:t>
      </w:r>
      <w:r w:rsidR="00E53A37">
        <w:t xml:space="preserve">, na dan </w:t>
      </w:r>
      <w:r w:rsidR="00892A5A">
        <w:t>1</w:t>
      </w:r>
      <w:r w:rsidR="0098599D">
        <w:t>.</w:t>
      </w:r>
      <w:r w:rsidR="00F66487">
        <w:t xml:space="preserve"> </w:t>
      </w:r>
      <w:r w:rsidR="001C5239">
        <w:t>rujna</w:t>
      </w:r>
      <w:r w:rsidR="00892A5A">
        <w:t xml:space="preserve"> 2015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892A5A">
        <w:t xml:space="preserve"> </w:t>
      </w:r>
      <w:r w:rsidR="00E31E05">
        <w:t>Marijan Ravlić, Tenja, Osječka 207, OIB: 12115878171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AA2797">
        <w:t>2219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230C3B">
        <w:t>26</w:t>
      </w:r>
      <w:r w:rsidR="0054259D">
        <w:t xml:space="preserve">. </w:t>
      </w:r>
      <w:r w:rsidR="00230C3B">
        <w:t>rujna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>kal. 14.11.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157F2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4622"/>
    <w:rsid w:val="005755DC"/>
    <w:rsid w:val="00584498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471A9"/>
    <w:rsid w:val="008518E4"/>
    <w:rsid w:val="0085324B"/>
    <w:rsid w:val="00855A65"/>
    <w:rsid w:val="00855DE1"/>
    <w:rsid w:val="00860129"/>
    <w:rsid w:val="00864E64"/>
    <w:rsid w:val="008670C0"/>
    <w:rsid w:val="00873E5A"/>
    <w:rsid w:val="00875548"/>
    <w:rsid w:val="00876A51"/>
    <w:rsid w:val="00892A5A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A2797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BF64AE"/>
    <w:rsid w:val="00C2016D"/>
    <w:rsid w:val="00C30F07"/>
    <w:rsid w:val="00C43CDA"/>
    <w:rsid w:val="00C43D17"/>
    <w:rsid w:val="00C52B65"/>
    <w:rsid w:val="00C56925"/>
    <w:rsid w:val="00C62387"/>
    <w:rsid w:val="00C64B1E"/>
    <w:rsid w:val="00C66216"/>
    <w:rsid w:val="00C72249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1E05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3594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5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5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St-2219/2016</izvorni_sadrzaj>
    <derivirana_varijabla naziv="DomainObject.Predmet.OznakaBroj_1">St-2219/2016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RAMS d.o.o. za građevinarstvo, trgovinu i usluge</izvorni_sadrzaj>
    <derivirana_varijabla naziv="DomainObject.Predmet.ProtustrankaFormated_1">  RAMS d.o.o. za građevinarstvo, trgovinu i usluge</derivirana_varijabla>
  </DomainObject.Predmet.ProtustrankaFormated>
  <DomainObject.Predmet.ProtustrankaFormatedOIB>
    <izvorni_sadrzaj>  RAMS d.o.o. za građevinarstvo, trgovinu i usluge, OIB 87307332589</izvorni_sadrzaj>
    <derivirana_varijabla naziv="DomainObject.Predmet.ProtustrankaFormatedOIB_1">  RAMS d.o.o. za građevinarstvo, trgovinu i usluge, OIB 87307332589</derivirana_varijabla>
  </DomainObject.Predmet.ProtustrankaFormatedOIB>
  <DomainObject.Predmet.ProtustrankaFormatedWithAdress>
    <izvorni_sadrzaj> RAMS d.o.o. za građevinarstvo, trgovinu i usluge, Sarvaški put bb, 31207 Tenja</izvorni_sadrzaj>
    <derivirana_varijabla naziv="DomainObject.Predmet.ProtustrankaFormatedWithAdress_1"> RAMS d.o.o. za građevinarstvo, trgovinu i usluge, Sarvaški put bb, 31207 Tenja</derivirana_varijabla>
  </DomainObject.Predmet.ProtustrankaFormatedWithAdress>
  <DomainObject.Predmet.ProtustrankaFormatedWithAdressOIB>
    <izvorni_sadrzaj> RAMS d.o.o. za građevinarstvo, trgovinu i usluge, OIB 87307332589, Sarvaški put bb, 31207 Tenja</izvorni_sadrzaj>
    <derivirana_varijabla naziv="DomainObject.Predmet.ProtustrankaFormatedWithAdressOIB_1"> RAMS d.o.o. za građevinarstvo, trgovinu i usluge, OIB 87307332589, Sarvaški put bb, 31207 Tenja</derivirana_varijabla>
  </DomainObject.Predmet.ProtustrankaFormatedWithAdressOIB>
  <DomainObject.Predmet.ProtustrankaWithAdress>
    <izvorni_sadrzaj>RAMS d.o.o. za građevinarstvo, trgovinu i usluge Sarvaški put bb, 31207 Tenja</izvorni_sadrzaj>
    <derivirana_varijabla naziv="DomainObject.Predmet.ProtustrankaWithAdress_1">RAMS d.o.o. za građevinarstvo, trgovinu i usluge Sarvaški put bb, 31207 Tenja</derivirana_varijabla>
  </DomainObject.Predmet.ProtustrankaWithAdress>
  <DomainObject.Predmet.ProtustrankaWithAdressOIB>
    <izvorni_sadrzaj>RAMS d.o.o. za građevinarstvo, trgovinu i usluge, OIB 87307332589, Sarvaški put bb, 31207 Tenja</izvorni_sadrzaj>
    <derivirana_varijabla naziv="DomainObject.Predmet.ProtustrankaWithAdressOIB_1">RAMS d.o.o. za građevinarstvo, trgovinu i usluge, OIB 87307332589, Sarvaški put bb, 31207 Tenja</derivirana_varijabla>
  </DomainObject.Predmet.ProtustrankaWithAdressOIB>
  <DomainObject.Predmet.ProtustrankaNazivFormated>
    <izvorni_sadrzaj>RAMS d.o.o. za građevinarstvo, trgovinu i usluge</izvorni_sadrzaj>
    <derivirana_varijabla naziv="DomainObject.Predmet.ProtustrankaNazivFormated_1">RAMS d.o.o. za građevinarstvo, trgovinu i usluge</derivirana_varijabla>
  </DomainObject.Predmet.ProtustrankaNazivFormated>
  <DomainObject.Predmet.ProtustrankaNazivFormatedOIB>
    <izvorni_sadrzaj>RAMS d.o.o. za građevinarstvo, trgovinu i usluge, OIB 87307332589</izvorni_sadrzaj>
    <derivirana_varijabla naziv="DomainObject.Predmet.ProtustrankaNazivFormatedOIB_1">RAMS d.o.o. za građevinarstvo, trgovinu i usluge, OIB 87307332589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RAMS d.o.o. za građevinarstvo, trgovinu i usluge</item>
    </izvorni_sadrzaj>
    <derivirana_varijabla naziv="DomainObject.Predmet.ProtuStrankaListFormated_1">
      <item>RAMS d.o.o. za građevinarstvo, trgovinu i usluge</item>
    </derivirana_varijabla>
  </DomainObject.Predmet.ProtuStrankaListFormated>
  <DomainObject.Predmet.ProtuStrankaListFormatedOIB>
    <izvorni_sadrzaj>
      <item>RAMS d.o.o. za građevinarstvo, trgovinu i usluge, OIB 87307332589</item>
    </izvorni_sadrzaj>
    <derivirana_varijabla naziv="DomainObject.Predmet.ProtuStrankaListFormatedOIB_1">
      <item>RAMS d.o.o. za građevinarstvo, trgovinu i usluge, OIB 87307332589</item>
    </derivirana_varijabla>
  </DomainObject.Predmet.ProtuStrankaListFormatedOIB>
  <DomainObject.Predmet.ProtuStrankaListFormatedWithAdress>
    <izvorni_sadrzaj>
      <item>RAMS d.o.o. za građevinarstvo, trgovinu i usluge, Sarvaški put bb, 31207 Tenja</item>
    </izvorni_sadrzaj>
    <derivirana_varijabla naziv="DomainObject.Predmet.ProtuStrankaListFormatedWithAdress_1">
      <item>RAMS d.o.o. za građevinarstvo, trgovinu i usluge, Sarvaški put bb, 31207 Tenja</item>
    </derivirana_varijabla>
  </DomainObject.Predmet.ProtuStrankaListFormatedWithAdress>
  <DomainObject.Predmet.ProtuStrankaListFormatedWithAdressOIB>
    <izvorni_sadrzaj>
      <item>RAMS d.o.o. za građevinarstvo, trgovinu i usluge, OIB 87307332589, Sarvaški put bb, 31207 Tenja</item>
    </izvorni_sadrzaj>
    <derivirana_varijabla naziv="DomainObject.Predmet.ProtuStrankaListFormatedWithAdressOIB_1">
      <item>RAMS d.o.o. za građevinarstvo, trgovinu i usluge, OIB 87307332589, Sarvaški put bb, 31207 Tenja</item>
    </derivirana_varijabla>
  </DomainObject.Predmet.ProtuStrankaListFormatedWithAdressOIB>
  <DomainObject.Predmet.ProtuStrankaListNazivFormated>
    <izvorni_sadrzaj>
      <item>RAMS d.o.o. za građevinarstvo, trgovinu i usluge</item>
    </izvorni_sadrzaj>
    <derivirana_varijabla naziv="DomainObject.Predmet.ProtuStrankaListNazivFormated_1">
      <item>RAMS d.o.o. za građevinarstvo, trgovinu i usluge</item>
    </derivirana_varijabla>
  </DomainObject.Predmet.ProtuStrankaListNazivFormated>
  <DomainObject.Predmet.ProtuStrankaListNazivFormatedOIB>
    <izvorni_sadrzaj>
      <item>RAMS d.o.o. za građevinarstvo, trgovinu i usluge, OIB 87307332589</item>
    </izvorni_sadrzaj>
    <derivirana_varijabla naziv="DomainObject.Predmet.ProtuStrankaListNazivFormatedOIB_1">
      <item>RAMS d.o.o. za građevinarstvo, trgovinu i usluge, OIB 87307332589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RAMS d.o.o. za građevinarstvo, trgovinu i usluge</izvorni_sadrzaj>
    <derivirana_varijabla naziv="DomainObject.Predmet.ProtustrankaIDrugi_1">RAMS d.o.o.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RAMS d.o.o. za građevinarstvo, trgovinu i usluge, OIB 87307332589, Sarvaški put bb, 31207 Tenja</izvorni_sadrzaj>
    <derivirana_varijabla naziv="DomainObject.Predmet.ProtustrankaIDrugiAdressOIB_1">RAMS d.o.o. za građevinarstvo, trgovinu i usluge, OIB 87307332589, Sarvaški put bb,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RAMS d.o.o. za građevinarstvo, trgovinu i usluge</item>
    </izvorni_sadrzaj>
    <derivirana_varijabla naziv="DomainObject.Predmet.SudioniciListNaziv_1">
      <item>FINA RC OSIJEK</item>
      <item>RAMS d.o.o. za građevinarstvo, trgovinu i usluge</item>
    </derivirana_varijabla>
  </DomainObject.Predmet.SudioniciListNaziv>
  <DomainObject.Predmet.SudioniciListAdressOIB>
    <izvorni_sadrzaj>
      <item>FINA RC OSIJEK, OIB 85821130368</item>
      <item>RAMS d.o.o. za građevinarstvo, trgovinu i usluge, OIB 87307332589, Sarvaški put bb,31207 Tenja</item>
    </izvorni_sadrzaj>
    <derivirana_varijabla naziv="DomainObject.Predmet.SudioniciListAdressOIB_1">
      <item>FINA RC OSIJEK, OIB 85821130368</item>
      <item>RAMS d.o.o. za građevinarstvo, trgovinu i usluge, OIB 87307332589, Sarvaški put bb,31207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87307332589</item>
    </izvorni_sadrzaj>
    <derivirana_varijabla naziv="DomainObject.Predmet.SudioniciListNazivOIB_1">
      <item>, OIB 85821130368</item>
      <item>, OIB 87307332589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1837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2016-09-26T06:59:00Z</dcterms:created>
  <dc:creator>Korisnik</dc:creator>
  <cp:lastModifiedBy>Sanda Gučić</cp:lastModifiedBy>
  <cp:lastPrinted>2016-09-26T06:56:00Z</cp:lastPrinted>
  <dcterms:modified xmlns:xsi="http://www.w3.org/2001/XMLSchema-instance" xsi:type="dcterms:W3CDTF">2016-09-26T07:41:00Z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