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4382" w14:paraId="b7e4382" w:rsidRDefault="00FB2FA2" w:rsidP="00910611" w:rsidR="00FB2FA2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2FA2" w:rsidP="00910611" w:rsidR="00FB2FA2">
      <w:r>
        <w:rPr>
          <w:rFonts w:eastAsia="MS Mincho"/>
        </w:rPr>
        <w:t xml:space="preserve">  REPUBLIKA HRVATSKA</w:t>
      </w:r>
    </w:p>
    <w:p w:rsidRDefault="00FB2FA2" w:rsidP="00910611" w:rsidR="00FB2FA2">
      <w:r>
        <w:rPr>
          <w:rFonts w:eastAsia="MS Mincho"/>
        </w:rPr>
        <w:t>TRGOVAČKI SUD U RIJECI</w:t>
      </w:r>
    </w:p>
    <w:p w:rsidRDefault="00FB2FA2" w:rsidR="00FB2F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B2FA2" w:rsidP="00910611" w:rsidR="00FB2FA2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95349C">
        <w:t>567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E40A4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95349C" w:rsidRPr="0095349C">
        <w:rPr>
          <w:b/>
          <w:bCs/>
        </w:rPr>
        <w:t>LIKA – AS braniteljska zadruga za poljoprivredu, šumarstvo i usluge, Gospić, Nikole Tesle 1, OIB 93047857745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FC0BF0">
        <w:t>01. rujna 2015</w:t>
      </w:r>
      <w:r>
        <w:t xml:space="preserve">. godine iznosi </w:t>
      </w:r>
      <w:r w:rsidR="0095349C">
        <w:rPr>
          <w:b/>
        </w:rPr>
        <w:t>45.702,88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F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5349C">
      <w:t>567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2FA2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2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F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FA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FA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FA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2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F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FA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FA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FA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LIKA-AS braniteljska zadruga za poljoprivredu, šumarstvo i usluge</izvorni_sadrzaj>
    <derivirana_varijabla naziv="DomainObject.Predmet.ProtustrankaFormated_1">  LIKA-AS braniteljska zadruga za poljoprivredu, šumarstvo i usluge</derivirana_varijabla>
  </DomainObject.Predmet.ProtustrankaFormated>
  <DomainObject.Predmet.ProtustrankaFormatedOIB>
    <izvorni_sadrzaj>  LIKA-AS braniteljska zadruga za poljoprivredu, šumarstvo i usluge, OIB 93047857745</izvorni_sadrzaj>
    <derivirana_varijabla naziv="DomainObject.Predmet.ProtustrankaFormatedOIB_1">  LIKA-AS braniteljska zadruga za poljoprivredu, šumarstvo i usluge, OIB 93047857745</derivirana_varijabla>
  </DomainObject.Predmet.ProtustrankaFormatedOIB>
  <DomainObject.Predmet.ProtustrankaFormatedWithAdress>
    <izvorni_sadrzaj> LIKA-AS braniteljska zadruga za poljoprivredu, šumarstvo i usluge, Nikole Tesle 1, 53000 Gospić</izvorni_sadrzaj>
    <derivirana_varijabla naziv="DomainObject.Predmet.ProtustrankaFormatedWithAdress_1"> LIKA-AS braniteljska zadruga za poljoprivredu, šumarstvo i usluge, Nikole Tesle 1, 53000 Gospić</derivirana_varijabla>
  </DomainObject.Predmet.ProtustrankaFormatedWithAdress>
  <DomainObject.Predmet.ProtustrankaFormatedWithAdressOIB>
    <izvorni_sadrzaj> LIKA-AS braniteljska zadruga za poljoprivredu, šumarstvo i usluge, OIB 93047857745, Nikole Tesle 1, 53000 Gospić</izvorni_sadrzaj>
    <derivirana_varijabla naziv="DomainObject.Predmet.ProtustrankaFormatedWithAdressOIB_1"> LIKA-AS braniteljska zadruga za poljoprivredu, šumarstvo i usluge, OIB 93047857745, Nikole Tesle 1, 53000 Gospić</derivirana_varijabla>
  </DomainObject.Predmet.ProtustrankaFormatedWithAdressOIB>
  <DomainObject.Predmet.ProtustrankaWithAdress>
    <izvorni_sadrzaj>LIKA-AS braniteljska zadruga za poljoprivredu, šumarstvo i usluge Nikole Tesle 1, 53000 Gospić</izvorni_sadrzaj>
    <derivirana_varijabla naziv="DomainObject.Predmet.ProtustrankaWithAdress_1">LIKA-AS braniteljska zadruga za poljoprivredu, šumarstvo i usluge Nikole Tesle 1, 53000 Gospić</derivirana_varijabla>
  </DomainObject.Predmet.ProtustrankaWithAdress>
  <DomainObject.Predmet.ProtustrankaWithAdressOIB>
    <izvorni_sadrzaj>LIKA-AS braniteljska zadruga za poljoprivredu, šumarstvo i usluge, OIB 93047857745, Nikole Tesle 1, 53000 Gospić</izvorni_sadrzaj>
    <derivirana_varijabla naziv="DomainObject.Predmet.ProtustrankaWithAdressOIB_1">LIKA-AS braniteljska zadruga za poljoprivredu, šumarstvo i usluge, OIB 93047857745, Nikole Tesle 1, 53000 Gospić</derivirana_varijabla>
  </DomainObject.Predmet.ProtustrankaWithAdressOIB>
  <DomainObject.Predmet.ProtustrankaNazivFormated>
    <izvorni_sadrzaj>LIKA-AS braniteljska zadruga za poljoprivredu, šumarstvo i usluge</izvorni_sadrzaj>
    <derivirana_varijabla naziv="DomainObject.Predmet.ProtustrankaNazivFormated_1">LIKA-AS braniteljska zadruga za poljoprivredu, šumarstvo i usluge</derivirana_varijabla>
  </DomainObject.Predmet.ProtustrankaNazivFormated>
  <DomainObject.Predmet.ProtustrankaNazivFormatedOIB>
    <izvorni_sadrzaj>LIKA-AS braniteljska zadruga za poljoprivredu, šumarstvo i usluge, OIB 93047857745</izvorni_sadrzaj>
    <derivirana_varijabla naziv="DomainObject.Predmet.ProtustrankaNazivFormatedOIB_1">LIKA-AS braniteljska zadruga za poljoprivredu, šumarstvo i usluge, OIB 93047857745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LIKA-AS braniteljska zadruga za poljoprivredu, šumarstvo i usluge</item>
    </izvorni_sadrzaj>
    <derivirana_varijabla naziv="DomainObject.Predmet.ProtuStrankaListFormated_1">
      <item>LIKA-AS braniteljska zadruga za poljoprivredu, šumarstvo i usluge</item>
    </derivirana_varijabla>
  </DomainObject.Predmet.ProtuStrankaListFormated>
  <DomainObject.Predmet.ProtuStrankaListFormatedOIB>
    <izvorni_sadrzaj>
      <item>LIKA-AS braniteljska zadruga za poljoprivredu, šumarstvo i usluge, OIB 93047857745</item>
    </izvorni_sadrzaj>
    <derivirana_varijabla naziv="DomainObject.Predmet.ProtuStrankaListFormatedOIB_1">
      <item>LIKA-AS braniteljska zadruga za poljoprivredu, šumarstvo i usluge, OIB 93047857745</item>
    </derivirana_varijabla>
  </DomainObject.Predmet.ProtuStrankaListFormatedOIB>
  <DomainObject.Predmet.ProtuStrankaListFormatedWithAdress>
    <izvorni_sadrzaj>
      <item>LIKA-AS braniteljska zadruga za poljoprivredu, šumarstvo i usluge, Nikole Tesle 1, 53000 Gospić</item>
    </izvorni_sadrzaj>
    <derivirana_varijabla naziv="DomainObject.Predmet.ProtuStrankaListFormatedWithAdress_1">
      <item>LIKA-AS braniteljska zadruga za poljoprivredu, šumarstvo i usluge, Nikole Tesle 1, 53000 Gospić</item>
    </derivirana_varijabla>
  </DomainObject.Predmet.ProtuStrankaListFormatedWithAdress>
  <DomainObject.Predmet.ProtuStrankaListFormatedWithAdressOIB>
    <izvorni_sadrzaj>
      <item>LIKA-AS braniteljska zadruga za poljoprivredu, šumarstvo i usluge, OIB 93047857745, Nikole Tesle 1, 53000 Gospić</item>
    </izvorni_sadrzaj>
    <derivirana_varijabla naziv="DomainObject.Predmet.ProtuStrankaListFormatedWithAdressOIB_1">
      <item>LIKA-AS braniteljska zadruga za poljoprivredu, šumarstvo i usluge, OIB 93047857745, Nikole Tesle 1, 53000 Gospić</item>
    </derivirana_varijabla>
  </DomainObject.Predmet.ProtuStrankaListFormatedWithAdressOIB>
  <DomainObject.Predmet.ProtuStrankaListNazivFormated>
    <izvorni_sadrzaj>
      <item>LIKA-AS braniteljska zadruga za poljoprivredu, šumarstvo i usluge</item>
    </izvorni_sadrzaj>
    <derivirana_varijabla naziv="DomainObject.Predmet.ProtuStrankaListNazivFormated_1">
      <item>LIKA-AS braniteljska zadruga za poljoprivredu, šumarstvo i usluge</item>
    </derivirana_varijabla>
  </DomainObject.Predmet.ProtuStrankaListNazivFormated>
  <DomainObject.Predmet.ProtuStrankaListNazivFormatedOIB>
    <izvorni_sadrzaj>
      <item>LIKA-AS braniteljska zadruga za poljoprivredu, šumarstvo i usluge, OIB 93047857745</item>
    </izvorni_sadrzaj>
    <derivirana_varijabla naziv="DomainObject.Predmet.ProtuStrankaListNazivFormatedOIB_1">
      <item>LIKA-AS braniteljska zadruga za poljoprivredu, šumarstvo i usluge, OIB 93047857745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LIKA-AS braniteljska zadruga za poljoprivredu, šumarstvo i usluge</izvorni_sadrzaj>
    <derivirana_varijabla naziv="DomainObject.Predmet.ProtustrankaIDrugi_1">LIKA-AS braniteljska zadruga za poljoprivredu, šumarstvo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LIKA-AS braniteljska zadruga za poljoprivredu, šumarstvo i usluge, OIB 93047857745, Nikole Tesle 1, 53000 Gospić</izvorni_sadrzaj>
    <derivirana_varijabla naziv="DomainObject.Predmet.ProtustrankaIDrugiAdressOIB_1">LIKA-AS braniteljska zadruga za poljoprivredu, šumarstvo i usluge, OIB 93047857745, Nikole Tesle 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LIKA-AS braniteljska zadruga za poljoprivredu, šumarstvo i usluge</item>
    </izvorni_sadrzaj>
    <derivirana_varijabla naziv="DomainObject.Predmet.SudioniciListNaziv_1">
      <item>FINA Rijeka</item>
      <item>LIKA-AS braniteljska zadruga za poljoprivredu, šumarstvo i usluge</item>
    </derivirana_varijabla>
  </DomainObject.Predmet.SudioniciListNaziv>
  <DomainObject.Predmet.SudioniciListAdressOIB>
    <izvorni_sadrzaj>
      <item>FINA Rijeka, OIB 85821130368, Frana Kurelca 8,51000 Rijeka</item>
      <item>LIKA-AS braniteljska zadruga za poljoprivredu, šumarstvo i usluge, OIB 93047857745, Nikole Tesle 1,53000 Gospić</item>
    </izvorni_sadrzaj>
    <derivirana_varijabla naziv="DomainObject.Predmet.SudioniciListAdressOIB_1">
      <item>FINA Rijeka, OIB 85821130368, Frana Kurelca 8,51000 Rijeka</item>
      <item>LIKA-AS braniteljska zadruga za poljoprivredu, šumarstvo i usluge, OIB 93047857745, Nikole Tesle 1,53000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93047857745</item>
    </izvorni_sadrzaj>
    <derivirana_varijabla naziv="DomainObject.Predmet.SudioniciListNazivOIB_1">
      <item>, OIB 85821130368</item>
      <item>, OIB 93047857745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1BDD7-EADB-4D93-81E3-79AA750E8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1452</properties:Characters>
  <properties:Lines>57</properties:Lines>
  <properties:Paragraphs>22</properties:Paragraphs>
  <properties:TotalTime>1495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2016-06-10T12:57:00Z</cp:lastPrinted>
  <dcterms:modified xmlns:xsi="http://www.w3.org/2001/XMLSchema-instance" xsi:type="dcterms:W3CDTF">2016-06-10T12:57:00Z</dcterms:modified>
  <cp:revision>211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