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ca8a" w14:paraId="8c2ca8a" w:rsidRDefault="00542005" w:rsidP="001940FB" w:rsidR="0054200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0170C9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42005" w:rsidP="00AA6BCF" w:rsidR="0054200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42005" w:rsidP="00542005" w:rsidR="0054200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42005" w:rsidP="00542005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4200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4200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F6B4A">
        <w:rPr>
          <w:rFonts w:cs="Calibri" w:eastAsia="Arial Unicode MS" w:hAnsi="Calibri" w:ascii="Calibri"/>
          <w:kern w:val="1"/>
          <w:lang w:eastAsia="ar-SA" w:val="hr-HR"/>
        </w:rPr>
        <w:t>IVAN JELOVIĆ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542005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BF6B4A" w:rsidRPr="00BF6B4A">
        <w:rPr>
          <w:rFonts w:cs="Calibri" w:hAnsi="Calibri" w:ascii="Calibri"/>
        </w:rPr>
        <w:t>207.355,38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F6B4A" w:rsidRPr="00BF6B4A">
        <w:rPr>
          <w:rFonts w:cs="Calibri" w:hAnsi="Calibri" w:ascii="Calibri"/>
        </w:rPr>
        <w:t>193.555,38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F6B4A" w:rsidRPr="00BF6B4A">
        <w:rPr>
          <w:rFonts w:cs="Calibri" w:hAnsi="Calibri" w:ascii="Calibri"/>
        </w:rPr>
        <w:t xml:space="preserve">13.800,00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54200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4200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42005" w:rsidRPr="0054200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542005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BF6B4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F6B4A">
              <w:rPr>
                <w:rFonts w:cs="Calibri" w:hAnsi="Calibri" w:ascii="Calibri"/>
              </w:rPr>
              <w:t>IVAN JELOVIĆ</w:t>
            </w:r>
            <w:r>
              <w:rPr>
                <w:rFonts w:cs="Calibri"/>
              </w:rPr>
              <w:t xml:space="preserve">, </w:t>
            </w:r>
            <w:r w:rsidRPr="00BF6B4A">
              <w:rPr>
                <w:rFonts w:cs="Calibri"/>
              </w:rPr>
              <w:t xml:space="preserve"> </w:t>
            </w:r>
            <w:r w:rsidRPr="00BF6B4A">
              <w:rPr>
                <w:rFonts w:cs="Calibri" w:hAnsi="Calibri" w:ascii="Calibri"/>
              </w:rPr>
              <w:t>Stonska 12,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BF6B4A">
              <w:rPr>
                <w:rFonts w:cs="Calibri" w:hAnsi="Calibri" w:ascii="Calibri"/>
              </w:rPr>
              <w:t>02941798872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6B4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F6B4A">
              <w:rPr>
                <w:rFonts w:cs="Calibri" w:hAnsi="Calibri" w:ascii="Calibri"/>
              </w:rPr>
              <w:t>Kartica članskih udjela 94-70-00023-9 od 21.05.2018.g., kartica štednje 81-70-15116-5 od 21.05.2018.g., obračun zateznih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F6B4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F6B4A">
              <w:rPr>
                <w:rFonts w:cs="Calibri" w:hAnsi="Calibri" w:ascii="Calibri"/>
              </w:rPr>
              <w:t>207.355,38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BF6B4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F6B4A">
              <w:rPr>
                <w:rFonts w:cs="Calibri" w:hAnsi="Calibri" w:ascii="Calibri"/>
              </w:rPr>
              <w:t xml:space="preserve">193.555,38 kn 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BF6B4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F6B4A">
              <w:rPr>
                <w:rFonts w:cs="Calibri" w:hAnsi="Calibri" w:ascii="Calibri"/>
              </w:rPr>
              <w:t>13.800,00 kn</w:t>
            </w:r>
            <w:r w:rsidRPr="00372EC9">
              <w:rPr>
                <w:rFonts w:cs="Calibri" w:eastAsia="Times New Roman" w:hAnsi="Calibri" w:ascii="Calibri"/>
                <w:lang w:val="hr-HR"/>
              </w:rPr>
              <w:t xml:space="preserve"> 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A34A2" w:rsidP="00CA34A2" w:rsidR="00CA34A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C1D1F" w:rsidP="00CA34A2" w:rsidR="00CA34A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4A2" w:rsidP="00CA34A2" w:rsidR="00CA34A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A34A2" w:rsidP="00CA34A2" w:rsidR="00CA34A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A34A2" w:rsidP="00CA34A2" w:rsidR="00CA34A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A34A2" w:rsidP="00CA34A2" w:rsidR="00CA34A2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A34A2" w:rsidP="00CA34A2" w:rsidR="00CA34A2" w:rsidRPr="00B706F7">
      <w:pPr>
        <w:spacing w:after="0"/>
        <w:rPr>
          <w:rFonts w:eastAsia="Calibri" w:hAnsi="Calibri" w:ascii="Calibri"/>
          <w:lang w:val="hr-HR"/>
        </w:rPr>
      </w:pPr>
    </w:p>
    <w:p w:rsidRDefault="00542005" w:rsidP="000D4321" w:rsidR="00542005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542005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706" w:rsidR="00674706">
      <w:pPr>
        <w:spacing w:after="0"/>
      </w:pPr>
      <w:r>
        <w:separator/>
      </w:r>
    </w:p>
  </w:endnote>
  <w:endnote w:id="0" w:type="continuationSeparator">
    <w:p w:rsidRDefault="00674706" w:rsidR="006747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C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706" w:rsidR="00674706">
      <w:pPr>
        <w:spacing w:after="0"/>
      </w:pPr>
      <w:r>
        <w:separator/>
      </w:r>
    </w:p>
  </w:footnote>
  <w:footnote w:id="0" w:type="continuationSeparator">
    <w:p w:rsidRDefault="00674706" w:rsidR="0067470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CA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170C9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B5B"/>
    <w:rsid w:val="00244418"/>
    <w:rsid w:val="00251344"/>
    <w:rsid w:val="00252A6A"/>
    <w:rsid w:val="002549F7"/>
    <w:rsid w:val="0025595F"/>
    <w:rsid w:val="00263BFD"/>
    <w:rsid w:val="0026729A"/>
    <w:rsid w:val="00277FC9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005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706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0427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1D1F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6CA7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4A2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578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E6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CA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CA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CA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CA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E6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CA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CA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CA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CA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1453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St-651/2017-160 / Podnesak - Podnesak (-160.docx)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